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3815" w14:paraId="fec3815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D237D0">
        <w:rPr>
          <w:rFonts w:cs="Times New Roman" w:eastAsia="Times New Roman" w:hAnsi="Times New Roman" w:ascii="Times New Roman"/>
          <w:sz w:val="24"/>
          <w:szCs w:val="24"/>
          <w:lang w:eastAsia="hr-HR"/>
        </w:rPr>
        <w:t>91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D237D0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543A" w:rsidP="006A35C6" w:rsidR="00BC543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D237D0">
        <w:rPr>
          <w:szCs w:val="24"/>
        </w:rPr>
        <w:t xml:space="preserve">TDK TRADE, d.o.o., Pag, Zadarska </w:t>
      </w:r>
      <w:proofErr w:type="spellStart"/>
      <w:r w:rsidR="00D237D0">
        <w:rPr>
          <w:szCs w:val="24"/>
        </w:rPr>
        <w:t>bb</w:t>
      </w:r>
      <w:proofErr w:type="spellEnd"/>
      <w:r w:rsidR="00D237D0">
        <w:rPr>
          <w:szCs w:val="24"/>
        </w:rPr>
        <w:t>, OIB: 91861541232</w:t>
      </w:r>
      <w:r w:rsidR="00D57E01">
        <w:t>,</w:t>
      </w:r>
      <w:r>
        <w:rPr>
          <w:szCs w:val="24"/>
        </w:rPr>
        <w:t xml:space="preserve"> </w:t>
      </w:r>
      <w:r w:rsidR="00D237D0">
        <w:rPr>
          <w:szCs w:val="24"/>
        </w:rPr>
        <w:t>21</w:t>
      </w:r>
      <w:r w:rsidR="00CD31A9">
        <w:rPr>
          <w:szCs w:val="24"/>
        </w:rPr>
        <w:t>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D237D0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07437" w:rsidP="00507437" w:rsidR="0050743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                                                     Sudska savjetnica</w:t>
      </w:r>
    </w:p>
    <w:p w:rsidRDefault="00507437" w:rsidP="00507437" w:rsidR="0050743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25968" w:rsidP="006A35C6" w:rsidR="006A35C6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A35C6" w:rsidP="006A35C6" w:rsidR="006A35C6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0C326D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A35C6" w:rsidP="006A35C6" w:rsidR="006A35C6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FD0370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7437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2F543B"/>
    <w:rsid w:val="003E6954"/>
    <w:rsid w:val="003F1884"/>
    <w:rsid w:val="00477A5E"/>
    <w:rsid w:val="004901DF"/>
    <w:rsid w:val="004905BA"/>
    <w:rsid w:val="004D2225"/>
    <w:rsid w:val="00507437"/>
    <w:rsid w:val="0052527F"/>
    <w:rsid w:val="00592BB2"/>
    <w:rsid w:val="005F4A0D"/>
    <w:rsid w:val="00607FED"/>
    <w:rsid w:val="006601DB"/>
    <w:rsid w:val="006A35C6"/>
    <w:rsid w:val="006F43E8"/>
    <w:rsid w:val="0078096A"/>
    <w:rsid w:val="0079293D"/>
    <w:rsid w:val="007A0173"/>
    <w:rsid w:val="008222BA"/>
    <w:rsid w:val="00825968"/>
    <w:rsid w:val="00836FCC"/>
    <w:rsid w:val="008D2C25"/>
    <w:rsid w:val="008D48A1"/>
    <w:rsid w:val="00945A4F"/>
    <w:rsid w:val="00961F6B"/>
    <w:rsid w:val="009863C1"/>
    <w:rsid w:val="009E1014"/>
    <w:rsid w:val="00A35FF5"/>
    <w:rsid w:val="00A57BE4"/>
    <w:rsid w:val="00A86265"/>
    <w:rsid w:val="00AB387D"/>
    <w:rsid w:val="00B308AB"/>
    <w:rsid w:val="00BC543A"/>
    <w:rsid w:val="00BC5760"/>
    <w:rsid w:val="00BE4EBD"/>
    <w:rsid w:val="00C04EEE"/>
    <w:rsid w:val="00C1028C"/>
    <w:rsid w:val="00C76D2F"/>
    <w:rsid w:val="00CB0B72"/>
    <w:rsid w:val="00CD31A9"/>
    <w:rsid w:val="00CD58C5"/>
    <w:rsid w:val="00D237D0"/>
    <w:rsid w:val="00D43983"/>
    <w:rsid w:val="00D57E01"/>
    <w:rsid w:val="00DC36B6"/>
    <w:rsid w:val="00DE6A1B"/>
    <w:rsid w:val="00E01C1A"/>
    <w:rsid w:val="00E253A8"/>
    <w:rsid w:val="00E3741B"/>
    <w:rsid w:val="00E80148"/>
    <w:rsid w:val="00E95E08"/>
    <w:rsid w:val="00E968EB"/>
    <w:rsid w:val="00F135FC"/>
    <w:rsid w:val="00F23316"/>
    <w:rsid w:val="00F62F4E"/>
    <w:rsid w:val="00F6618F"/>
    <w:rsid w:val="00FA412B"/>
    <w:rsid w:val="00FD0370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5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43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543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543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543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5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4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F54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F54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F54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412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St-91/2017-6</izvorni_sadrzaj>
    <derivirana_varijabla naziv="DomainObject.Oznaka_1">St-91/2017-6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St-91/2017</izvorni_sadrzaj>
    <derivirana_varijabla naziv="DomainObject.Predmet.OznakaBroj_1">St-91/2017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TDK TRADE, društvo s ograničenom odgovornošću za trgovinu, ugostiteljstvo i uslužne djelatnosti</izvorni_sadrzaj>
    <derivirana_varijabla naziv="DomainObject.Predmet.ProtustrankaFormated_1">  TDK TRADE, društvo s ograničenom odgovornošću za trgovinu, ugostiteljstvo i uslužne djelatnosti</derivirana_varijabla>
  </DomainObject.Predmet.ProtustrankaFormated>
  <DomainObject.Predmet.ProtustrankaFormatedOIB>
    <izvorni_sadrzaj>  TDK TRADE, društvo s ograničenom odgovornošću za trgovinu, ugostiteljstvo i uslužne djelatnosti, OIB 91861541232</izvorni_sadrzaj>
    <derivirana_varijabla naziv="DomainObject.Predmet.ProtustrankaFormatedOIB_1">  TDK TRADE, društvo s ograničenom odgovornošću za trgovinu, ugostiteljstvo i uslužne djelatnosti, OIB 91861541232</derivirana_varijabla>
  </DomainObject.Predmet.ProtustrankaFormatedOIB>
  <DomainObject.Predmet.ProtustrankaFormatedWithAdress>
    <izvorni_sadrzaj> TDK TRADE, društvo s ograničenom odgovornošću za trgovinu, ugostiteljstvo i uslužne djelatnosti, Zadarska/bb, 23250 Pag</izvorni_sadrzaj>
    <derivirana_varijabla naziv="DomainObject.Predmet.ProtustrankaFormatedWithAdress_1"> TDK TRADE, društvo s ograničenom odgovornošću za trgovinu, ugostiteljstvo i uslužne djelatnosti, Zadarska/bb, 23250 Pag</derivirana_varijabla>
  </DomainObject.Predmet.ProtustrankaFormatedWithAdress>
  <DomainObject.Predmet.ProtustrankaFormatedWithAdressOIB>
    <izvorni_sadrzaj> TDK TRADE, društvo s ograničenom odgovornošću za trgovinu, ugostiteljstvo i uslužne djelatnosti, OIB 91861541232, Zadarska/bb, 23250 Pag</izvorni_sadrzaj>
    <derivirana_varijabla naziv="DomainObject.Predmet.ProtustrankaFormatedWithAdressOIB_1"> TDK TRADE, društvo s ograničenom odgovornošću za trgovinu, ugostiteljstvo i uslužne djelatnosti, OIB 91861541232, Zadarska/bb, 23250 Pag</derivirana_varijabla>
  </DomainObject.Predmet.ProtustrankaFormatedWithAdressOIB>
  <DomainObject.Predmet.ProtustrankaWithAdress>
    <izvorni_sadrzaj>TDK TRADE, društvo s ograničenom odgovornošću za trgovinu, ugostiteljstvo i uslužne djelatnosti Zadarska/bb, 23250 Pag</izvorni_sadrzaj>
    <derivirana_varijabla naziv="DomainObject.Predmet.ProtustrankaWithAdress_1">TDK TRADE, društvo s ograničenom odgovornošću za trgovinu, ugostiteljstvo i uslužne djelatnosti Zadarska/bb, 23250 Pag</derivirana_varijabla>
  </DomainObject.Predmet.ProtustrankaWithAdress>
  <DomainObject.Predmet.ProtustrankaWithAdressOIB>
    <izvorni_sadrzaj>TDK TRADE, društvo s ograničenom odgovornošću za trgovinu, ugostiteljstvo i uslužne djelatnosti, OIB 91861541232, Zadarska/bb, 23250 Pag</izvorni_sadrzaj>
    <derivirana_varijabla naziv="DomainObject.Predmet.ProtustrankaWithAdressOIB_1">TDK TRADE, društvo s ograničenom odgovornošću za trgovinu, ugostiteljstvo i uslužne djelatnosti, OIB 91861541232, Zadarska/bb, 23250 Pag</derivirana_varijabla>
  </DomainObject.Predmet.ProtustrankaWithAdressOIB>
  <DomainObject.Predmet.ProtustrankaNazivFormated>
    <izvorni_sadrzaj>TDK TRADE, društvo s ograničenom odgovornošću za trgovinu, ugostiteljstvo i uslužne djelatnosti</izvorni_sadrzaj>
    <derivirana_varijabla naziv="DomainObject.Predmet.ProtustrankaNazivFormated_1">TDK TRADE, društvo s ograničenom odgovornošću za trgovinu, ugostiteljstvo i uslužne djelatnosti</derivirana_varijabla>
  </DomainObject.Predmet.ProtustrankaNazivFormated>
  <DomainObject.Predmet.ProtustrankaNazivFormatedOIB>
    <izvorni_sadrzaj>TDK TRADE, društvo s ograničenom odgovornošću za trgovinu, ugostiteljstvo i uslužne djelatnosti, OIB 91861541232</izvorni_sadrzaj>
    <derivirana_varijabla naziv="DomainObject.Predmet.ProtustrankaNazivFormatedOIB_1">TDK TRADE, društvo s ograničenom odgovornošću za trgovinu, ugostiteljstvo i uslužne djelatnosti, OIB 91861541232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TDK TRADE, društvo s ograničenom odgovornošću za trgovinu, ugostiteljstvo i uslužne djelatnosti</item>
    </izvorni_sadrzaj>
    <derivirana_varijabla naziv="DomainObject.Predmet.ProtuStrankaListFormated_1">
      <item>TDK TRADE, društvo s ograničenom odgovornošću za trgovinu, ugostiteljstvo i uslužne djelatnosti</item>
    </derivirana_varijabla>
  </DomainObject.Predmet.ProtuStrankaListFormated>
  <DomainObject.Predmet.ProtuStrankaListFormatedOIB>
    <izvorni_sadrzaj>
      <item>TDK TRADE, društvo s ograničenom odgovornošću za trgovinu, ugostiteljstvo i uslužne djelatnosti, OIB 91861541232</item>
    </izvorni_sadrzaj>
    <derivirana_varijabla naziv="DomainObject.Predmet.ProtuStrankaListFormatedOIB_1">
      <item>TDK TRADE, društvo s ograničenom odgovornošću za trgovinu, ugostiteljstvo i uslužne djelatnosti, OIB 91861541232</item>
    </derivirana_varijabla>
  </DomainObject.Predmet.ProtuStrankaListFormatedOIB>
  <DomainObject.Predmet.ProtuStrankaListFormatedWithAdress>
    <izvorni_sadrzaj>
      <item>TDK TRADE, društvo s ograničenom odgovornošću za trgovinu, ugostiteljstvo i uslužne djelatnosti, Zadarska/bb, 23250 Pag</item>
    </izvorni_sadrzaj>
    <derivirana_varijabla naziv="DomainObject.Predmet.ProtuStrankaListFormatedWithAdress_1">
      <item>TDK TRADE, društvo s ograničenom odgovornošću za trgovinu, ugostiteljstvo i uslužne djelatnosti, Zadarska/bb, 23250 Pag</item>
    </derivirana_varijabla>
  </DomainObject.Predmet.ProtuStrankaListFormatedWithAdress>
  <DomainObject.Predmet.ProtuStrankaListFormatedWithAdressOIB>
    <izvorni_sadrzaj>
      <item>TDK TRADE, društvo s ograničenom odgovornošću za trgovinu, ugostiteljstvo i uslužne djelatnosti, OIB 91861541232, Zadarska/bb, 23250 Pag</item>
    </izvorni_sadrzaj>
    <derivirana_varijabla naziv="DomainObject.Predmet.ProtuStrankaListFormatedWithAdressOIB_1">
      <item>TDK TRADE, društvo s ograničenom odgovornošću za trgovinu, ugostiteljstvo i uslužne djelatnosti, OIB 91861541232, Zadarska/bb, 23250 Pag</item>
    </derivirana_varijabla>
  </DomainObject.Predmet.ProtuStrankaListFormatedWithAdressOIB>
  <DomainObject.Predmet.ProtuStrankaListNazivFormated>
    <izvorni_sadrzaj>
      <item>TDK TRADE, društvo s ograničenom odgovornošću za trgovinu, ugostiteljstvo i uslužne djelatnosti</item>
    </izvorni_sadrzaj>
    <derivirana_varijabla naziv="DomainObject.Predmet.ProtuStrankaListNazivFormated_1">
      <item>TDK TRADE, društvo s ograničenom odgovornošću za trgovinu, ugostiteljstvo i uslužne djelatnosti</item>
    </derivirana_varijabla>
  </DomainObject.Predmet.ProtuStrankaListNazivFormated>
  <DomainObject.Predmet.ProtuStrankaListNazivFormatedOIB>
    <izvorni_sadrzaj>
      <item>TDK TRADE, društvo s ograničenom odgovornošću za trgovinu, ugostiteljstvo i uslužne djelatnosti, OIB 91861541232</item>
    </izvorni_sadrzaj>
    <derivirana_varijabla naziv="DomainObject.Predmet.ProtuStrankaListNazivFormatedOIB_1">
      <item>TDK TRADE, društvo s ograničenom odgovornošću za trgovinu, ugostiteljstvo i uslužne djelatnosti, OIB 91861541232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St-91/2017-6</izvorni_sadrzaj>
    <derivirana_varijabla naziv="DomainObject.PoslovniBrojDokumenta_1">St-91/2017-6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TDK TRADE, društvo s ograničenom odgovornošću za trgovinu, ugostiteljstvo i uslužne djelatnosti</izvorni_sadrzaj>
    <derivirana_varijabla naziv="DomainObject.Predmet.ProtustrankaIDrugi_1">TDK TRADE, društvo s ograničenom odgovornošću za trgovinu, ugostiteljstvo i uslužne djelatnosti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TDK TRADE, društvo s ograničenom odgovornošću za trgovinu, ugostiteljstvo i uslužne djelatnosti, OIB 91861541232, Zadarska/bb, 23250 Pag</izvorni_sadrzaj>
    <derivirana_varijabla naziv="DomainObject.Predmet.ProtustrankaIDrugiAdressOIB_1">TDK TRADE, društvo s ograničenom odgovornošću za trgovinu, ugostiteljstvo i uslužne djelatnosti, OIB 91861541232, Zadarska/bb,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TDK TRADE, društvo s ograničenom odgovornošću za trgovinu, ugostiteljstvo i uslužne djelatnosti</item>
    </izvorni_sadrzaj>
    <derivirana_varijabla naziv="DomainObject.Predmet.SudioniciListNaziv_1">
      <item>FINA</item>
      <item>TDK TRADE, društvo s ograničenom odgovornošću za trgovinu, ugostiteljstvo i uslužne djelatnosti</item>
    </derivirana_varijabla>
  </DomainObject.Predmet.SudioniciListNaziv>
  <DomainObject.Predmet.SudioniciListAdressOIB>
    <izvorni_sadrzaj>
      <item>FINA, OIB 85821130368</item>
      <item>TDK TRADE, društvo s ograničenom odgovornošću za trgovinu, ugostiteljstvo i uslužne djelatnosti, OIB 91861541232, Zadarska/bb,23250 Pag</item>
    </izvorni_sadrzaj>
    <derivirana_varijabla naziv="DomainObject.Predmet.SudioniciListAdressOIB_1">
      <item>FINA, OIB 85821130368</item>
      <item>TDK TRADE, društvo s ograničenom odgovornošću za trgovinu, ugostiteljstvo i uslužne djelatnosti, OIB 91861541232, Zadarska/bb,23250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91861541232</item>
    </izvorni_sadrzaj>
    <derivirana_varijabla naziv="DomainObject.Predmet.SudioniciListNazivOIB_1">
      <item>, OIB 85821130368</item>
      <item>, OIB 91861541232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1183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2017-11-21T08:54:00Z</dcterms:created>
  <dc:creator>Tina Grgas</dc:creator>
  <cp:lastModifiedBy>Martina Kalmeta</cp:lastModifiedBy>
  <cp:lastPrinted>2017-11-21T08:54:00Z</cp:lastPrinted>
  <dcterms:modified xmlns:xsi="http://www.w3.org/2001/XMLSchema-instance" xsi:type="dcterms:W3CDTF">2017-11-21T09:04:00Z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St-91/2017-6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