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9f31" w14:paraId="d7a9f31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6C4FE0">
        <w:t>DAMIR GRABAR j.d.o.o., Lančić, Lančić 71</w:t>
      </w:r>
      <w:r w:rsidR="004133DA">
        <w:t xml:space="preserve">, OIB: </w:t>
      </w:r>
      <w:r w:rsidR="006C4FE0">
        <w:t>07567847944</w:t>
      </w:r>
      <w:r w:rsidR="002E00D7">
        <w:t xml:space="preserve">, dana </w:t>
      </w:r>
      <w:r w:rsidR="008E287A">
        <w:t>11.</w:t>
      </w:r>
      <w:r w:rsidR="00BB7C9D">
        <w:t xml:space="preserve">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6C4FE0" w:rsidRPr="006C4FE0">
        <w:t xml:space="preserve"> </w:t>
      </w:r>
      <w:r w:rsidR="006C4FE0">
        <w:t>DAMIR GRABAR j.d.o.o., Lančić, Lančić 71, OIB: 07567847944</w:t>
      </w:r>
      <w:r w:rsidR="004133DA">
        <w:t xml:space="preserve">, iznosi </w:t>
      </w:r>
      <w:r w:rsidR="006C4FE0">
        <w:t>5.984,49</w:t>
      </w:r>
      <w:r w:rsidR="00031118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6C4FE0">
        <w:t>Damir Grabar iz Lančića, Lančić 71</w:t>
      </w:r>
      <w:r w:rsidR="004133DA">
        <w:t xml:space="preserve">, OIB: </w:t>
      </w:r>
      <w:r w:rsidR="006C4FE0">
        <w:t>42794995364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</w:t>
      </w:r>
      <w:r w:rsidR="008E287A">
        <w:t>e ne plate predujam iz točke IV/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E287A">
        <w:rPr>
          <w:lang w:val="hr-HR"/>
        </w:rPr>
        <w:t>11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01C6" w:rsidRPr="00A401C6">
      <w:rPr>
        <w:noProof/>
        <w:lang w:val="hr-HR"/>
      </w:rPr>
      <w:t>2</w:t>
    </w:r>
    <w:r>
      <w:fldChar w:fldCharType="end"/>
    </w:r>
  </w:p>
  <w:p w:rsidRDefault="006C4FE0" w:rsidP="006C4FE0" w:rsidR="006C4FE0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St-674/15-3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6C4FE0">
      <w:rPr>
        <w:lang w:val="hr-HR"/>
      </w:rPr>
      <w:t>674/15-3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4FE0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287A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1C6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0BEE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1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01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01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01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1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01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01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01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St-674/2015</izvorni_sadrzaj>
    <derivirana_varijabla naziv="DomainObject.Predmet.OznakaBroj_1">St-674/2015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GRABAR jednostavno društvo s ograničenom  odgovornošću za građevinarstvo i trgovinu</izvorni_sadrzaj>
    <derivirana_varijabla naziv="DomainObject.Predmet.ProtustrankaFormated_1">  DAMIR GRABAR jednostavno društvo s ograničenom  odgovornošću za građevinarstvo i trgovinu</derivirana_varijabla>
  </DomainObject.Predmet.ProtustrankaFormated>
  <DomainObject.Predmet.ProtustrankaFormatedOIB>
    <izvorni_sadrzaj>  DAMIR GRABAR jednostavno društvo s ograničenom  odgovornošću za građevinarstvo i trgovinu, OIB 07567847944</izvorni_sadrzaj>
    <derivirana_varijabla naziv="DomainObject.Predmet.ProtustrankaFormatedOIB_1">  DAMIR GRABAR jednostavno društvo s ograničenom  odgovornošću za građevinarstvo i trgovinu, OIB 07567847944</derivirana_varijabla>
  </DomainObject.Predmet.ProtustrankaFormatedOIB>
  <DomainObject.Predmet.ProtustrankaFormatedWithAdress>
    <izvorni_sadrzaj> DAMIR GRABAR jednostavno društvo s ograničenom  odgovornošću za građevinarstvo i trgovinu, Lančić 71, 42240 Lančić</izvorni_sadrzaj>
    <derivirana_varijabla naziv="DomainObject.Predmet.ProtustrankaFormatedWithAdress_1"> DAMIR GRABAR jednostavno društvo s ograničenom  odgovornošću za građevinarstvo i trgovinu, Lančić 71, 42240 Lančić</derivirana_varijabla>
  </DomainObject.Predmet.ProtustrankaFormatedWithAdress>
  <DomainObject.Predmet.ProtustrankaFormatedWithAdressOIB>
    <izvorni_sadrzaj> DAMIR GRABAR jednostavno društvo s ograničenom  odgovornošću za građevinarstvo i trgovinu, OIB 07567847944, Lančić 71, 42240 Lančić</izvorni_sadrzaj>
    <derivirana_varijabla naziv="DomainObject.Predmet.ProtustrankaFormatedWithAdressOIB_1"> DAMIR GRABAR jednostavno društvo s ograničenom  odgovornošću za građevinarstvo i trgovinu, OIB 07567847944, Lančić 71, 42240 Lančić</derivirana_varijabla>
  </DomainObject.Predmet.ProtustrankaFormatedWithAdressOIB>
  <DomainObject.Predmet.ProtustrankaWithAdress>
    <izvorni_sadrzaj>DAMIR GRABAR jednostavno društvo s ograničenom  odgovornošću za građevinarstvo i trgovinu Lančić 71, 42240 Lančić</izvorni_sadrzaj>
    <derivirana_varijabla naziv="DomainObject.Predmet.ProtustrankaWithAdress_1">DAMIR GRABAR jednostavno društvo s ograničenom  odgovornošću za građevinarstvo i trgovinu Lančić 71, 42240 Lančić</derivirana_varijabla>
  </DomainObject.Predmet.ProtustrankaWithAdress>
  <DomainObject.Predmet.ProtustrankaWithAdressOIB>
    <izvorni_sadrzaj>DAMIR GRABAR jednostavno društvo s ograničenom  odgovornošću za građevinarstvo i trgovinu, OIB 07567847944, Lančić 71, 42240 Lančić</izvorni_sadrzaj>
    <derivirana_varijabla naziv="DomainObject.Predmet.ProtustrankaWithAdressOIB_1">DAMIR GRABAR jednostavno društvo s ograničenom  odgovornošću za građevinarstvo i trgovinu, OIB 07567847944, Lančić 71, 42240 Lančić</derivirana_varijabla>
  </DomainObject.Predmet.ProtustrankaWithAdressOIB>
  <DomainObject.Predmet.ProtustrankaNazivFormated>
    <izvorni_sadrzaj>DAMIR GRABAR jednostavno društvo s ograničenom  odgovornošću za građevinarstvo i trgovinu</izvorni_sadrzaj>
    <derivirana_varijabla naziv="DomainObject.Predmet.ProtustrankaNazivFormated_1">DAMIR GRABAR jednostavno društvo s ograničenom  odgovornošću za građevinarstvo i trgovinu</derivirana_varijabla>
  </DomainObject.Predmet.ProtustrankaNazivFormated>
  <DomainObject.Predmet.ProtustrankaNazivFormatedOIB>
    <izvorni_sadrzaj>DAMIR GRABAR jednostavno društvo s ograničenom  odgovornošću za građevinarstvo i trgovinu, OIB 07567847944</izvorni_sadrzaj>
    <derivirana_varijabla naziv="DomainObject.Predmet.ProtustrankaNazivFormatedOIB_1">DAMIR GRABAR jednostavno društvo s ograničenom  odgovornošću za građevinarstvo i trgovinu, OIB 07567847944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5984.49</izvorni_sadrzaj>
    <derivirana_varijabla naziv="DomainObject.Predmet.TrenutnaVrijednost_1">5984.49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DAMIR GRABAR jednostavno društvo s ograničenom  odgovornošću za građevinarstvo i trgovinu</item>
    </izvorni_sadrzaj>
    <derivirana_varijabla naziv="DomainObject.Predmet.ProtuStrankaListFormated_1">
      <item>DAMIR GRABAR jednostavno društvo s ograničenom  odgovornošću za građevinarstvo i trgovinu</item>
    </derivirana_varijabla>
  </DomainObject.Predmet.ProtuStrankaListFormated>
  <DomainObject.Predmet.ProtuStrankaListFormatedOIB>
    <izvorni_sadrzaj>
      <item>DAMIR GRABAR jednostavno društvo s ograničenom  odgovornošću za građevinarstvo i trgovinu, OIB 07567847944</item>
    </izvorni_sadrzaj>
    <derivirana_varijabla naziv="DomainObject.Predmet.ProtuStrankaListFormatedOIB_1">
      <item>DAMIR GRABAR jednostavno društvo s ograničenom  odgovornošću za građevinarstvo i trgovinu, OIB 07567847944</item>
    </derivirana_varijabla>
  </DomainObject.Predmet.ProtuStrankaListFormatedOIB>
  <DomainObject.Predmet.ProtuStrankaListFormatedWithAdress>
    <izvorni_sadrzaj>
      <item>DAMIR GRABAR jednostavno društvo s ograničenom  odgovornošću za građevinarstvo i trgovinu, Lančić 71, 42240 Lančić</item>
    </izvorni_sadrzaj>
    <derivirana_varijabla naziv="DomainObject.Predmet.ProtuStrankaListFormatedWithAdress_1">
      <item>DAMIR GRABAR jednostavno društvo s ograničenom  odgovornošću za građevinarstvo i trgovinu, Lančić 71, 42240 Lančić</item>
    </derivirana_varijabla>
  </DomainObject.Predmet.ProtuStrankaListFormatedWithAdress>
  <DomainObject.Predmet.ProtuStrankaListFormatedWithAdressOIB>
    <izvorni_sadrzaj>
      <item>DAMIR GRABAR jednostavno društvo s ograničenom  odgovornošću za građevinarstvo i trgovinu, OIB 07567847944, Lančić 71, 42240 Lančić</item>
    </izvorni_sadrzaj>
    <derivirana_varijabla naziv="DomainObject.Predmet.ProtuStrankaListFormatedWithAdressOIB_1">
      <item>DAMIR GRABAR jednostavno društvo s ograničenom  odgovornošću za građevinarstvo i trgovinu, OIB 07567847944, Lančić 71, 42240 Lančić</item>
    </derivirana_varijabla>
  </DomainObject.Predmet.ProtuStrankaListFormatedWithAdressOIB>
  <DomainObject.Predmet.ProtuStrankaListNazivFormated>
    <izvorni_sadrzaj>
      <item>DAMIR GRABAR jednostavno društvo s ograničenom  odgovornošću za građevinarstvo i trgovinu</item>
    </izvorni_sadrzaj>
    <derivirana_varijabla naziv="DomainObject.Predmet.ProtuStrankaListNazivFormated_1">
      <item>DAMIR GRABAR jednostavno društvo s ograničenom  odgovornošću za građevinarstvo i trgovinu</item>
    </derivirana_varijabla>
  </DomainObject.Predmet.ProtuStrankaListNazivFormated>
  <DomainObject.Predmet.ProtuStrankaListNazivFormatedOIB>
    <izvorni_sadrzaj>
      <item>DAMIR GRABAR jednostavno društvo s ograničenom  odgovornošću za građevinarstvo i trgovinu, OIB 07567847944</item>
    </izvorni_sadrzaj>
    <derivirana_varijabla naziv="DomainObject.Predmet.ProtuStrankaListNazivFormatedOIB_1">
      <item>DAMIR GRABAR jednostavno društvo s ograničenom  odgovornošću za građevinarstvo i trgovinu, OIB 07567847944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DAMIR GRABAR jednostavno društvo s ograničenom  odgovornošću za građevinarstvo i trgovinu</izvorni_sadrzaj>
    <derivirana_varijabla naziv="DomainObject.Predmet.ProtustrankaIDrugi_1">DAMIR GRABAR jednostavno društvo s ograničenom  odgovornošću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DAMIR GRABAR jednostavno društvo s ograničenom  odgovornošću za građevinarstvo i trgovinu, OIB 07567847944, Lančić 71, 42240 Lančić</izvorni_sadrzaj>
    <derivirana_varijabla naziv="DomainObject.Predmet.ProtustrankaIDrugiAdressOIB_1">DAMIR GRABAR jednostavno društvo s ograničenom  odgovornošću za građevinarstvo i trgovinu, OIB 07567847944, Lančić 71, 42240 Lančić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DAMIR GRABAR jednostavno društvo s ograničenom  odgovornošću za građevinarstvo i trgovinu</item>
      <item>Sudski registar, Trgovački sud u Varaždinu</item>
    </izvorni_sadrzaj>
    <derivirana_varijabla naziv="DomainObject.Predmet.SudioniciListNaziv_1">
      <item>Financijska agencija</item>
      <item>DAMIR GRABAR jednostavno društvo s ograničenom  odgovornošću za građevinarstvo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DAMIR GRABAR jednostavno društvo s ograničenom  odgovornošću za građevinarstvo i trgovinu, OIB 07567847944, Lančić 71,42240 Lančić</item>
      <item>Sudski registar, Trgovački sud u Varaždinu</item>
    </izvorni_sadrzaj>
    <derivirana_varijabla naziv="DomainObject.Predmet.SudioniciListAdressOIB_1">
      <item>Financijska agencija, OIB 85821130368, A. Cesarca 2,42000 Varaždin</item>
      <item>DAMIR GRABAR jednostavno društvo s ograničenom  odgovornošću za građevinarstvo i trgovinu, OIB 07567847944, Lančić 71,42240 Lančić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07567847944</item>
      <item>, OIB null</item>
    </izvorni_sadrzaj>
    <derivirana_varijabla naziv="DomainObject.Predmet.SudioniciListNazivOIB_1">
      <item>, OIB 85821130368</item>
      <item>, OIB 07567847944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387</properties:Words>
  <properties:Characters>2025</properties:Characters>
  <properties:Lines>56</properties:Lines>
  <properties:Paragraphs>16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2015-11-11T11:33:00Z</dcterms:modified>
  <cp:revision>19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