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5c5a" w14:paraId="fb85c5a" w:rsidRDefault="006B3A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3AA0" w:rsidP="006B3AA0" w:rsidR="00AE649C">
      <w:pPr>
        <w:pStyle w:val="NormaleSPIS"/>
        <w:spacing w:after="0"/>
      </w:pPr>
      <w:r>
        <w:t xml:space="preserve">         Republika Hrvatska</w:t>
      </w:r>
    </w:p>
    <w:p w:rsidRDefault="006B3AA0" w:rsidP="006B3AA0" w:rsidR="006B3AA0">
      <w:pPr>
        <w:pStyle w:val="NormaleSPIS"/>
        <w:spacing w:after="0"/>
      </w:pPr>
      <w:r>
        <w:t xml:space="preserve">     Trgovački sud u Bjelovaru </w:t>
      </w:r>
    </w:p>
    <w:p w:rsidRDefault="006B3AA0" w:rsidP="006B3AA0" w:rsidR="006B3AA0">
      <w:pPr>
        <w:pStyle w:val="NormaleSPIS"/>
        <w:spacing w:after="0"/>
        <w:rPr>
          <w:noProof/>
        </w:rPr>
      </w:pPr>
      <w:r>
        <w:t>Bjelovar, Šetalište dr.I.Lebovića 42.</w:t>
      </w:r>
    </w:p>
    <w:p w:rsidRDefault="006B3AA0" w:rsidP="006B3AA0" w:rsidR="006B3AA0">
      <w:pPr>
        <w:jc w:val="right"/>
        <w:outlineLvl w:val="0"/>
        <w:rPr>
          <w:noProof/>
        </w:rPr>
      </w:pPr>
      <w:r>
        <w:rPr>
          <w:noProof/>
        </w:rPr>
        <w:t xml:space="preserve"> Poslovni broj: 7 St-246/2018-6</w:t>
      </w:r>
    </w:p>
    <w:p w:rsidRDefault="006B3AA0" w:rsidP="006B3AA0" w:rsidR="006B3AA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6B3AA0" w:rsidP="006B3AA0" w:rsidR="006B3AA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B3AA0" w:rsidP="006B3AA0" w:rsidR="006B3AA0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</w:t>
      </w:r>
      <w:r>
        <w:rPr>
          <w:lang w:eastAsia="hr-HR"/>
        </w:rPr>
        <w:t xml:space="preserve">Trg svibanjskih žrtava 1995. 1, </w:t>
      </w:r>
      <w:r>
        <w:t>za otvaranje stečajnog postupka nad dužnikom</w:t>
      </w:r>
      <w:r>
        <w:rPr>
          <w:lang w:eastAsia="hr-HR"/>
        </w:rPr>
        <w:t xml:space="preserve"> PEHAREC MARINA j.d.o.o. za usluge iz Zagreba, </w:t>
      </w:r>
      <w:proofErr w:type="spellStart"/>
      <w:r>
        <w:rPr>
          <w:lang w:eastAsia="hr-HR"/>
        </w:rPr>
        <w:t>Kvaternikova</w:t>
      </w:r>
      <w:proofErr w:type="spellEnd"/>
      <w:r>
        <w:rPr>
          <w:lang w:eastAsia="hr-HR"/>
        </w:rPr>
        <w:t xml:space="preserve"> ulica 140/1, MBS 081027993, OIB 53389487226, </w:t>
      </w:r>
      <w:r>
        <w:t>4</w:t>
      </w:r>
      <w:r>
        <w:rPr>
          <w:noProof/>
        </w:rPr>
        <w:t>. lipnja 2018.</w:t>
      </w:r>
    </w:p>
    <w:p w:rsidRDefault="006B3AA0" w:rsidP="006B3AA0" w:rsidR="006B3AA0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6B3AA0" w:rsidP="006B3AA0" w:rsidR="006B3A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PEHAREC MARINA j.d.o.o. za usluge iz Zagreba, </w:t>
      </w:r>
      <w:proofErr w:type="spellStart"/>
      <w:r>
        <w:t>Kvaternikova</w:t>
      </w:r>
      <w:proofErr w:type="spellEnd"/>
      <w:r>
        <w:t xml:space="preserve"> ulica 140/1, MBS 081027993, OIB 53389487226.</w:t>
      </w:r>
    </w:p>
    <w:p w:rsidRDefault="006B3AA0" w:rsidP="006B3AA0" w:rsidR="006B3A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6B3AA0" w:rsidP="006B3AA0" w:rsidR="006B3AA0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12. srpnja 2018. gdine u 10,00 sati, u ovome sudu u Bjelovaru, Šetalište dr. Ivše Lebovića 42, sudnica br. 2, na koje se pozivaju dostavom ovoga rješenja:</w:t>
      </w:r>
    </w:p>
    <w:p w:rsidRDefault="006B3AA0" w:rsidP="006B3AA0" w:rsidR="006B3AA0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</w:t>
      </w:r>
    </w:p>
    <w:p w:rsidRDefault="006B3AA0" w:rsidP="006B3AA0" w:rsidR="006B3AA0">
      <w:pPr>
        <w:ind w:left="851"/>
        <w:jc w:val="both"/>
        <w:rPr>
          <w:noProof/>
        </w:rPr>
      </w:pPr>
      <w:r>
        <w:rPr>
          <w:noProof/>
        </w:rPr>
        <w:t>-zakonski zastupnik dužnika Marina Peharec iz Zagreba, Kvaternikova ulica 101.</w:t>
      </w:r>
    </w:p>
    <w:p w:rsidRDefault="006B3AA0" w:rsidP="006B3AA0" w:rsidR="006B3AA0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6B3AA0" w:rsidP="006B3AA0" w:rsidR="006B3AA0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6B3AA0" w:rsidP="006B3AA0" w:rsidR="006B3AA0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28.09.2017. dužnik u Očevidniku redoslijeda osnova za plaćanje ima evidentirane neizvršene osnove za plaćanje u neprekinutom razdoblju od 120 dana, u ukupnom iznosu od  13.422,88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6B3AA0" w:rsidP="006B3AA0" w:rsidR="006B3AA0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B3AA0" w:rsidP="006B3AA0" w:rsidR="006B3AA0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6B3AA0" w:rsidP="006B3AA0" w:rsidR="006B3AA0">
      <w:pPr>
        <w:ind w:firstLine="851"/>
        <w:jc w:val="right"/>
        <w:rPr>
          <w:noProof/>
        </w:rPr>
      </w:pPr>
      <w:r>
        <w:t>Poslovni broj:7 St-246/2018-6</w:t>
      </w:r>
    </w:p>
    <w:p w:rsidRDefault="006B3AA0" w:rsidP="006B3AA0" w:rsidR="006B3AA0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B3AA0" w:rsidP="006B3AA0" w:rsidR="006B3AA0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B3AA0" w:rsidP="006B3AA0" w:rsidR="006B3AA0">
      <w:pPr>
        <w:jc w:val="center"/>
        <w:outlineLvl w:val="0"/>
        <w:rPr>
          <w:noProof/>
        </w:rPr>
      </w:pPr>
      <w:r>
        <w:rPr>
          <w:noProof/>
        </w:rPr>
        <w:t>Bjelovar 4. lipnja 2</w:t>
      </w:r>
      <w:r>
        <w:rPr>
          <w:noProof/>
        </w:rPr>
        <w:t>0</w:t>
      </w:r>
      <w:r>
        <w:rPr>
          <w:noProof/>
        </w:rPr>
        <w:t xml:space="preserve">18. </w:t>
      </w:r>
    </w:p>
    <w:p w:rsidRDefault="006B3AA0" w:rsidP="006B3AA0" w:rsidR="006B3AA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6B3AA0" w:rsidP="006B3AA0" w:rsidR="006B3AA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6B3AA0" w:rsidP="006B3AA0" w:rsidR="006B3AA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6B3AA0" w:rsidP="006B3AA0" w:rsidR="006B3AA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  Jasmina Tubić</w:t>
      </w:r>
    </w:p>
    <w:p w:rsidRDefault="006B3AA0" w:rsidP="006B3AA0" w:rsidR="006B3AA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6B3AA0" w:rsidP="006B3AA0" w:rsidR="006B3AA0">
      <w:pPr>
        <w:jc w:val="both"/>
      </w:pPr>
    </w:p>
    <w:p w:rsidRDefault="006B3AA0" w:rsidP="006B3AA0" w:rsidR="006B3AA0">
      <w:pPr>
        <w:jc w:val="both"/>
      </w:pPr>
    </w:p>
    <w:p w:rsidRDefault="006B3AA0" w:rsidP="006B3AA0" w:rsidR="006B3AA0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AA0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5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St-246/2018-6</izvorni_sadrzaj>
    <derivirana_varijabla naziv="DomainObject.Oznaka_1">St-246/2018-6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PEHAREC MARINA j.d.o.o. zastupanog po punomoćniku Marina Peharec</izvorni_sadrzaj>
    <derivirana_varijabla naziv="DomainObject.Predmet.ProtustrankaFormated_1">  PEHAREC MARINA j.d.o.o. zastupanog po punomoćniku Marina Peharec</derivirana_varijabla>
  </DomainObject.Predmet.ProtustrankaFormated>
  <DomainObject.Predmet.ProtustrankaFormatedOIB>
    <izvorni_sadrzaj>  PEHAREC MARINA j.d.o.o., OIB 53389487226 zastupanog po punomoćniku Marina Peharec</izvorni_sadrzaj>
    <derivirana_varijabla naziv="DomainObject.Predmet.ProtustrankaFormatedOIB_1">  PEHAREC MARINA j.d.o.o., OIB 53389487226 zastupanog po punomoćniku Marina Peharec</derivirana_varijabla>
  </DomainObject.Predmet.ProtustrankaFormatedOIB>
  <DomainObject.Predmet.ProtustrankaFormatedWithAdress>
    <izvorni_sadrzaj> PEHAREC MARINA j.d.o.o., Kvaternikova ulica 140/1, 10000 Zagreb zastupanog po punomoćniku Marina Peharec</izvorni_sadrzaj>
    <derivirana_varijabla naziv="DomainObject.Predmet.ProtustrankaFormatedWithAdress_1"> PEHAREC MARINA j.d.o.o., Kvaternikova ulica 140/1, 10000 Zagreb zastupanog po punomoćniku Marina Peharec</derivirana_varijabla>
  </DomainObject.Predmet.ProtustrankaFormatedWithAdress>
  <DomainObject.Predmet.ProtustrankaFormatedWithAdressOIB>
    <izvorni_sadrzaj> PEHAREC MARINA j.d.o.o., OIB 53389487226, Kvaternikova ulica 140/1, 10000 Zagreb zastupanog po punomoćniku Marina Peharec</izvorni_sadrzaj>
    <derivirana_varijabla naziv="DomainObject.Predmet.ProtustrankaFormatedWithAdressOIB_1"> PEHAREC MARINA j.d.o.o., OIB 53389487226, Kvaternikova ulica 140/1, 10000 Zagreb zastupanog po punomoćniku Marina Peharec</derivirana_varijabla>
  </DomainObject.Predmet.ProtustrankaFormatedWithAdressOIB>
  <DomainObject.Predmet.ProtustrankaWithAdress>
    <izvorni_sadrzaj>PEHAREC MARINA j.d.o.o. Kvaternikova ulica 140/1, 10000 Zagreb</izvorni_sadrzaj>
    <derivirana_varijabla naziv="DomainObject.Predmet.ProtustrankaWithAdress_1">PEHAREC MARINA j.d.o.o. Kvaternikova ulica 140/1, 10000 Zagreb</derivirana_varijabla>
  </DomainObject.Predmet.ProtustrankaWithAdress>
  <DomainObject.Predmet.ProtustrankaWithAdressOIB>
    <izvorni_sadrzaj>PEHAREC MARINA j.d.o.o., OIB 53389487226, Kvaternikova ulica 140/1, 10000 Zagreb</izvorni_sadrzaj>
    <derivirana_varijabla naziv="DomainObject.Predmet.ProtustrankaWithAdressOIB_1">PEHAREC MARINA j.d.o.o., OIB 53389487226, Kvaternikova ulica 140/1, 10000 Zagreb</derivirana_varijabla>
  </DomainObject.Predmet.ProtustrankaWithAdressOIB>
  <DomainObject.Predmet.ProtustrankaNazivFormated>
    <izvorni_sadrzaj>PEHAREC MARINA j.d.o.o.</izvorni_sadrzaj>
    <derivirana_varijabla naziv="DomainObject.Predmet.ProtustrankaNazivFormated_1">PEHAREC MARINA j.d.o.o.</derivirana_varijabla>
  </DomainObject.Predmet.ProtustrankaNazivFormated>
  <DomainObject.Predmet.ProtustrankaNazivFormatedOIB>
    <izvorni_sadrzaj>PEHAREC MARINA j.d.o.o., OIB 53389487226</izvorni_sadrzaj>
    <derivirana_varijabla naziv="DomainObject.Predmet.ProtustrankaNazivFormatedOIB_1">PEHAREC MARINA j.d.o.o., OIB 53389487226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PEHAREC MARINA j.d.o.o. zastupanog po punomoćniku Marina Peharec</item>
    </izvorni_sadrzaj>
    <derivirana_varijabla naziv="DomainObject.Predmet.ProtuStrankaListFormated_1">
      <item>PEHAREC MARINA j.d.o.o. zastupanog po punomoćniku Marina Peharec</item>
    </derivirana_varijabla>
  </DomainObject.Predmet.ProtuStrankaListFormated>
  <DomainObject.Predmet.ProtuStrankaListFormatedOIB>
    <izvorni_sadrzaj>
      <item>PEHAREC MARINA j.d.o.o., OIB 53389487226 zastupanog po punomoćniku Marina Peharec</item>
    </izvorni_sadrzaj>
    <derivirana_varijabla naziv="DomainObject.Predmet.ProtuStrankaListFormatedOIB_1">
      <item>PEHAREC MARINA j.d.o.o., OIB 53389487226 zastupanog po punomoćniku Marina Peharec</item>
    </derivirana_varijabla>
  </DomainObject.Predmet.ProtuStrankaListFormatedOIB>
  <DomainObject.Predmet.ProtuStrankaListFormatedWithAdress>
    <izvorni_sadrzaj>
      <item>PEHAREC MARINA j.d.o.o., Kvaternikova ulica 140/1, 10000 Zagreb zastupanog po punomoćniku Marina Peharec</item>
    </izvorni_sadrzaj>
    <derivirana_varijabla naziv="DomainObject.Predmet.ProtuStrankaListFormatedWithAdress_1">
      <item>PEHAREC MARINA j.d.o.o., Kvaternikova ulica 140/1, 10000 Zagreb zastupanog po punomoćniku Marina Peharec</item>
    </derivirana_varijabla>
  </DomainObject.Predmet.ProtuStrankaListFormatedWithAdress>
  <DomainObject.Predmet.ProtuStrankaListFormatedWithAdressOIB>
    <izvorni_sadrzaj>
      <item>PEHAREC MARINA j.d.o.o., OIB 53389487226, Kvaternikova ulica 140/1, 10000 Zagreb zastupanog po punomoćniku Marina Peharec</item>
    </izvorni_sadrzaj>
    <derivirana_varijabla naziv="DomainObject.Predmet.ProtuStrankaListFormatedWithAdressOIB_1">
      <item>PEHAREC MARINA j.d.o.o., OIB 53389487226, Kvaternikova ulica 140/1, 10000 Zagreb zastupanog po punomoćniku Marina Peharec</item>
    </derivirana_varijabla>
  </DomainObject.Predmet.ProtuStrankaListFormatedWithAdressOIB>
  <DomainObject.Predmet.ProtuStrankaListNazivFormated>
    <izvorni_sadrzaj>
      <item>PEHAREC MARINA j.d.o.o.</item>
    </izvorni_sadrzaj>
    <derivirana_varijabla naziv="DomainObject.Predmet.ProtuStrankaListNazivFormated_1">
      <item>PEHAREC MARINA j.d.o.o.</item>
    </derivirana_varijabla>
  </DomainObject.Predmet.ProtuStrankaListNazivFormated>
  <DomainObject.Predmet.ProtuStrankaListNazivFormatedOIB>
    <izvorni_sadrzaj>
      <item>PEHAREC MARINA j.d.o.o., OIB 53389487226</item>
    </izvorni_sadrzaj>
    <derivirana_varijabla naziv="DomainObject.Predmet.ProtuStrankaListNazivFormatedOIB_1">
      <item>PEHAREC MARINA j.d.o.o., OIB 53389487226</item>
    </derivirana_varijabla>
  </DomainObject.Predmet.ProtuStrankaListNazivFormatedOIB>
  <DomainObject.Predmet.OstaliListFormated>
    <izvorni_sadrzaj>
      <item>Marina Peharec punomoćnik sudionika u postupku PEHAREC MARINA j.d.o.o.</item>
    </izvorni_sadrzaj>
    <derivirana_varijabla naziv="DomainObject.Predmet.OstaliListFormated_1">
      <item>Marina Peharec punomoćnik sudionika u postupku PEHAREC MARINA j.d.o.o.</item>
    </derivirana_varijabla>
  </DomainObject.Predmet.OstaliListFormated>
  <DomainObject.Predmet.OstaliListFormatedOIB>
    <izvorni_sadrzaj>
      <item>Marina Peharec, OIB 44032645030 punomoćnik sudionika u postupku PEHAREC MARINA j.d.o.o.</item>
    </izvorni_sadrzaj>
    <derivirana_varijabla naziv="DomainObject.Predmet.OstaliListFormatedOIB_1">
      <item>Marina Peharec, OIB 44032645030 punomoćnik sudionika u postupku PEHAREC MARINA j.d.o.o.</item>
    </derivirana_varijabla>
  </DomainObject.Predmet.OstaliListFormatedOIB>
  <DomainObject.Predmet.OstaliListFormatedWithAdress>
    <izvorni_sadrzaj>
      <item>Marina Peharec, Kvaternikova ulica 101, 10000 Zagreb punomoćnik sudionika u postupku PEHAREC MARINA j.d.o.o.</item>
    </izvorni_sadrzaj>
    <derivirana_varijabla naziv="DomainObject.Predmet.OstaliListFormatedWithAdress_1">
      <item>Marina Peharec, Kvaternikova ulica 101, 10000 Zagreb punomoćnik sudionika u postupku PEHAREC MARINA j.d.o.o.</item>
    </derivirana_varijabla>
  </DomainObject.Predmet.OstaliListFormatedWithAdress>
  <DomainObject.Predmet.OstaliListFormatedWithAdressOIB>
    <izvorni_sadrzaj>
      <item>Marina Peharec, OIB 44032645030, Kvaternikova ulica 101, 10000 Zagreb punomoćnik sudionika u postupku PEHAREC MARINA j.d.o.o.</item>
    </izvorni_sadrzaj>
    <derivirana_varijabla naziv="DomainObject.Predmet.OstaliListFormatedWithAdressOIB_1">
      <item>Marina Peharec, OIB 44032645030, Kvaternikova ulica 101, 10000 Zagreb punomoćnik sudionika u postupku PEHAREC MARINA j.d.o.o.</item>
    </derivirana_varijabla>
  </DomainObject.Predmet.OstaliListFormatedWithAdressOIB>
  <DomainObject.Predmet.OstaliListNazivFormated>
    <izvorni_sadrzaj>
      <item>Marina Peharec</item>
    </izvorni_sadrzaj>
    <derivirana_varijabla naziv="DomainObject.Predmet.OstaliListNazivFormated_1">
      <item>Marina Peharec</item>
    </derivirana_varijabla>
  </DomainObject.Predmet.OstaliListNazivFormated>
  <DomainObject.Predmet.OstaliListNazivFormatedOIB>
    <izvorni_sadrzaj>
      <item>Marina Peharec, OIB 44032645030</item>
    </izvorni_sadrzaj>
    <derivirana_varijabla naziv="DomainObject.Predmet.OstaliListNazivFormatedOIB_1">
      <item>Marina Peharec, OIB 44032645030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St-246/2018-6</izvorni_sadrzaj>
    <derivirana_varijabla naziv="DomainObject.PoslovniBrojDokumenta_1">St-246/2018-6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PEHAREC MARINA j.d.o.o.</izvorni_sadrzaj>
    <derivirana_varijabla naziv="DomainObject.Predmet.ProtustrankaIDrugi_1">PEHAREC MARINA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PEHAREC MARINA j.d.o.o., OIB 53389487226, Kvaternikova ulica 140/1, 10000 Zagreb</izvorni_sadrzaj>
    <derivirana_varijabla naziv="DomainObject.Predmet.ProtustrankaIDrugiAdressOIB_1">PEHAREC MARINA j.d.o.o., OIB 53389487226, Kvaternikova ulica 140/1,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PEHAREC MARINA j.d.o.o.</item>
      <item>FINA Regionalni centar Zagreb</item>
      <item>Marina Peharec</item>
    </izvorni_sadrzaj>
    <derivirana_varijabla naziv="DomainObject.Predmet.SudioniciListNaziv_1">
      <item>PEHAREC MARINA j.d.o.o.</item>
      <item>FINA Regionalni centar Zagreb</item>
      <item>Marina Peharec</item>
    </derivirana_varijabla>
  </DomainObject.Predmet.SudioniciListNaziv>
  <DomainObject.Predmet.SudioniciListAdressOIB>
    <izvorni_sadrzaj>
      <item>PEHAREC MARINA j.d.o.o., OIB 53389487226, Kvaternikova ulica 140/1,10000 Zagreb</item>
      <item>FINA Regionalni centar Zagreb, OIB 85821130368, Trg svibanjskih žrtava 1995. 1,10000 Zagreb</item>
      <item>Marina Peharec, OIB 44032645030, Kvaternikova ulica 101,10000 Zagreb</item>
    </izvorni_sadrzaj>
    <derivirana_varijabla naziv="DomainObject.Predmet.SudioniciListAdressOIB_1">
      <item>PEHAREC MARINA j.d.o.o., OIB 53389487226, Kvaternikova ulica 140/1,10000 Zagreb</item>
      <item>FINA Regionalni centar Zagreb, OIB 85821130368, Trg svibanjskih žrtava 1995. 1,10000 Zagreb</item>
      <item>Marina Peharec, OIB 44032645030, Kvaternikova ulica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863E9-8603-407A-8AAC-E707C4754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2730</properties:Characters>
  <properties:Lines>58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