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8902" w14:paraId="ff28902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A90EBA" w:rsidP="00A90EBA" w:rsidR="00A90EBA" w:rsidRPr="002635B0">
      <w:pPr>
        <w:jc w:val="both"/>
      </w:pPr>
    </w:p>
    <w:p w:rsidRDefault="00540458" w:rsidP="00540458" w:rsidR="00540458" w:rsidRPr="002635B0">
      <w:pPr>
        <w:jc w:val="both"/>
      </w:pPr>
    </w:p>
    <w:p w:rsidRDefault="00BC52A8" w:rsidP="00BC52A8" w:rsidR="00BC52A8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BC52A8" w:rsidP="00BC52A8" w:rsidR="003E73CC">
      <w:pPr>
        <w:jc w:val="both"/>
      </w:pPr>
      <w:r w:rsidRPr="0070206A">
        <w:t>INTERIJERI JONIVA d.o.o.</w:t>
      </w:r>
      <w:r>
        <w:t xml:space="preserve">, </w:t>
      </w:r>
      <w:proofErr w:type="spellStart"/>
      <w:r>
        <w:t>Šašinovec</w:t>
      </w:r>
      <w:proofErr w:type="spellEnd"/>
      <w:r>
        <w:t xml:space="preserve"> (Grad Zagreb), </w:t>
      </w:r>
      <w:proofErr w:type="spellStart"/>
      <w:r>
        <w:t>Dokšićeva</w:t>
      </w:r>
      <w:proofErr w:type="spellEnd"/>
      <w:r>
        <w:t xml:space="preserve"> 14, OIB: </w:t>
      </w:r>
      <w:r w:rsidRPr="0070206A">
        <w:t>27189233208</w:t>
      </w:r>
      <w:r>
        <w:t>, dana 28. travnja 2017.</w:t>
      </w:r>
    </w:p>
    <w:p w:rsidRDefault="00BF037A" w:rsidP="00BF037A" w:rsidR="00BF037A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BC52A8" w:rsidRPr="0070206A">
        <w:t>INTERIJERI JONIVA d.o.o.</w:t>
      </w:r>
      <w:r w:rsidR="00BC52A8">
        <w:t xml:space="preserve">, </w:t>
      </w:r>
      <w:proofErr w:type="spellStart"/>
      <w:r w:rsidR="00BC52A8">
        <w:t>Šašinovec</w:t>
      </w:r>
      <w:proofErr w:type="spellEnd"/>
      <w:r w:rsidR="00BC52A8">
        <w:t xml:space="preserve"> (Grad Zagreb), </w:t>
      </w:r>
      <w:proofErr w:type="spellStart"/>
      <w:r w:rsidR="00BC52A8">
        <w:t>Dokšićeva</w:t>
      </w:r>
      <w:proofErr w:type="spellEnd"/>
      <w:r w:rsidR="00BC52A8">
        <w:t xml:space="preserve"> 14, OIB: </w:t>
      </w:r>
      <w:r w:rsidR="00BC52A8" w:rsidRPr="0070206A">
        <w:t>27189233208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BF037A">
        <w:t>2</w:t>
      </w:r>
      <w:r w:rsidR="003E73CC">
        <w:t>3</w:t>
      </w:r>
      <w:r w:rsidR="00BC52A8">
        <w:t>69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BC52A8" w:rsidP="00BC52A8" w:rsidR="00BC52A8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BC52A8" w:rsidP="00BC52A8" w:rsidR="00BC52A8">
      <w:pPr>
        <w:ind w:firstLine="555"/>
        <w:jc w:val="both"/>
      </w:pPr>
    </w:p>
    <w:p w:rsidRDefault="00BC52A8" w:rsidP="00BC52A8" w:rsidR="00BC52A8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C52A8" w:rsidP="00BC52A8" w:rsidR="00BC52A8" w:rsidRPr="00E974B3">
      <w:pPr>
        <w:ind w:firstLine="709"/>
        <w:jc w:val="both"/>
      </w:pPr>
    </w:p>
    <w:p w:rsidRDefault="00BC52A8" w:rsidP="00BC52A8" w:rsidR="00BC52A8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42.775,85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9E6505" w:rsidP="009E6505" w:rsidR="009E6505" w:rsidRPr="00E974B3">
      <w:pPr>
        <w:jc w:val="both"/>
      </w:pPr>
    </w:p>
    <w:p w:rsidRDefault="00A548BD" w:rsidP="00A548BD" w:rsidR="00A548BD" w:rsidRPr="00E974B3">
      <w:pPr>
        <w:jc w:val="both"/>
      </w:pP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540458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 w:rsidR="00262503">
        <w:t xml:space="preserve"> ožujka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55618">
        <w:t>25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C52A8">
        <w:t xml:space="preserve">nije </w:t>
      </w:r>
      <w:r w:rsidR="00B5251C">
        <w:t>pr</w:t>
      </w:r>
      <w:r>
        <w:t xml:space="preserve">istupio </w:t>
      </w:r>
      <w:r w:rsidR="005C5290">
        <w:t>zastupnik po zakonu</w:t>
      </w:r>
      <w:r w:rsidR="00455618">
        <w:t xml:space="preserve"> dužnika</w:t>
      </w:r>
      <w:r w:rsidR="005F4A3E">
        <w:t>.</w:t>
      </w:r>
      <w:r w:rsidR="0008364B">
        <w:t xml:space="preserve">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871D9" w:rsidR="00BC52A8" w:rsidRPr="00FF40CE">
      <w:pPr>
        <w:ind w:firstLine="708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A548BD">
        <w:t>25</w:t>
      </w:r>
      <w:r w:rsidR="00161054">
        <w:t xml:space="preserve">. </w:t>
      </w:r>
      <w:r w:rsidR="00A548BD">
        <w:t>travnja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C52A8">
        <w:t>pročitan podnesak  predloženog stečajnog dužnika od 10.4.2017. i 19.4.2017. iz kojih je vidljivo kako</w:t>
      </w:r>
      <w:r w:rsidR="00BC52A8" w:rsidRPr="00FF40CE">
        <w:rPr>
          <w:lang w:val="pl-PL"/>
        </w:rPr>
        <w:t xml:space="preserve"> predloženi dužnik nema imovine.</w:t>
      </w:r>
    </w:p>
    <w:p w:rsidRDefault="008871D9" w:rsidP="003A0BB1" w:rsidR="008871D9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AA0112" w:rsidR="00AD1F89">
      <w:pPr>
        <w:jc w:val="center"/>
        <w:rPr>
          <w:b/>
        </w:rPr>
      </w:pPr>
      <w:r w:rsidRPr="00E56243">
        <w:t>U Zagreb</w:t>
      </w:r>
      <w:r w:rsidR="00E21980">
        <w:t xml:space="preserve">u, </w:t>
      </w:r>
      <w:r w:rsidR="00455618">
        <w:t>28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2746A4" w:rsidP="00E91121" w:rsidR="002746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2746A4" w:rsidP="0098030D" w:rsidR="002746A4">
      <w:pPr>
        <w:jc w:val="both"/>
      </w:pPr>
    </w:p>
    <w:p w:rsidRDefault="002746A4" w:rsidP="0098030D" w:rsidR="002746A4">
      <w:pPr>
        <w:jc w:val="both"/>
      </w:pPr>
    </w:p>
    <w:p w:rsidRDefault="002746A4" w:rsidP="0098030D" w:rsidR="002746A4">
      <w:pPr>
        <w:jc w:val="both"/>
      </w:pPr>
    </w:p>
    <w:p w:rsidRDefault="002746A4" w:rsidP="0098030D" w:rsidR="002746A4">
      <w:pPr>
        <w:jc w:val="both"/>
      </w:pPr>
    </w:p>
    <w:sectPr w:rsidR="002746A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A90EBA">
      <w:t>2</w:t>
    </w:r>
    <w:r w:rsidR="003E73CC">
      <w:t>3</w:t>
    </w:r>
    <w:r w:rsidR="00BC52A8">
      <w:t>69</w:t>
    </w:r>
    <w:r w:rsidR="00455618">
      <w:t>/2016</w:t>
    </w:r>
    <w:r w:rsidR="002746A4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8364B"/>
    <w:rsid w:val="00161054"/>
    <w:rsid w:val="00193B40"/>
    <w:rsid w:val="001F6AE0"/>
    <w:rsid w:val="00234D26"/>
    <w:rsid w:val="00262503"/>
    <w:rsid w:val="002746A4"/>
    <w:rsid w:val="002D661A"/>
    <w:rsid w:val="00321E9A"/>
    <w:rsid w:val="003411E4"/>
    <w:rsid w:val="00375B8B"/>
    <w:rsid w:val="003A0BB1"/>
    <w:rsid w:val="003E73CC"/>
    <w:rsid w:val="003F5890"/>
    <w:rsid w:val="00455618"/>
    <w:rsid w:val="00495665"/>
    <w:rsid w:val="00540458"/>
    <w:rsid w:val="005C5290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3030E"/>
    <w:rsid w:val="008871D9"/>
    <w:rsid w:val="008E718C"/>
    <w:rsid w:val="009052B6"/>
    <w:rsid w:val="0098030D"/>
    <w:rsid w:val="009844EE"/>
    <w:rsid w:val="009E534C"/>
    <w:rsid w:val="009E6505"/>
    <w:rsid w:val="00A355B0"/>
    <w:rsid w:val="00A44B01"/>
    <w:rsid w:val="00A548BD"/>
    <w:rsid w:val="00A57E11"/>
    <w:rsid w:val="00A7452B"/>
    <w:rsid w:val="00A90EBA"/>
    <w:rsid w:val="00AA0112"/>
    <w:rsid w:val="00AD1F89"/>
    <w:rsid w:val="00B20A40"/>
    <w:rsid w:val="00B5251C"/>
    <w:rsid w:val="00B614E4"/>
    <w:rsid w:val="00B71C6A"/>
    <w:rsid w:val="00BA5652"/>
    <w:rsid w:val="00BC52A8"/>
    <w:rsid w:val="00BF037A"/>
    <w:rsid w:val="00C21A8D"/>
    <w:rsid w:val="00C274FB"/>
    <w:rsid w:val="00C5175F"/>
    <w:rsid w:val="00C95F99"/>
    <w:rsid w:val="00DA71FB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A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A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2369</izvorni_sadrzaj>
    <derivirana_varijabla naziv="DomainObject.Predmet.Broj_1">2369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St-2369/2016</izvorni_sadrzaj>
    <derivirana_varijabla naziv="DomainObject.Predmet.OznakaBroj_1">St-2369/2016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na VTS-u
original u ref.</izvorni_sadrzaj>
    <derivirana_varijabla naziv="DomainObject.Predmet.PrimjedbaSuca_1">preslik spisa na VTS-u
original u ref.</derivirana_varijabla>
  </DomainObject.Predmet.PrimjedbaSuca>
  <DomainObject.Predmet.ProtustrankaFormated>
    <izvorni_sadrzaj>  INTERIJERI JONIVA d.o.o.</izvorni_sadrzaj>
    <derivirana_varijabla naziv="DomainObject.Predmet.ProtustrankaFormated_1">  INTERIJERI JONIVA d.o.o.</derivirana_varijabla>
  </DomainObject.Predmet.ProtustrankaFormated>
  <DomainObject.Predmet.ProtustrankaFormatedOIB>
    <izvorni_sadrzaj>  INTERIJERI JONIVA d.o.o., OIB 27189233208</izvorni_sadrzaj>
    <derivirana_varijabla naziv="DomainObject.Predmet.ProtustrankaFormatedOIB_1">  INTERIJERI JONIVA d.o.o., OIB 27189233208</derivirana_varijabla>
  </DomainObject.Predmet.ProtustrankaFormatedOIB>
  <DomainObject.Predmet.ProtustrankaFormatedWithAdress>
    <izvorni_sadrzaj> INTERIJERI JONIVA d.o.o., Dokšićeva 14, 10360 Šašinovec</izvorni_sadrzaj>
    <derivirana_varijabla naziv="DomainObject.Predmet.ProtustrankaFormatedWithAdress_1"> INTERIJERI JONIVA d.o.o., Dokšićeva 14, 10360 Šašinovec</derivirana_varijabla>
  </DomainObject.Predmet.ProtustrankaFormatedWithAdress>
  <DomainObject.Predmet.ProtustrankaFormatedWithAdressOIB>
    <izvorni_sadrzaj> INTERIJERI JONIVA d.o.o., OIB 27189233208, Dokšićeva 14, 10360 Šašinovec</izvorni_sadrzaj>
    <derivirana_varijabla naziv="DomainObject.Predmet.ProtustrankaFormatedWithAdressOIB_1"> INTERIJERI JONIVA d.o.o., OIB 27189233208, Dokšićeva 14, 10360 Šašinovec</derivirana_varijabla>
  </DomainObject.Predmet.ProtustrankaFormatedWithAdressOIB>
  <DomainObject.Predmet.ProtustrankaWithAdress>
    <izvorni_sadrzaj>INTERIJERI JONIVA d.o.o. Dokšićeva 14, 10360 Šašinovec</izvorni_sadrzaj>
    <derivirana_varijabla naziv="DomainObject.Predmet.ProtustrankaWithAdress_1">INTERIJERI JONIVA d.o.o. Dokšićeva 14, 10360 Šašinovec</derivirana_varijabla>
  </DomainObject.Predmet.ProtustrankaWithAdress>
  <DomainObject.Predmet.ProtustrankaWithAdressOIB>
    <izvorni_sadrzaj>INTERIJERI JONIVA d.o.o., OIB 27189233208, Dokšićeva 14, 10360 Šašinovec</izvorni_sadrzaj>
    <derivirana_varijabla naziv="DomainObject.Predmet.ProtustrankaWithAdressOIB_1">INTERIJERI JONIVA d.o.o., OIB 27189233208, Dokšićeva 14, 10360 Šašinovec</derivirana_varijabla>
  </DomainObject.Predmet.ProtustrankaWithAdressOIB>
  <DomainObject.Predmet.ProtustrankaNazivFormated>
    <izvorni_sadrzaj>INTERIJERI JONIVA d.o.o.</izvorni_sadrzaj>
    <derivirana_varijabla naziv="DomainObject.Predmet.ProtustrankaNazivFormated_1">INTERIJERI JONIVA d.o.o.</derivirana_varijabla>
  </DomainObject.Predmet.ProtustrankaNazivFormated>
  <DomainObject.Predmet.ProtustrankaNazivFormatedOIB>
    <izvorni_sadrzaj>INTERIJERI JONIVA d.o.o., OIB 27189233208</izvorni_sadrzaj>
    <derivirana_varijabla naziv="DomainObject.Predmet.ProtustrankaNazivFormatedOIB_1">INTERIJERI JONIVA d.o.o., OIB 27189233208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travnja 2017.</izvorni_sadrzaj>
    <derivirana_varijabla naziv="DomainObject.Predmet.SpisIzvanSuda.DatumIzlazaSpisa_1">24.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Jonjić</izvorni_sadrzaj>
    <derivirana_varijabla naziv="DomainObject.Predmet.StrankaFormated_1">  FINA Regionalni centar Zagreb; Ivan Jonjić</derivirana_varijabla>
  </DomainObject.Predmet.StrankaFormated>
  <DomainObject.Predmet.StrankaFormatedOIB>
    <izvorni_sadrzaj>  FINA Regionalni centar Zagreb, OIB 85821130368; Ivan Jonjić, OIB 48458504183</izvorni_sadrzaj>
    <derivirana_varijabla naziv="DomainObject.Predmet.StrankaFormatedOIB_1">  FINA Regionalni centar Zagreb, OIB 85821130368; Ivan Jonjić, OIB 48458504183</derivirana_varijabla>
  </DomainObject.Predmet.StrankaFormatedOIB>
  <DomainObject.Predmet.StrankaFormatedWithAdress>
    <izvorni_sadrzaj> FINA Regionalni centar Zagreb, Trg svibanjskih žrtava 1995. 1, 10000 Zagreb; Ivan Jonjić, Dokšićeva 14, 10360 Šašinovec</izvorni_sadrzaj>
    <derivirana_varijabla naziv="DomainObject.Predmet.StrankaFormatedWithAdress_1"> FINA Regionalni centar Zagreb, Trg svibanjskih žrtava 1995. 1, 10000 Zagreb; Ivan Jonjić, Dokšićeva 14, 10360 Šašinovec</derivirana_varijabla>
  </DomainObject.Predmet.StrankaFormatedWithAdress>
  <DomainObject.Predmet.StrankaFormatedWithAdressOIB>
    <izvorni_sadrzaj> FINA Regionalni centar Zagreb, OIB 85821130368, Trg svibanjskih žrtava 1995. 1, 10000 Zagreb; Ivan Jonjić, OIB 48458504183, Dokšićeva 14, 10360 Šašinovec</izvorni_sadrzaj>
    <derivirana_varijabla naziv="DomainObject.Predmet.StrankaFormatedWithAdressOIB_1"> FINA Regionalni centar Zagreb, OIB 85821130368, Trg svibanjskih žrtava 1995. 1, 10000 Zagreb; Ivan Jonjić, OIB 48458504183, Dokšićeva 14, 10360 Šašinovec</derivirana_varijabla>
  </DomainObject.Predmet.StrankaFormatedWithAdressOIB>
  <DomainObject.Predmet.StrankaWithAdress>
    <izvorni_sadrzaj>FINA Regionalni centar Zagreb Trg svibanjskih žrtava 1995. 1,10000 Zagreb,Ivan Jonjić Dokšićeva 14,10360 Šašinovec</izvorni_sadrzaj>
    <derivirana_varijabla naziv="DomainObject.Predmet.StrankaWithAdress_1">FINA Regionalni centar Zagreb Trg svibanjskih žrtava 1995. 1,10000 Zagreb,Ivan Jonjić Dokšićeva 14,10360 Šašinovec</derivirana_varijabla>
  </DomainObject.Predmet.StrankaWithAdress>
  <DomainObject.Predmet.StrankaWithAdressOIB>
    <izvorni_sadrzaj>FINA Regionalni centar Zagreb, OIB 85821130368, Trg svibanjskih žrtava 1995. 1,10000 Zagreb,Ivan Jonjić, OIB 48458504183, Dokšićeva 14,10360 Šašinovec</izvorni_sadrzaj>
    <derivirana_varijabla naziv="DomainObject.Predmet.StrankaWithAdressOIB_1">FINA Regionalni centar Zagreb, OIB 85821130368, Trg svibanjskih žrtava 1995. 1,10000 Zagreb,Ivan Jonjić, OIB 48458504183, Dokšićeva 14,10360 Šašinovec</derivirana_varijabla>
  </DomainObject.Predmet.StrankaWithAdressOIB>
  <DomainObject.Predmet.StrankaNazivFormated>
    <izvorni_sadrzaj>FINA Regionalni centar Zagreb,Ivan Jonjić</izvorni_sadrzaj>
    <derivirana_varijabla naziv="DomainObject.Predmet.StrankaNazivFormated_1">FINA Regionalni centar Zagreb,Ivan Jonjić</derivirana_varijabla>
  </DomainObject.Predmet.StrankaNazivFormated>
  <DomainObject.Predmet.StrankaNazivFormatedOIB>
    <izvorni_sadrzaj>FINA Regionalni centar Zagreb, OIB 85821130368,Ivan Jonjić, OIB 48458504183</izvorni_sadrzaj>
    <derivirana_varijabla naziv="DomainObject.Predmet.StrankaNazivFormatedOIB_1">FINA Regionalni centar Zagreb, OIB 85821130368,Ivan Jonjić, OIB 48458504183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Jonjić</item>
    </izvorni_sadrzaj>
    <derivirana_varijabla naziv="DomainObject.Predmet.StrankaListFormated_1">
      <item>FINA Regionalni centar Zagreb</item>
      <item>Ivan Jonjić</item>
    </derivirana_varijabla>
  </DomainObject.Predmet.StrankaListFormated>
  <DomainObject.Predmet.StrankaListFormatedOIB>
    <izvorni_sadrzaj>
      <item>FINA Regionalni centar Zagreb, OIB 85821130368</item>
      <item>Ivan Jonjić, OIB 48458504183</item>
    </izvorni_sadrzaj>
    <derivirana_varijabla naziv="DomainObject.Predmet.StrankaListFormatedOIB_1">
      <item>FINA Regionalni centar Zagreb, OIB 85821130368</item>
      <item>Ivan Jonjić, OIB 48458504183</item>
    </derivirana_varijabla>
  </DomainObject.Predmet.StrankaListFormatedOIB>
  <DomainObject.Predmet.StrankaListFormatedWithAdress>
    <izvorni_sadrzaj>
      <item>FINA Regionalni centar Zagreb, Trg svibanjskih žrtava 1995. 1, 10000 Zagreb</item>
      <item>Ivan Jonjić, Dokšićeva 14, 10360 Šašinovec</item>
    </izvorni_sadrzaj>
    <derivirana_varijabla naziv="DomainObject.Predmet.StrankaListFormatedWithAdress_1">
      <item>FINA Regionalni centar Zagreb, Trg svibanjskih žrtava 1995. 1, 10000 Zagreb</item>
      <item>Ivan Jonjić, Dokšićeva 14, 10360 Šašinovec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Jonjić, OIB 48458504183, Dokšićeva 14, 10360 Šašinovec</item>
    </izvorni_sadrzaj>
    <derivirana_varijabla naziv="DomainObject.Predmet.StrankaListFormatedWithAdressOIB_1">
      <item>FINA Regionalni centar Zagreb, OIB 85821130368, Trg svibanjskih žrtava 1995. 1, 10000 Zagreb</item>
      <item>Ivan Jonjić, OIB 48458504183, Dokšićeva 14, 10360 Šašinovec</item>
    </derivirana_varijabla>
  </DomainObject.Predmet.StrankaListFormatedWithAdressOIB>
  <DomainObject.Predmet.StrankaListNazivFormated>
    <izvorni_sadrzaj>
      <item>FINA Regionalni centar Zagreb</item>
      <item>Ivan Jonjić</item>
    </izvorni_sadrzaj>
    <derivirana_varijabla naziv="DomainObject.Predmet.StrankaListNazivFormated_1">
      <item>FINA Regionalni centar Zagreb</item>
      <item>Ivan Jonjić</item>
    </derivirana_varijabla>
  </DomainObject.Predmet.StrankaListNazivFormated>
  <DomainObject.Predmet.StrankaListNazivFormatedOIB>
    <izvorni_sadrzaj>
      <item>FINA Regionalni centar Zagreb, OIB 85821130368</item>
      <item>Ivan Jonjić, OIB 48458504183</item>
    </izvorni_sadrzaj>
    <derivirana_varijabla naziv="DomainObject.Predmet.StrankaListNazivFormatedOIB_1">
      <item>FINA Regionalni centar Zagreb, OIB 85821130368</item>
      <item>Ivan Jonjić, OIB 48458504183</item>
    </derivirana_varijabla>
  </DomainObject.Predmet.StrankaListNazivFormatedOIB>
  <DomainObject.Predmet.ProtuStrankaListFormated>
    <izvorni_sadrzaj>
      <item>INTERIJERI JONIVA d.o.o.</item>
    </izvorni_sadrzaj>
    <derivirana_varijabla naziv="DomainObject.Predmet.ProtuStrankaListFormated_1">
      <item>INTERIJERI JONIVA d.o.o.</item>
    </derivirana_varijabla>
  </DomainObject.Predmet.ProtuStrankaListFormated>
  <DomainObject.Predmet.ProtuStrankaListFormatedOIB>
    <izvorni_sadrzaj>
      <item>INTERIJERI JONIVA d.o.o., OIB 27189233208</item>
    </izvorni_sadrzaj>
    <derivirana_varijabla naziv="DomainObject.Predmet.ProtuStrankaListFormatedOIB_1">
      <item>INTERIJERI JONIVA d.o.o., OIB 27189233208</item>
    </derivirana_varijabla>
  </DomainObject.Predmet.ProtuStrankaListFormatedOIB>
  <DomainObject.Predmet.ProtuStrankaListFormatedWithAdress>
    <izvorni_sadrzaj>
      <item>INTERIJERI JONIVA d.o.o., Dokšićeva 14, 10360 Šašinovec</item>
    </izvorni_sadrzaj>
    <derivirana_varijabla naziv="DomainObject.Predmet.ProtuStrankaListFormatedWithAdress_1">
      <item>INTERIJERI JONIVA d.o.o., Dokšićeva 14, 10360 Šašinovec</item>
    </derivirana_varijabla>
  </DomainObject.Predmet.ProtuStrankaListFormatedWithAdress>
  <DomainObject.Predmet.ProtuStrankaListFormatedWithAdressOIB>
    <izvorni_sadrzaj>
      <item>INTERIJERI JONIVA d.o.o., OIB 27189233208, Dokšićeva 14, 10360 Šašinovec</item>
    </izvorni_sadrzaj>
    <derivirana_varijabla naziv="DomainObject.Predmet.ProtuStrankaListFormatedWithAdressOIB_1">
      <item>INTERIJERI JONIVA d.o.o., OIB 27189233208, Dokšićeva 14, 10360 Šašinovec</item>
    </derivirana_varijabla>
  </DomainObject.Predmet.ProtuStrankaListFormatedWithAdressOIB>
  <DomainObject.Predmet.ProtuStrankaListNazivFormated>
    <izvorni_sadrzaj>
      <item>INTERIJERI JONIVA d.o.o.</item>
    </izvorni_sadrzaj>
    <derivirana_varijabla naziv="DomainObject.Predmet.ProtuStrankaListNazivFormated_1">
      <item>INTERIJERI JONIVA d.o.o.</item>
    </derivirana_varijabla>
  </DomainObject.Predmet.ProtuStrankaListNazivFormated>
  <DomainObject.Predmet.ProtuStrankaListNazivFormatedOIB>
    <izvorni_sadrzaj>
      <item>INTERIJERI JONIVA d.o.o., OIB 27189233208</item>
    </izvorni_sadrzaj>
    <derivirana_varijabla naziv="DomainObject.Predmet.ProtuStrankaListNazivFormatedOIB_1">
      <item>INTERIJERI JONIVA d.o.o., OIB 27189233208</item>
    </derivirana_varijabla>
  </DomainObject.Predmet.ProtuStrankaListNazivFormatedOIB>
  <DomainObject.Predmet.OstaliListFormated>
    <izvorni_sadrzaj>
      <item>Ivan Jonjić</item>
      <item>Ivka Jonjić</item>
      <item>ŽUPANIJSKO DRŽAVNO ODVJETNIŠTVO U ZAGREBU</item>
      <item>Addiko Bank dioničko društvo</item>
    </izvorni_sadrzaj>
    <derivirana_varijabla naziv="DomainObject.Predmet.OstaliListFormated_1">
      <item>Ivan Jonjić</item>
      <item>Ivka Jonjić</item>
      <item>ŽUPANIJSKO DRŽAVNO ODVJETNIŠTVO U ZAGREBU</item>
      <item>Addiko Bank dioničko društvo</item>
    </derivirana_varijabla>
  </DomainObject.Predmet.OstaliListFormated>
  <DomainObject.Predmet.OstaliListFormatedOIB>
    <izvorni_sadrzaj>
      <item>Ivan Jonjić, OIB 48458504183</item>
      <item>Ivka Jonjić, OIB 42123307416</item>
      <item>ŽUPANIJSKO DRŽAVNO ODVJETNIŠTVO U ZAGREBU, OIB 16488001145</item>
      <item>Addiko Bank dioničko društvo, OIB 14036333877</item>
    </izvorni_sadrzaj>
    <derivirana_varijabla naziv="DomainObject.Predmet.OstaliListFormatedOIB_1">
      <item>Ivan Jonjić, OIB 48458504183</item>
      <item>Ivka Jonjić, OIB 42123307416</item>
      <item>ŽUPANIJSKO DRŽAVNO ODVJETNIŠTVO U ZAGREBU, OIB 16488001145</item>
      <item>Addiko Bank dioničko društvo, OIB 14036333877</item>
    </derivirana_varijabla>
  </DomainObject.Predmet.OstaliListFormatedOIB>
  <DomainObject.Predmet.OstaliListFormatedWithAdress>
    <izvorni_sadrzaj>
      <item>Ivan Jonjić, Dokšićeva 14, 10360 Šašinovec</item>
      <item>Ivka Jonjić, DOKŠIĆEVA ULICA 14, 10360 Šašinovec</item>
      <item>ŽUPANIJSKO DRŽAVNO ODVJETNIŠTVO U ZAGREBU, Savska Cesta 41, 10000 Zagreb</item>
      <item>Addiko Bank dioničko društvo, Slavonska avenija 6, 10000 Zagreb</item>
    </izvorni_sadrzaj>
    <derivirana_varijabla naziv="DomainObject.Predmet.OstaliListFormatedWithAdress_1">
      <item>Ivan Jonjić, Dokšićeva 14, 10360 Šašinovec</item>
      <item>Ivka Jonjić, DOKŠIĆEVA ULICA 14, 10360 Šašinovec</item>
      <item>ŽUPANIJSKO DRŽAVNO ODVJETNIŠTVO U ZAGREBU, Savska Cesta 41,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Ivan Jonjić, OIB 48458504183, Dokšićeva 14, 10360 Šašinovec</item>
      <item>Ivka Jonjić, OIB 42123307416, DOKŠIĆEVA ULICA 14, 10360 Šašinovec</item>
      <item>ŽUPANIJSKO DRŽAVNO ODVJETNIŠTVO U ZAGREBU, OIB 16488001145, Savska Cesta 41, 10000 Zagreb</item>
      <item>Addiko Bank dioničko društvo, OIB 14036333877, Slavonska avenija 6, 10000 Zagreb</item>
    </izvorni_sadrzaj>
    <derivirana_varijabla naziv="DomainObject.Predmet.OstaliListFormatedWithAdressOIB_1">
      <item>Ivan Jonjić, OIB 48458504183, Dokšićeva 14, 10360 Šašinovec</item>
      <item>Ivka Jonjić, OIB 42123307416, DOKŠIĆEVA ULICA 14, 10360 Šašinovec</item>
      <item>ŽUPANIJSKO DRŽAVNO ODVJETNIŠTVO U ZAGREBU, OIB 16488001145, Savska Cesta 41,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Ivan Jonjić</item>
      <item>Ivka Jonjić</item>
      <item>ŽUPANIJSKO DRŽAVNO ODVJETNIŠTVO U ZAGREBU</item>
      <item>Addiko Bank dioničko društvo</item>
    </izvorni_sadrzaj>
    <derivirana_varijabla naziv="DomainObject.Predmet.OstaliListNazivFormated_1">
      <item>Ivan Jonjić</item>
      <item>Ivka Jonjić</item>
      <item>ŽUPANIJSKO DRŽAVNO ODVJETNIŠTVO U ZAGREBU</item>
      <item>Addiko Bank dioničko društvo</item>
    </derivirana_varijabla>
  </DomainObject.Predmet.OstaliListNazivFormated>
  <DomainObject.Predmet.OstaliListNazivFormatedOIB>
    <izvorni_sadrzaj>
      <item>Ivan Jonjić, OIB 48458504183</item>
      <item>Ivka Jonjić, OIB 42123307416</item>
      <item>ŽUPANIJSKO DRŽAVNO ODVJETNIŠTVO U ZAGREBU, OIB 16488001145</item>
      <item>Addiko Bank dioničko društvo, OIB 14036333877</item>
    </izvorni_sadrzaj>
    <derivirana_varijabla naziv="DomainObject.Predmet.OstaliListNazivFormatedOIB_1">
      <item>Ivan Jonjić, OIB 48458504183</item>
      <item>Ivka Jonjić, OIB 42123307416</item>
      <item>ŽUPANIJSKO DRŽAVNO ODVJETNIŠTVO U ZAGREBU, OIB 16488001145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INTERIJERI JONIVA d.o.o.</izvorni_sadrzaj>
    <derivirana_varijabla naziv="DomainObject.Predmet.ProtustrankaIDrugi_1">INTERIJERI JONIVA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INTERIJERI JONIVA d.o.o., OIB 27189233208, Dokšićeva 14, 10360 Šašinovec</izvorni_sadrzaj>
    <derivirana_varijabla naziv="DomainObject.Predmet.ProtustrankaIDrugiAdressOIB_1">INTERIJERI JONIVA d.o.o., OIB 27189233208, Dokšićeva 14,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JONIVA d.o.o.</item>
      <item>Ivan Jonjić</item>
      <item>Ivka Jonjić</item>
      <item>ŽUPANIJSKO DRŽAVNO ODVJETNIŠTVO U ZAGREBU</item>
      <item>Addiko Bank dioničko društvo</item>
      <item>Ivan Jonjić</item>
    </izvorni_sadrzaj>
    <derivirana_varijabla naziv="DomainObject.Predmet.SudioniciListNaziv_1">
      <item>FINA Regionalni centar Zagreb</item>
      <item>INTERIJERI JONIVA d.o.o.</item>
      <item>Ivan Jonjić</item>
      <item>Ivka Jonjić</item>
      <item>ŽUPANIJSKO DRŽAVNO ODVJETNIŠTVO U ZAGREBU</item>
      <item>Addiko Bank dioničko društvo</item>
      <item>Ivan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JONIVA d.o.o., OIB 27189233208, Dokšićeva 14,10360 Šašinovec</item>
      <item>Ivan Jonjić, OIB 48458504183, Dokšićeva 14,10360 Šašinovec</item>
      <item>Ivka Jonjić, OIB 42123307416, DOKŠIĆEVA ULICA 14,10360 Šašinovec</item>
      <item>ŽUPANIJSKO DRŽAVNO ODVJETNIŠTVO U ZAGREBU, OIB 16488001145, Savska Cesta 41,10000 Zagreb</item>
      <item>Addiko Bank dioničko društvo, OIB 14036333877, Slavonska avenija 6,10000 Zagreb</item>
      <item>Ivan Jonjić, OIB 48458504183, Dokšićeva 14,10360 Šašinovec</item>
    </izvorni_sadrzaj>
    <derivirana_varijabla naziv="DomainObject.Predmet.SudioniciListAdressOIB_1">
      <item>FINA Regionalni centar Zagreb, OIB 85821130368, Trg svibanjskih žrtava 1995. 1,10000 Zagreb</item>
      <item>INTERIJERI JONIVA d.o.o., OIB 27189233208, Dokšićeva 14,10360 Šašinovec</item>
      <item>Ivan Jonjić, OIB 48458504183, Dokšićeva 14,10360 Šašinovec</item>
      <item>Ivka Jonjić, OIB 42123307416, DOKŠIĆEVA ULICA 14,10360 Šašinovec</item>
      <item>ŽUPANIJSKO DRŽAVNO ODVJETNIŠTVO U ZAGREBU, OIB 16488001145, Savska Cesta 41,10000 Zagreb</item>
      <item>Addiko Bank dioničko društvo, OIB 14036333877, Slavonska avenija 6,10000 Zagreb</item>
      <item>Ivan Jonjić, OIB 48458504183, Dokšićeva 14,10360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27189233208</item>
      <item>, OIB 48458504183</item>
      <item>, OIB 42123307416</item>
      <item>, OIB 16488001145</item>
      <item>, OIB 14036333877</item>
      <item>, OIB 48458504183</item>
    </izvorni_sadrzaj>
    <derivirana_varijabla naziv="DomainObject.Predmet.SudioniciListNazivOIB_1">
      <item>, OIB 85821130368</item>
      <item>, OIB 27189233208</item>
      <item>, OIB 48458504183</item>
      <item>, OIB 42123307416</item>
      <item>, OIB 16488001145</item>
      <item>, OIB 14036333877</item>
      <item>, OIB 48458504183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4019</properties:Characters>
  <properties:Lines>97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2017-04-28T12:20:00Z</dcterms:created>
  <dc:creator>Nikola Ribarić</dc:creator>
  <cp:lastModifiedBy>Jadranka Zelić</cp:lastModifiedBy>
  <cp:lastPrinted>2017-05-03T11:33:00Z</cp:lastPrinted>
  <dcterms:modified xmlns:xsi="http://www.w3.org/2001/XMLSchema-instance" xsi:type="dcterms:W3CDTF">2017-05-03T11:38:00Z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