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1b10" w14:paraId="5901b10" w:rsidRDefault="00AB4602" w:rsidP="00BD6D13" w:rsidR="00AE649C" w:rsidRPr="00B76F3C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D6D13" w:rsidP="00BD6D13" w:rsidR="00BD6D13">
      <w:pPr>
        <w:pStyle w:val="Bezproreda"/>
        <w:jc w:val="right"/>
        <w:rPr>
          <w:b/>
        </w:rPr>
      </w:pPr>
      <w:r>
        <w:rPr>
          <w:b/>
        </w:rPr>
        <w:t xml:space="preserve">  3 St-499/2015-13</w:t>
      </w:r>
    </w:p>
    <w:p w:rsidRDefault="00BD6D13" w:rsidP="00BD6D13" w:rsidR="00BD6D13">
      <w:pPr>
        <w:pStyle w:val="Bezproreda"/>
        <w:jc w:val="right"/>
        <w:rPr>
          <w:b/>
        </w:rPr>
      </w:pPr>
    </w:p>
    <w:p w:rsidRDefault="00BD6D13" w:rsidP="00BD6D13" w:rsidR="00BD6D13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BD6D13" w:rsidP="00BD6D13" w:rsidR="00BD6D13">
      <w:pPr>
        <w:pStyle w:val="Bezproreda"/>
        <w:jc w:val="center"/>
        <w:rPr>
          <w:b/>
        </w:rPr>
      </w:pPr>
    </w:p>
    <w:p w:rsidRDefault="00BD6D13" w:rsidP="00BD6D13" w:rsidR="00BD6D13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BD6D13" w:rsidP="00BD6D13" w:rsidR="00BD6D13">
      <w:pPr>
        <w:ind w:firstLine="851"/>
        <w:jc w:val="both"/>
      </w:pPr>
      <w:r>
        <w:t xml:space="preserve">TRGOVAČKI SUD U BJELOVARU, OIB: 07942269267, po stečajnom sucu Sanjani Zorinc, u postupku naknadne diobe Stečajne mase iza ANETA d.o.o. u stečaju, Bjelovar, Josipa Jelačića 12, OIB: 43711625668, dana 31. kolovoza 2017. godine  </w:t>
      </w:r>
    </w:p>
    <w:p w:rsidRDefault="00BD6D13" w:rsidP="00BD6D13" w:rsidR="00BD6D13">
      <w:pPr>
        <w:jc w:val="center"/>
        <w:rPr>
          <w:b/>
        </w:rPr>
      </w:pPr>
      <w:r>
        <w:rPr>
          <w:b/>
        </w:rPr>
        <w:t>r i j e š i o   j e</w:t>
      </w:r>
    </w:p>
    <w:p w:rsidRDefault="00BD6D13" w:rsidP="00BD6D13" w:rsidR="00BD6D13">
      <w:pPr>
        <w:ind w:firstLine="851"/>
        <w:jc w:val="both"/>
      </w:pPr>
      <w:r>
        <w:t xml:space="preserve">Određuje se nastavak stečajnog postupka radi unovčenja naknadno pronađene imovine na kojoj postoji založno pravo te naknadne diobe nad Stečajnom masom iza stečajnog dužnika ANETA d.o.o. u stečaju, Bjelovar, Josipa Jelačića 12, OIB: 43711625668. </w:t>
      </w:r>
    </w:p>
    <w:p w:rsidRDefault="00BD6D13" w:rsidP="00BD6D13" w:rsidR="00BD6D13">
      <w:pPr>
        <w:jc w:val="center"/>
        <w:rPr>
          <w:b/>
        </w:rPr>
      </w:pPr>
      <w:r>
        <w:rPr>
          <w:b/>
        </w:rPr>
        <w:t>Obrazloženje</w:t>
      </w:r>
    </w:p>
    <w:p w:rsidRDefault="00BD6D13" w:rsidP="00BD6D13" w:rsidR="00BD6D13">
      <w:pPr>
        <w:jc w:val="both"/>
      </w:pPr>
      <w:r>
        <w:tab/>
        <w:t>Rješenjem suda 3 St-499/2015-3 od 19. veljače 2016. godine otvoren je i zaključen stečajni postupak nad dužnikom ANETA d.o.o. za proizvodnju, trgovinu i usluge, Orahovica, Matije Gupca 5, OIB 83639653641.</w:t>
      </w:r>
    </w:p>
    <w:p w:rsidRDefault="00BD6D13" w:rsidP="00BD6D13" w:rsidR="00BD6D13">
      <w:pPr>
        <w:jc w:val="both"/>
      </w:pPr>
      <w:r>
        <w:tab/>
        <w:t>Rješenjem 3 St-499/2015-7 od 6. rujna 2016. godine određen je upis u sudski registar Stečajne mase iza stečajnog dužnika ANETA d.o.o. u stečaju na adresi stečajnog upravitelja u Bjelovaru, Josipa Jelačića 12.</w:t>
      </w:r>
    </w:p>
    <w:p w:rsidRDefault="00BD6D13" w:rsidP="00BD6D13" w:rsidR="00BD6D13">
      <w:pPr>
        <w:jc w:val="both"/>
      </w:pPr>
      <w:r>
        <w:tab/>
        <w:t>Stečajni upravitelj je podneskom od 20. travnja 2017. godine predložio da se pristupi unovčenju nekretnine na kojoj je kao vlasnik upisan dužnik ANETA d.o.o. Orahovica, kao naknadno pronađene imovine.</w:t>
      </w:r>
    </w:p>
    <w:p w:rsidRDefault="00BD6D13" w:rsidP="00BD6D13" w:rsidR="00BD6D13">
      <w:pPr>
        <w:jc w:val="both"/>
      </w:pPr>
      <w:r>
        <w:tab/>
        <w:t>Na nekretnini uknjiženo založno pravo ima založni vjerovnik REPUBLIKA HRVATSKA, MINISTARSTVO FINANCIJA, POREZNA UPRAVA, PODRUČNI URED VIROVITICA.</w:t>
      </w:r>
    </w:p>
    <w:p w:rsidRDefault="00BD6D13" w:rsidP="00BD6D13" w:rsidR="00BD6D13">
      <w:pPr>
        <w:jc w:val="both"/>
        <w:rPr>
          <w:rFonts w:cs="Times New Roman"/>
        </w:rPr>
      </w:pPr>
      <w:r>
        <w:tab/>
        <w:t>Stoga je temeljem čl. 289. st. 1., 4. i 5. Stečajnog zakona ("Narodne novine" br. 71/15, dalje SZ) riješeno kao u izreci.</w:t>
      </w:r>
    </w:p>
    <w:p w:rsidRDefault="00BD6D13" w:rsidP="00BD6D13" w:rsidR="00BD6D13">
      <w:pPr>
        <w:pStyle w:val="Bezproreda"/>
        <w:jc w:val="center"/>
      </w:pPr>
      <w:r>
        <w:t>U Bjelovaru, 31. kolovoza 2017. godine</w:t>
      </w:r>
    </w:p>
    <w:p w:rsidRDefault="00BD6D13" w:rsidP="00BD6D13" w:rsidR="00BD6D13">
      <w:pPr>
        <w:pStyle w:val="Bezproreda"/>
        <w:jc w:val="center"/>
        <w:rPr>
          <w:rFonts w:cstheme="minorBidi"/>
        </w:rPr>
      </w:pPr>
    </w:p>
    <w:p w:rsidRDefault="00BD6D13" w:rsidP="00BD6D13" w:rsidR="00BD6D13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BD6D13" w:rsidP="00BD6D13" w:rsidR="00BD6D13">
      <w:pPr>
        <w:pStyle w:val="Bezproreda"/>
      </w:pPr>
      <w:r>
        <w:t xml:space="preserve">                                                                                                    SANJANA ZORINC</w:t>
      </w:r>
    </w:p>
    <w:p w:rsidRDefault="00BD6D13" w:rsidP="00BD6D13" w:rsidR="00BD6D13">
      <w:pPr>
        <w:pStyle w:val="Bezproreda"/>
      </w:pPr>
      <w:r>
        <w:t xml:space="preserve">                                              </w:t>
      </w:r>
      <w:r>
        <w:tab/>
        <w:t xml:space="preserve">         </w:t>
      </w:r>
    </w:p>
    <w:p w:rsidRDefault="00BD6D13" w:rsidP="00BD6D13" w:rsidR="00BD6D13">
      <w:pPr>
        <w:pStyle w:val="Bezproreda"/>
      </w:pPr>
    </w:p>
    <w:p w:rsidRDefault="00BD6D13" w:rsidP="00BD6D13" w:rsidR="00BD6D13">
      <w:pPr>
        <w:jc w:val="both"/>
      </w:pPr>
      <w:r>
        <w:rPr>
          <w:b/>
        </w:rPr>
        <w:t>POUKA O PRAVNOM LIJEKU</w:t>
      </w:r>
      <w: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BD6D13" w:rsidP="00BD6D13" w:rsidR="00BD6D13">
      <w:pPr>
        <w:jc w:val="center"/>
      </w:pPr>
      <w:r>
        <w:lastRenderedPageBreak/>
        <w:t>-2-</w:t>
      </w:r>
    </w:p>
    <w:p w:rsidRDefault="00BD6D13" w:rsidP="00BD6D13" w:rsidR="00BD6D13">
      <w:pPr>
        <w:jc w:val="right"/>
        <w:rPr>
          <w:b/>
        </w:rPr>
      </w:pPr>
      <w:r>
        <w:rPr>
          <w:b/>
        </w:rPr>
        <w:t>3 St-499/2015-13</w:t>
      </w:r>
    </w:p>
    <w:p w:rsidRDefault="00BD6D13" w:rsidP="00BD6D13" w:rsidR="00BD6D13">
      <w:pPr>
        <w:jc w:val="right"/>
        <w:rPr>
          <w:b/>
        </w:rPr>
      </w:pPr>
    </w:p>
    <w:p w:rsidRDefault="00BD6D13" w:rsidP="00BD6D13" w:rsidR="00BD6D1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D6D13" w:rsidP="00BD6D13" w:rsidR="00BD6D13">
      <w:pPr>
        <w:pStyle w:val="Bezproreda"/>
      </w:pPr>
      <w:r>
        <w:t>Dna: stečajnom upravitelju putem e-oglasne ploče i putem pošte</w:t>
      </w:r>
    </w:p>
    <w:p w:rsidRDefault="00BD6D13" w:rsidP="00BD6D13" w:rsidR="00BD6D13">
      <w:pPr>
        <w:pStyle w:val="Bezproreda"/>
      </w:pPr>
      <w:r>
        <w:t xml:space="preserve">         e-oglasna ploča</w:t>
      </w:r>
    </w:p>
    <w:p w:rsidRDefault="00BD6D13" w:rsidP="00BD6D13" w:rsidR="00BD6D13">
      <w:pPr>
        <w:pStyle w:val="Bezproreda"/>
      </w:pPr>
      <w:proofErr w:type="spellStart"/>
      <w:r>
        <w:t>Bj</w:t>
      </w:r>
      <w:proofErr w:type="spellEnd"/>
      <w:r>
        <w:t>. 31.8.2017.</w:t>
      </w:r>
    </w:p>
    <w:p w:rsidRDefault="00BD6D13" w:rsidP="00BD6D13" w:rsidR="00BD6D13"/>
    <w:p w:rsidRDefault="00BD6D13" w:rsidP="00BD6D13" w:rsidR="00BD6D13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6D13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766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St-499/2015-13</izvorni_sadrzaj>
    <derivirana_varijabla naziv="DomainObject.Oznaka_1">St-499/2015-13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travnja 2016.</izvorni_sadrzaj>
    <derivirana_varijabla naziv="DomainObject.Predmet.DatumArhiviranja_1">7. travnja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>31. prosinca 2045.</izvorni_sadrzaj>
    <derivirana_varijabla naziv="DomainObject.Predmet.DatumRokaCuvanja_1">31. prosinca 2045.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travnja 2016.</izvorni_sadrzaj>
    <derivirana_varijabla naziv="DomainObject.Predmet.DatumZatvaranja_1">7. travnja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hr.ibm.icms.common.model.sluzbeneosobe.Referada@683b683b[id=5718, dbStatus=null, naziv=referada 3, oznaka=null, sudac=null] &lt;-hr.ibm.icms.common.model.sluzbeneosobe.Referada@683b683b[status dodjele: =false]</izvorni_sadrzaj>
    <derivirana_varijabla naziv="DomainObject.Predmet.MjestoCuvanja_1">hr.ibm.icms.common.model.sluzbeneosobe.Referada@683b683b[id=5718, dbStatus=null, naziv=referada 3, oznaka=null, sudac=null] &lt;-hr.ibm.icms.common.model.sluzbeneosobe.Referada@683b683b[status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ANETA društvo s ograničenom odgovornošću za proizvodnju, trgovinu i usluge, Orahovica</izvorni_sadrzaj>
    <derivirana_varijabla naziv="DomainObject.Predmet.ProtustrankaFormated_1">  ANETA društvo s ograničenom odgovornošću za proizvodnju, trgovinu i usluge, Orahovica</derivirana_varijabla>
  </DomainObject.Predmet.ProtustrankaFormated>
  <DomainObject.Predmet.ProtustrankaFormatedOIB>
    <izvorni_sadrzaj>  ANETA društvo s ograničenom odgovornošću za proizvodnju, trgovinu i usluge, Orahovica, OIB 83639653641</izvorni_sadrzaj>
    <derivirana_varijabla naziv="DomainObject.Predmet.ProtustrankaFormatedOIB_1">  ANETA društvo s ograničenom odgovornošću za proizvodnju, trgovinu i usluge, Orahovica, OIB 83639653641</derivirana_varijabla>
  </DomainObject.Predmet.ProtustrankaFormatedOIB>
  <DomainObject.Predmet.ProtustrankaFormatedWithAdress>
    <izvorni_sadrzaj> ANETA društvo s ograničenom odgovornošću za proizvodnju, trgovinu i usluge, Orahovica, Matije Gupca 5, 33515 Orahovica</izvorni_sadrzaj>
    <derivirana_varijabla naziv="DomainObject.Predmet.ProtustrankaFormatedWithAdress_1"> ANETA društvo s ograničenom odgovornošću za proizvodnju, trgovinu i usluge, Orahovica, Matije Gupca 5, 33515 Orahovica</derivirana_varijabla>
  </DomainObject.Predmet.ProtustrankaFormatedWithAdress>
  <DomainObject.Predmet.ProtustrankaFormatedWithAdressOIB>
    <izvorni_sadrzaj> ANETA društvo s ograničenom odgovornošću za proizvodnju, trgovinu i usluge, Orahovica, OIB 83639653641, Matije Gupca 5, 33515 Orahovica</izvorni_sadrzaj>
    <derivirana_varijabla naziv="DomainObject.Predmet.ProtustrankaFormatedWithAdressOIB_1"> ANETA društvo s ograničenom odgovornošću za proizvodnju, trgovinu i usluge, Orahovica, OIB 83639653641, Matije Gupca 5, 33515 Orahovica</derivirana_varijabla>
  </DomainObject.Predmet.ProtustrankaFormatedWithAdressOIB>
  <DomainObject.Predmet.ProtustrankaWithAdress>
    <izvorni_sadrzaj>ANETA društvo s ograničenom odgovornošću za proizvodnju, trgovinu i usluge, Orahovica Matije Gupca 5, 33515 Orahovica</izvorni_sadrzaj>
    <derivirana_varijabla naziv="DomainObject.Predmet.ProtustrankaWithAdress_1">ANETA društvo s ograničenom odgovornošću za proizvodnju, trgovinu i usluge, Orahovica Matije Gupca 5, 33515 Orahovica</derivirana_varijabla>
  </DomainObject.Predmet.ProtustrankaWithAdress>
  <DomainObject.Predmet.ProtustrankaWithAdressOIB>
    <izvorni_sadrzaj>ANETA društvo s ograničenom odgovornošću za proizvodnju, trgovinu i usluge, Orahovica, OIB 83639653641, Matije Gupca 5, 33515 Orahovica</izvorni_sadrzaj>
    <derivirana_varijabla naziv="DomainObject.Predmet.ProtustrankaWithAdressOIB_1">ANETA društvo s ograničenom odgovornošću za proizvodnju, trgovinu i usluge, Orahovica, OIB 83639653641, Matije Gupca 5, 33515 Orahovica</derivirana_varijabla>
  </DomainObject.Predmet.ProtustrankaWithAdressOIB>
  <DomainObject.Predmet.ProtustrankaNazivFormated>
    <izvorni_sadrzaj>ANETA društvo s ograničenom odgovornošću za proizvodnju, trgovinu i usluge, Orahovica</izvorni_sadrzaj>
    <derivirana_varijabla naziv="DomainObject.Predmet.ProtustrankaNazivFormated_1">ANETA društvo s ograničenom odgovornošću za proizvodnju, trgovinu i usluge, Orahovica</derivirana_varijabla>
  </DomainObject.Predmet.ProtustrankaNazivFormated>
  <DomainObject.Predmet.ProtustrankaNazivFormatedOIB>
    <izvorni_sadrzaj>ANETA društvo s ograničenom odgovornošću za proizvodnju, trgovinu i usluge, Orahovica, OIB 83639653641</izvorni_sadrzaj>
    <derivirana_varijabla naziv="DomainObject.Predmet.ProtustrankaNazivFormatedOIB_1">ANETA društvo s ograničenom odgovornošću za proizvodnju, trgovinu i usluge, Orahovica, OIB 83639653641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ANETA društvo s ograničenom odgovornošću za proizvodnju, trgovinu i usluge, Orahovica</item>
    </izvorni_sadrzaj>
    <derivirana_varijabla naziv="DomainObject.Predmet.ProtuStrankaListFormated_1">
      <item>ANETA društvo s ograničenom odgovornošću za proizvodnju, trgovinu i usluge, Orahovica</item>
    </derivirana_varijabla>
  </DomainObject.Predmet.ProtuStrankaListFormated>
  <DomainObject.Predmet.ProtuStrankaListFormatedOIB>
    <izvorni_sadrzaj>
      <item>ANETA društvo s ograničenom odgovornošću za proizvodnju, trgovinu i usluge, Orahovica, OIB 83639653641</item>
    </izvorni_sadrzaj>
    <derivirana_varijabla naziv="DomainObject.Predmet.ProtuStrankaListFormatedOIB_1">
      <item>ANETA društvo s ograničenom odgovornošću za proizvodnju, trgovinu i usluge, Orahovica, OIB 83639653641</item>
    </derivirana_varijabla>
  </DomainObject.Predmet.ProtuStrankaListFormatedOIB>
  <DomainObject.Predmet.ProtuStrankaListFormatedWithAdress>
    <izvorni_sadrzaj>
      <item>ANETA društvo s ograničenom odgovornošću za proizvodnju, trgovinu i usluge, Orahovica, Matije Gupca 5, 33515 Orahovica</item>
    </izvorni_sadrzaj>
    <derivirana_varijabla naziv="DomainObject.Predmet.ProtuStrankaListFormatedWithAdress_1">
      <item>ANETA društvo s ograničenom odgovornošću za proizvodnju, trgovinu i usluge, Orahovica, Matije Gupca 5, 33515 Orahovica</item>
    </derivirana_varijabla>
  </DomainObject.Predmet.ProtuStrankaListFormatedWithAdress>
  <DomainObject.Predmet.ProtuStrankaListFormatedWithAdressOIB>
    <izvorni_sadrzaj>
      <item>ANETA društvo s ograničenom odgovornošću za proizvodnju, trgovinu i usluge, Orahovica, OIB 83639653641, Matije Gupca 5, 33515 Orahovica</item>
    </izvorni_sadrzaj>
    <derivirana_varijabla naziv="DomainObject.Predmet.ProtuStrankaListFormatedWithAdressOIB_1">
      <item>ANETA društvo s ograničenom odgovornošću za proizvodnju, trgovinu i usluge, Orahovica, OIB 83639653641, Matije Gupca 5, 33515 Orahovica</item>
    </derivirana_varijabla>
  </DomainObject.Predmet.ProtuStrankaListFormatedWithAdressOIB>
  <DomainObject.Predmet.ProtuStrankaListNazivFormated>
    <izvorni_sadrzaj>
      <item>ANETA društvo s ograničenom odgovornošću za proizvodnju, trgovinu i usluge, Orahovica</item>
    </izvorni_sadrzaj>
    <derivirana_varijabla naziv="DomainObject.Predmet.ProtuStrankaListNazivFormated_1">
      <item>ANETA društvo s ograničenom odgovornošću za proizvodnju, trgovinu i usluge, Orahovica</item>
    </derivirana_varijabla>
  </DomainObject.Predmet.ProtuStrankaListNazivFormated>
  <DomainObject.Predmet.ProtuStrankaListNazivFormatedOIB>
    <izvorni_sadrzaj>
      <item>ANETA društvo s ograničenom odgovornošću za proizvodnju, trgovinu i usluge, Orahovica, OIB 83639653641</item>
    </izvorni_sadrzaj>
    <derivirana_varijabla naziv="DomainObject.Predmet.ProtuStrankaListNazivFormatedOIB_1">
      <item>ANETA društvo s ograničenom odgovornošću za proizvodnju, trgovinu i usluge, Orahovica, OIB 83639653641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St-499/2015-13</izvorni_sadrzaj>
    <derivirana_varijabla naziv="DomainObject.PoslovniBrojDokumenta_1">St-499/2015-13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ANETA društvo s ograničenom odgovornošću za proizvodnju, trgovinu i usluge, Orahovica</izvorni_sadrzaj>
    <derivirana_varijabla naziv="DomainObject.Predmet.ProtustrankaIDrugi_1">ANETA društvo s ograničenom odgovornošću za proizvodnju, trgovinu i usluge, Orahovica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ANETA društvo s ograničenom odgovornošću za proizvodnju, trgovinu i usluge, Orahovica, OIB 83639653641, Matije Gupca 5, 33515 Orahovica</izvorni_sadrzaj>
    <derivirana_varijabla naziv="DomainObject.Predmet.ProtustrankaIDrugiAdressOIB_1">ANETA društvo s ograničenom odgovornošću za proizvodnju, trgovinu i usluge, Orahovica, OIB 83639653641, Matije Gupca 5,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9. ožujka 2016.</izvorni_sadrzaj>
    <derivirana_varijabla naziv="DomainObject.Predmet.OdlukaRjesenje.DatumPravomocnosti_1">9. ožujka 2016.</derivirana_varijabla>
  </DomainObject.Predmet.OdlukaRjesenje.DatumPravomocnosti>
  <DomainObject.Predmet.OdlukaRjesenje.Oznaka>
    <izvorni_sadrzaj>St-499/2015-3</izvorni_sadrzaj>
    <derivirana_varijabla naziv="DomainObject.Predmet.OdlukaRjesenje.Oznaka_1">St-499/2015-3</derivirana_varijabla>
  </DomainObject.Predmet.OdlukaRjesenje.Oznaka>
  <DomainObject.Predmet.SudioniciListNaziv>
    <izvorni_sadrzaj>
      <item>FINA, RC ZAGREB, Podružnica Bjelovar</item>
      <item>ANETA društvo s ograničenom odgovornošću za proizvodnju, trgovinu i usluge, Orahovica</item>
    </izvorni_sadrzaj>
    <derivirana_varijabla naziv="DomainObject.Predmet.SudioniciListNaziv_1">
      <item>FINA, RC ZAGREB, Podružnica Bjelovar</item>
      <item>ANETA društvo s ograničenom odgovornošću za proizvodnju, trgovinu i usluge, Orahovica</item>
    </derivirana_varijabla>
  </DomainObject.Predmet.SudioniciListNaziv>
  <DomainObject.Predmet.SudioniciListAdressOIB>
    <izvorni_sadrzaj>
      <item>FINA, RC ZAGREB, Podružnica Bjelovar, OIB 85821130368, F. Supila 4,43000 Bjelovar</item>
      <item>ANETA društvo s ograničenom odgovornošću za proizvodnju, trgovinu i usluge, Orahovica, OIB 83639653641, Matije Gupca 5,33515 Orahovica</item>
    </izvorni_sadrzaj>
    <derivirana_varijabla naziv="DomainObject.Predmet.SudioniciListAdressOIB_1">
      <item>FINA, RC ZAGREB, Podružnica Bjelovar, OIB 85821130368, F. Supila 4,43000 Bjelovar</item>
      <item>ANETA društvo s ograničenom odgovornošću za proizvodnju, trgovinu i usluge, Orahovica, OIB 83639653641, Matije Gupca 5,33515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AA9BF-C1EC-40FB-B598-AE40A3049F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1651</properties:Characters>
  <properties:Lines>47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2017-08-31T10:31:00Z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St-499/2015-13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