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63e2d3" w14:paraId="263e2d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D25F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1474DD">
              <w:t>59</w:t>
            </w:r>
            <w:r w:rsidR="00ED25FD">
              <w:t>6/2017-3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1474DD">
        <w:rPr>
          <w:rFonts w:hAnsi="Times New Roman" w:ascii="Times New Roman"/>
          <w:sz w:val="24"/>
          <w:szCs w:val="24"/>
        </w:rPr>
        <w:t>SDR GRUPA j.d.o.o., OIB: 42259113908, sa sjedištem u Jug II 10, 40323 Prelog</w:t>
      </w:r>
      <w:r>
        <w:rPr>
          <w:rFonts w:hAnsi="Times New Roman" w:ascii="Times New Roman"/>
          <w:sz w:val="24"/>
          <w:szCs w:val="24"/>
        </w:rPr>
        <w:t>,</w:t>
      </w:r>
      <w:r w:rsidR="000551A0">
        <w:rPr>
          <w:rFonts w:hAnsi="Times New Roman" w:ascii="Times New Roman"/>
          <w:sz w:val="24"/>
          <w:szCs w:val="24"/>
        </w:rPr>
        <w:t xml:space="preserve"> dana 5. prosinca 2017.,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1474DD">
        <w:rPr>
          <w:rFonts w:hAnsi="Times New Roman" w:ascii="Times New Roman"/>
          <w:sz w:val="24"/>
          <w:szCs w:val="24"/>
        </w:rPr>
        <w:t>SDR GRUPA j.d.o.o., OIB: 42259113908, sa sjedištem u Jug II 10, 40323 Prelog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1474DD">
        <w:rPr>
          <w:rFonts w:hAnsi="Times New Roman" w:ascii="Times New Roman"/>
          <w:sz w:val="24"/>
          <w:szCs w:val="24"/>
        </w:rPr>
        <w:t>36.303,71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1474DD">
        <w:rPr>
          <w:rFonts w:hAnsi="Times New Roman" w:ascii="Times New Roman"/>
          <w:sz w:val="24"/>
          <w:szCs w:val="24"/>
        </w:rPr>
        <w:t>Darko Mesiček, OIB: 54524694884, Slovenija, Maribor, Ljubljanska ulica 15/B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1474DD">
        <w:rPr>
          <w:rFonts w:hAnsi="Times New Roman" w:ascii="Times New Roman"/>
          <w:sz w:val="24"/>
          <w:szCs w:val="24"/>
        </w:rPr>
        <w:t>29</w:t>
      </w:r>
      <w:r w:rsidR="0089633F">
        <w:rPr>
          <w:rFonts w:hAnsi="Times New Roman" w:ascii="Times New Roman"/>
          <w:sz w:val="24"/>
          <w:szCs w:val="24"/>
        </w:rPr>
        <w:t>. studenog 2017.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1474DD">
        <w:rPr>
          <w:rFonts w:hAnsi="Times New Roman" w:ascii="Times New Roman"/>
          <w:sz w:val="24"/>
          <w:szCs w:val="24"/>
        </w:rPr>
        <w:t>SDR GRUPA j.d.o.o., OIB: 42259113908, sa sjedištem u Jug II 10, 40323 Prelog</w:t>
      </w:r>
      <w:r w:rsidR="0089633F">
        <w:rPr>
          <w:rFonts w:hAnsi="Times New Roman" w:ascii="Times New Roman"/>
          <w:sz w:val="24"/>
          <w:szCs w:val="24"/>
        </w:rPr>
        <w:t>, na dan 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 w:rsidRPr="00340A58">
        <w:rPr>
          <w:rFonts w:hAnsi="Times New Roman" w:ascii="Times New Roman"/>
          <w:sz w:val="24"/>
          <w:szCs w:val="24"/>
        </w:rPr>
        <w:t xml:space="preserve"> 2017. u Očevidniku redoslijeda osnova za plaćanje ima evidentirane neizvršene osnove za plaćanje u ukupnom iznosu </w:t>
      </w:r>
      <w:r w:rsidR="001474DD">
        <w:rPr>
          <w:rFonts w:hAnsi="Times New Roman" w:ascii="Times New Roman"/>
          <w:sz w:val="24"/>
          <w:szCs w:val="24"/>
        </w:rPr>
        <w:t>36.303,71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9633F">
        <w:rPr>
          <w:rFonts w:hAnsi="Times New Roman" w:ascii="Times New Roman"/>
          <w:sz w:val="24"/>
          <w:szCs w:val="24"/>
        </w:rPr>
        <w:t>u 5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89633F">
        <w:rPr>
          <w:rFonts w:hAnsi="Times New Roman" w:ascii="Times New Roman"/>
          <w:sz w:val="24"/>
          <w:szCs w:val="24"/>
        </w:rPr>
        <w:t>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392038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89633F" w:rsidR="00340A58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FBA" w:rsidP="00501147" w:rsidR="00E04FBA">
      <w:pPr>
        <w:spacing w:lineRule="auto" w:line="240" w:after="0"/>
      </w:pPr>
      <w:r>
        <w:separator/>
      </w:r>
    </w:p>
  </w:endnote>
  <w:endnote w:id="0" w:type="continuationSeparator">
    <w:p w:rsidRDefault="00E04FBA" w:rsidP="00501147" w:rsidR="00E04F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FBA" w:rsidP="00501147" w:rsidR="00E04FBA">
      <w:pPr>
        <w:spacing w:lineRule="auto" w:line="240" w:after="0"/>
      </w:pPr>
      <w:r>
        <w:separator/>
      </w:r>
    </w:p>
  </w:footnote>
  <w:footnote w:id="0" w:type="continuationSeparator">
    <w:p w:rsidRDefault="00E04FBA" w:rsidP="00501147" w:rsidR="00E04F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92038">
      <w:rPr>
        <w:rFonts w:hAnsi="Times New Roman" w:ascii="Times New Roman"/>
        <w:noProof/>
        <w:sz w:val="24"/>
        <w:szCs w:val="24"/>
      </w:rPr>
      <w:t>Poslovni broj: 9 St-596/2017-3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9203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1A0"/>
    <w:rsid w:val="00087C43"/>
    <w:rsid w:val="000967BF"/>
    <w:rsid w:val="001474DD"/>
    <w:rsid w:val="00194888"/>
    <w:rsid w:val="001F6DF0"/>
    <w:rsid w:val="00237FCE"/>
    <w:rsid w:val="002971D6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2038"/>
    <w:rsid w:val="00394A8C"/>
    <w:rsid w:val="003A4477"/>
    <w:rsid w:val="00450291"/>
    <w:rsid w:val="0049749B"/>
    <w:rsid w:val="004A0BD1"/>
    <w:rsid w:val="004E1C60"/>
    <w:rsid w:val="00501147"/>
    <w:rsid w:val="005343B3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9633F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04FBA"/>
    <w:rsid w:val="00E349A5"/>
    <w:rsid w:val="00EC15A5"/>
    <w:rsid w:val="00ED25FD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0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0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0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0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0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0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0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0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SDR GRUPA jednostavno društvo s ograničenom odgovornošću za graditeljstvo, trgovinu i usluge zastupanog po punomoćniku Darko Mesiček</izvorni_sadrzaj>
    <derivirana_varijabla naziv="DomainObject.Predmet.ProtustrankaFormated_1">  SDR GRUPA jednostavno društvo s ograničenom odgovornošću za graditeljstvo, trgovinu i usluge zastupanog po punomoćniku Darko Mesiček</derivirana_varijabla>
  </DomainObject.Predmet.ProtustrankaFormated>
  <DomainObject.Predmet.ProtustrankaFormatedOIB>
    <izvorni_sadrzaj>  SDR GRUPA jednostavno društvo s ograničenom odgovornošću za graditeljstvo, trgovinu i usluge, OIB 42259113908 zastupanog po punomoćniku Darko Mesiček</izvorni_sadrzaj>
    <derivirana_varijabla naziv="DomainObject.Predmet.ProtustrankaFormatedOIB_1">  SDR GRUPA jednostavno društvo s ograničenom odgovornošću za graditeljstvo, trgovinu i usluge, OIB 42259113908 zastupanog po punomoćniku Darko Mesiček</derivirana_varijabla>
  </DomainObject.Predmet.ProtustrankaFormatedOIB>
  <DomainObject.Predmet.ProtustrankaFormatedWithAdress>
    <izvorni_sadrzaj> SDR GRUPA jednostavno društvo s ograničenom odgovornošću za graditeljstvo, trgovinu i usluge, Jug II 10, 40323 Prelog zastupanog po punomoćniku Darko Mesiček</izvorni_sadrzaj>
    <derivirana_varijabla naziv="DomainObject.Predmet.ProtustrankaFormatedWithAdress_1"> SDR GRUPA jednostavno društvo s ograničenom odgovornošću za graditeljstvo, trgovinu i usluge, Jug II 10, 40323 Prelog zastupanog po punomoćniku Darko Mesiček</derivirana_varijabla>
  </DomainObject.Predmet.ProtustrankaFormatedWithAdress>
  <DomainObject.Predmet.ProtustrankaFormatedWithAdressOIB>
    <izvorni_sadrzaj> SDR GRUPA jednostavno društvo s ograničenom odgovornošću za graditeljstvo, trgovinu i usluge, OIB 42259113908, Jug II 10, 40323 Prelog zastupanog po punomoćniku Darko Mesiček</izvorni_sadrzaj>
    <derivirana_varijabla naziv="DomainObject.Predmet.ProtustrankaFormatedWithAdressOIB_1"> SDR GRUPA jednostavno društvo s ograničenom odgovornošću za graditeljstvo, trgovinu i usluge, OIB 42259113908, Jug II 10, 40323 Prelog zastupanog po punomoćniku Darko Mesiček</derivirana_varijabla>
  </DomainObject.Predmet.ProtustrankaFormatedWithAdressOIB>
  <DomainObject.Predmet.ProtustrankaWithAdress>
    <izvorni_sadrzaj>SDR GRUPA jednostavno društvo s ograničenom odgovornošću za graditeljstvo, trgovinu i usluge Jug II 10, 40323 Prelog</izvorni_sadrzaj>
    <derivirana_varijabla naziv="DomainObject.Predmet.ProtustrankaWithAdress_1">SDR GRUPA jednostavno društvo s ograničenom odgovornošću za graditeljstvo, trgovinu i usluge Jug II 10, 40323 Prelog</derivirana_varijabla>
  </DomainObject.Predmet.ProtustrankaWithAdress>
  <DomainObject.Predmet.ProtustrankaWithAdressOIB>
    <izvorni_sadrzaj>SDR GRUPA jednostavno društvo s ograničenom odgovornošću za graditeljstvo, trgovinu i usluge, OIB 42259113908, Jug II 10, 40323 Prelog</izvorni_sadrzaj>
    <derivirana_varijabla naziv="DomainObject.Predmet.ProtustrankaWithAdressOIB_1">SDR GRUPA jednostavno društvo s ograničenom odgovornošću za graditeljstvo, trgovinu i usluge, OIB 42259113908, Jug II 10, 40323 Prelog</derivirana_varijabla>
  </DomainObject.Predmet.ProtustrankaWithAdressOIB>
  <DomainObject.Predmet.ProtustrankaNazivFormated>
    <izvorni_sadrzaj>SDR GRUPA jednostavno društvo s ograničenom odgovornošću za graditeljstvo, trgovinu i usluge</izvorni_sadrzaj>
    <derivirana_varijabla naziv="DomainObject.Predmet.ProtustrankaNazivFormated_1">SDR GRUPA jednostavno društvo s ograničenom odgovornošću za graditeljstvo, trgovinu i usluge</derivirana_varijabla>
  </DomainObject.Predmet.ProtustrankaNazivFormated>
  <DomainObject.Predmet.ProtustrankaNazivFormatedOIB>
    <izvorni_sadrzaj>SDR GRUPA jednostavno društvo s ograničenom odgovornošću za graditeljstvo, trgovinu i usluge, OIB 42259113908</izvorni_sadrzaj>
    <derivirana_varijabla naziv="DomainObject.Predmet.ProtustrankaNazivFormatedOIB_1">SDR GRUPA jednostavno društvo s ograničenom odgovornošću za graditeljstvo, trgovinu i usluge, OIB 42259113908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36303.71</izvorni_sadrzaj>
    <derivirana_varijabla naziv="DomainObject.Predmet.TrenutnaVrijednost_1">36303.71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SDR GRUPA jednostavno društvo s ograničenom odgovornošću za graditeljstvo, trgovinu i usluge zastupanog po punomoćniku Darko Mesiček</item>
    </izvorni_sadrzaj>
    <derivirana_varijabla naziv="DomainObject.Predmet.ProtuStrankaListFormated_1">
      <item>SDR GRUPA jednostavno društvo s ograničenom odgovornošću za graditeljstvo, trgovinu i usluge zastupanog po punomoćniku Darko Mesiček</item>
    </derivirana_varijabla>
  </DomainObject.Predmet.ProtuStrankaListFormated>
  <DomainObject.Predmet.ProtuStrankaListFormatedOIB>
    <izvorni_sadrzaj>
      <item>SDR GRUPA jednostavno društvo s ograničenom odgovornošću za graditeljstvo, trgovinu i usluge, OIB 42259113908 zastupanog po punomoćniku Darko Mesiček</item>
    </izvorni_sadrzaj>
    <derivirana_varijabla naziv="DomainObject.Predmet.ProtuStrankaListFormatedOIB_1">
      <item>SDR GRUPA jednostavno društvo s ograničenom odgovornošću za graditeljstvo, trgovinu i usluge, OIB 42259113908 zastupanog po punomoćniku Darko Mesiček</item>
    </derivirana_varijabla>
  </DomainObject.Predmet.ProtuStrankaListFormatedOIB>
  <DomainObject.Predmet.ProtuStrankaListFormatedWithAdress>
    <izvorni_sadrzaj>
      <item>SDR GRUPA jednostavno društvo s ograničenom odgovornošću za graditeljstvo, trgovinu i usluge, Jug II 10, 40323 Prelog zastupanog po punomoćniku Darko Mesiček</item>
    </izvorni_sadrzaj>
    <derivirana_varijabla naziv="DomainObject.Predmet.ProtuStrankaListFormatedWithAdress_1">
      <item>SDR GRUPA jednostavno društvo s ograničenom odgovornošću za graditeljstvo, trgovinu i usluge, Jug II 10, 40323 Prelog zastupanog po punomoćniku Darko Mesiček</item>
    </derivirana_varijabla>
  </DomainObject.Predmet.ProtuStrankaListFormatedWithAdress>
  <DomainObject.Predmet.ProtuStrankaListFormatedWithAdressOIB>
    <izvorni_sadrzaj>
      <item>SDR GRUPA jednostavno društvo s ograničenom odgovornošću za graditeljstvo, trgovinu i usluge, OIB 42259113908, Jug II 10, 40323 Prelog zastupanog po punomoćniku Darko Mesiček</item>
    </izvorni_sadrzaj>
    <derivirana_varijabla naziv="DomainObject.Predmet.ProtuStrankaListFormatedWithAdressOIB_1">
      <item>SDR GRUPA jednostavno društvo s ograničenom odgovornošću za graditeljstvo, trgovinu i usluge, OIB 42259113908, Jug II 10, 40323 Prelog zastupanog po punomoćniku Darko Mesiček</item>
    </derivirana_varijabla>
  </DomainObject.Predmet.ProtuStrankaListFormatedWithAdressOIB>
  <DomainObject.Predmet.ProtuStrankaListNazivFormated>
    <izvorni_sadrzaj>
      <item>SDR GRUPA jednostavno društvo s ograničenom odgovornošću za graditeljstvo, trgovinu i usluge</item>
    </izvorni_sadrzaj>
    <derivirana_varijabla naziv="DomainObject.Predmet.ProtuStrankaListNazivFormated_1">
      <item>SDR GRUPA jednostavno društvo s ograničenom odgovornošću za graditeljstvo, trgovinu i usluge</item>
    </derivirana_varijabla>
  </DomainObject.Predmet.ProtuStrankaListNazivFormated>
  <DomainObject.Predmet.ProtuStrankaListNazivFormatedOIB>
    <izvorni_sadrzaj>
      <item>SDR GRUPA jednostavno društvo s ograničenom odgovornošću za graditeljstvo, trgovinu i usluge, OIB 42259113908</item>
    </izvorni_sadrzaj>
    <derivirana_varijabla naziv="DomainObject.Predmet.ProtuStrankaListNazivFormatedOIB_1">
      <item>SDR GRUPA jednostavno društvo s ograničenom odgovornošću za graditeljstvo, trgovinu i usluge, OIB 42259113908</item>
    </derivirana_varijabla>
  </DomainObject.Predmet.ProtuStrankaListNazivFormatedOIB>
  <DomainObject.Predmet.OstaliListFormated>
    <izvorni_sadrzaj>
      <item>Sudski registar</item>
      <item>Darko Mesiček punomoćnik sudionika u postupku SDR GRUPA jednostavno društvo s ograničenom odgovornošću za graditeljstvo, trgovinu i usluge</item>
    </izvorni_sadrzaj>
    <derivirana_varijabla naziv="DomainObject.Predmet.OstaliListFormated_1">
      <item>Sudski registar</item>
      <item>Darko Mesiček punomoćnik sudionika u postupku SDR GRUPA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Darko Mesiček, OIB 54524694884 punomoćnik sudionika u postupku SDR GRUPA jednostavno društvo s ograničenom odgovornošću za graditeljstvo, trgovinu i usluge</item>
    </izvorni_sadrzaj>
    <derivirana_varijabla naziv="DomainObject.Predmet.OstaliListFormatedOIB_1">
      <item>Sudski registar</item>
      <item>Darko Mesiček, OIB 54524694884 punomoćnik sudionika u postupku SDR GRUPA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Darko Mesiček, Ljubljanska 15b, Maribor punomoćnik sudionika u postupku SDR GRUPA jednostavno društvo s ograničenom odgovornošću za graditeljstvo, trgovinu i usluge</item>
    </izvorni_sadrzaj>
    <derivirana_varijabla naziv="DomainObject.Predmet.OstaliListFormatedWithAdress_1">
      <item>Sudski registar</item>
      <item>Darko Mesiček, Ljubljanska 15b, Maribor punomoćnik sudionika u postupku SDR GRUPA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Darko Mesiček, OIB 54524694884, Ljubljanska 15b, Maribor punomoćnik sudionika u postupku SDR GRUPA jednostavno društvo s ograničenom odgovornošću za graditeljstvo, trgovinu i usluge</item>
    </izvorni_sadrzaj>
    <derivirana_varijabla naziv="DomainObject.Predmet.OstaliListFormatedWithAdressOIB_1">
      <item>Sudski registar</item>
      <item>Darko Mesiček, OIB 54524694884, Ljubljanska 15b, Maribor punomoćnik sudionika u postupku SDR GRUPA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Darko Mesiček</item>
    </izvorni_sadrzaj>
    <derivirana_varijabla naziv="DomainObject.Predmet.OstaliListNazivFormated_1">
      <item>Sudski registar</item>
      <item>Darko Mesiček</item>
    </derivirana_varijabla>
  </DomainObject.Predmet.OstaliListNazivFormated>
  <DomainObject.Predmet.OstaliListNazivFormatedOIB>
    <izvorni_sadrzaj>
      <item>Sudski registar</item>
      <item>Darko Mesiček, OIB 54524694884</item>
    </izvorni_sadrzaj>
    <derivirana_varijabla naziv="DomainObject.Predmet.OstaliListNazivFormatedOIB_1">
      <item>Sudski registar</item>
      <item>Darko Mesiček, OIB 54524694884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SDR GRUPA jednostavno društvo s ograničenom odgovornošću za graditeljstvo, trgovinu i usluge</izvorni_sadrzaj>
    <derivirana_varijabla naziv="DomainObject.Predmet.ProtustrankaIDrugi_1">SDR GRUPA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SDR GRUPA jednostavno društvo s ograničenom odgovornošću za graditeljstvo, trgovinu i usluge, OIB 42259113908, Jug II 10, 40323 Prelog</izvorni_sadrzaj>
    <derivirana_varijabla naziv="DomainObject.Predmet.ProtustrankaIDrugiAdressOIB_1">SDR GRUPA jednostavno društvo s ograničenom odgovornošću za graditeljstvo, trgovinu i usluge, OIB 42259113908,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SDR GRUPA jednostavno društvo s ograničenom odgovornošću za graditeljstvo, trgovinu i usluge</item>
      <item>Sudski registar</item>
      <item>Darko Mesiček</item>
    </izvorni_sadrzaj>
    <derivirana_varijabla naziv="DomainObject.Predmet.SudioniciListNaziv_1">
      <item>Financijska agencija</item>
      <item>SDR GRUPA jednostavno društvo s ograničenom odgovornošću za graditeljstvo, trgovinu i usluge</item>
      <item>Sudski registar</item>
      <item>Darko Mesiček</item>
    </derivirana_varijabla>
  </DomainObject.Predmet.SudioniciListNaziv>
  <DomainObject.Predmet.SudioniciListAdressOIB>
    <izvorni_sadrzaj>
      <item>Financijska agencija, OIB 85821130368, Ulica grada Vukovara 70,10000 Zagreb</item>
      <item>SDR GRUPA jednostavno društvo s ograničenom odgovornošću za graditeljstvo, trgovinu i usluge, OIB 42259113908, Jug II 10,40323 Prelog</item>
      <item>Sudski registar</item>
      <item>Darko Mesiček, OIB 54524694884, Ljubljanska 15b,Maribor</item>
    </izvorni_sadrzaj>
    <derivirana_varijabla naziv="DomainObject.Predmet.SudioniciListAdressOIB_1">
      <item>Financijska agencija, OIB 85821130368, Ulica grada Vukovara 70,10000 Zagreb</item>
      <item>SDR GRUPA jednostavno društvo s ograničenom odgovornošću za graditeljstvo, trgovinu i usluge, OIB 42259113908, Jug II 10,40323 Prelog</item>
      <item>Sudski registar</item>
      <item>Darko Mesiček, OIB 54524694884, Ljubljanska 15b,Maribor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42259113908</item>
      <item>, OIB null</item>
      <item>, OIB 54524694884</item>
    </izvorni_sadrzaj>
    <derivirana_varijabla naziv="DomainObject.Predmet.SudioniciListNazivOIB_1">
      <item>, OIB 85821130368</item>
      <item>, OIB 42259113908</item>
      <item>, OIB null</item>
      <item>, OIB 54524694884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94283-E512-4E3B-8A5A-4D4B6DD7E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2545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2017-12-05T11:39:00Z</dcterms:created>
  <dc:creator>Mirjana Mlinarić</dc:creator>
  <cp:lastModifiedBy>Marko Makaj</cp:lastModifiedBy>
  <cp:lastPrinted>2017-12-05T11:39:00Z</cp:lastPrinted>
  <dcterms:modified xmlns:xsi="http://www.w3.org/2001/XMLSchema-instance" xsi:type="dcterms:W3CDTF">2017-12-05T11:40:00Z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