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f7a53" w14:paraId="bcf7a53" w:rsidRDefault="00BF30CF" w:rsidP="00BF30CF" w:rsidR="00BF30CF">
      <w:pPr>
        <w:jc w:val="right"/>
        <w15:collapsed w:val="false"/>
      </w:pPr>
      <w:r>
        <w:t>Broj: 6 St-</w:t>
      </w:r>
      <w:r w:rsidR="00F4523C">
        <w:t>1958</w:t>
      </w:r>
      <w:r w:rsidR="004009C8">
        <w:t>/1</w:t>
      </w:r>
      <w:r w:rsidR="0052431F">
        <w:t>6</w:t>
      </w:r>
      <w:r w:rsidR="004009C8">
        <w:t>-</w:t>
      </w:r>
      <w:r w:rsidR="00F4523C">
        <w:t>21</w:t>
      </w:r>
    </w:p>
    <w:p w:rsidRDefault="00910E67" w:rsidP="00910E67" w:rsidR="00910E67">
      <w:r>
        <w:rPr>
          <w:rStyle w:val="Naglaeno"/>
        </w:rPr>
        <w:t xml:space="preserve">             </w:t>
      </w:r>
      <w:r w:rsidR="00E1247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10E67" w:rsidP="00910E67" w:rsidR="00910E67" w:rsidRPr="00D21A2C"/>
    <w:p w:rsidRDefault="00910E67" w:rsidP="00910E67" w:rsidR="00910E67" w:rsidRPr="00B82754">
      <w:pPr>
        <w:ind w:hanging="720" w:left="360"/>
        <w:rPr>
          <w:b/>
        </w:rPr>
      </w:pPr>
      <w:r w:rsidRPr="00B82754">
        <w:rPr>
          <w:b/>
        </w:rPr>
        <w:t xml:space="preserve">     REPUBLIKA HRVATSKA</w:t>
      </w:r>
    </w:p>
    <w:p w:rsidRDefault="00910E67" w:rsidP="00F4523C" w:rsidR="003E3421" w:rsidRPr="00910E67">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F30CF" w:rsidP="00BF30CF" w:rsidR="00BF30CF">
      <w:pPr>
        <w:jc w:val="center"/>
      </w:pPr>
    </w:p>
    <w:p w:rsidRDefault="00A371A9" w:rsidP="00BF30CF" w:rsidR="00BF30CF">
      <w:pPr>
        <w:jc w:val="center"/>
      </w:pPr>
      <w:r>
        <w:t xml:space="preserve">U </w:t>
      </w:r>
      <w:r w:rsidR="00F4523C">
        <w:t xml:space="preserve"> </w:t>
      </w:r>
      <w:r>
        <w:t>I</w:t>
      </w:r>
      <w:r w:rsidR="00F4523C">
        <w:t xml:space="preserve"> </w:t>
      </w:r>
      <w:r>
        <w:t>M</w:t>
      </w:r>
      <w:r w:rsidR="00F4523C">
        <w:t xml:space="preserve"> </w:t>
      </w:r>
      <w:r>
        <w:t xml:space="preserve">E </w:t>
      </w:r>
      <w:r w:rsidR="00F4523C">
        <w:t xml:space="preserve"> </w:t>
      </w:r>
      <w:r>
        <w:t>R</w:t>
      </w:r>
      <w:r w:rsidR="00F4523C">
        <w:t xml:space="preserve"> </w:t>
      </w:r>
      <w:r>
        <w:t>E</w:t>
      </w:r>
      <w:r w:rsidR="00F4523C">
        <w:t xml:space="preserve"> </w:t>
      </w:r>
      <w:r>
        <w:t>P</w:t>
      </w:r>
      <w:r w:rsidR="00F4523C">
        <w:t xml:space="preserve"> </w:t>
      </w:r>
      <w:r>
        <w:t>U</w:t>
      </w:r>
      <w:r w:rsidR="00F4523C">
        <w:t xml:space="preserve">  </w:t>
      </w:r>
      <w:r>
        <w:t>B</w:t>
      </w:r>
      <w:r w:rsidR="00F4523C">
        <w:t xml:space="preserve"> </w:t>
      </w:r>
      <w:r>
        <w:t>L</w:t>
      </w:r>
      <w:r w:rsidR="00F4523C">
        <w:t xml:space="preserve"> </w:t>
      </w:r>
      <w:r>
        <w:t>I</w:t>
      </w:r>
      <w:r w:rsidR="00F4523C">
        <w:t xml:space="preserve"> </w:t>
      </w:r>
      <w:r>
        <w:t>K</w:t>
      </w:r>
      <w:r w:rsidR="00F4523C">
        <w:t xml:space="preserve"> </w:t>
      </w:r>
      <w:r>
        <w:t>E</w:t>
      </w:r>
      <w:r w:rsidR="00F4523C">
        <w:t xml:space="preserve"> </w:t>
      </w:r>
      <w:r>
        <w:t xml:space="preserve"> </w:t>
      </w:r>
      <w:r w:rsidR="00F4523C">
        <w:t xml:space="preserve"> </w:t>
      </w:r>
      <w:r>
        <w:t>H</w:t>
      </w:r>
      <w:r w:rsidR="00F4523C">
        <w:t xml:space="preserve"> </w:t>
      </w:r>
      <w:r>
        <w:t>R</w:t>
      </w:r>
      <w:r w:rsidR="00F4523C">
        <w:t xml:space="preserve"> </w:t>
      </w:r>
      <w:r>
        <w:t>V</w:t>
      </w:r>
      <w:r w:rsidR="00F4523C">
        <w:t xml:space="preserve"> </w:t>
      </w:r>
      <w:r>
        <w:t>A</w:t>
      </w:r>
      <w:r w:rsidR="00F4523C">
        <w:t xml:space="preserve"> </w:t>
      </w:r>
      <w:r>
        <w:t>T</w:t>
      </w:r>
      <w:r w:rsidR="00F4523C">
        <w:t xml:space="preserve"> </w:t>
      </w:r>
      <w:r>
        <w:t>S</w:t>
      </w:r>
      <w:r w:rsidR="00F4523C">
        <w:t xml:space="preserve"> </w:t>
      </w:r>
      <w:r>
        <w:t>K</w:t>
      </w:r>
      <w:r w:rsidR="00F4523C">
        <w:t xml:space="preserve"> </w:t>
      </w:r>
      <w:r>
        <w:t>E</w:t>
      </w:r>
    </w:p>
    <w:p w:rsidRDefault="00BF30CF" w:rsidP="00BF30CF" w:rsidR="00BF30CF">
      <w:pPr>
        <w:jc w:val="center"/>
      </w:pPr>
    </w:p>
    <w:p w:rsidRDefault="00BF30CF" w:rsidP="006B2E64" w:rsidR="00BF30CF"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0A0A06" w:rsidP="00BF30CF" w:rsidR="000A0A06"/>
    <w:p w:rsidRDefault="00BB4534" w:rsidP="00BF30CF" w:rsidR="00BB4534" w:rsidRPr="00D14516"/>
    <w:p w:rsidRDefault="00BF30CF" w:rsidP="00BF30CF" w:rsidR="00BF30CF" w:rsidRPr="00D14516">
      <w:pPr>
        <w:ind w:firstLine="708"/>
        <w:jc w:val="both"/>
      </w:pPr>
      <w:r w:rsidRPr="00D14516">
        <w:t xml:space="preserve">Trgovački sud u Osijeku, po </w:t>
      </w:r>
      <w:r w:rsidR="00425304">
        <w:t>stečajnoj sutkinji Nadi Roso,</w:t>
      </w:r>
      <w:r w:rsidR="00A76741">
        <w:t xml:space="preserve"> u stečajnom postupku </w:t>
      </w:r>
      <w:r w:rsidR="003A330C" w:rsidRPr="003A330C">
        <w:t>predlagatelja</w:t>
      </w:r>
      <w:r w:rsidR="00F01EE1">
        <w:t xml:space="preserve"> </w:t>
      </w:r>
      <w:r w:rsidR="00F4523C" w:rsidRPr="00F4523C">
        <w:t xml:space="preserve">FINA RC Osijek Podružnica Osijek za otvaranje stečajnog postupka nad dužnikom </w:t>
      </w:r>
      <w:r w:rsidR="00F4523C" w:rsidRPr="00F4523C">
        <w:rPr>
          <w:b/>
        </w:rPr>
        <w:t xml:space="preserve">MALI RAJ j.d.o.o. za trgovinu i ugostiteljstvo, Stari </w:t>
      </w:r>
      <w:proofErr w:type="spellStart"/>
      <w:r w:rsidR="00F4523C" w:rsidRPr="00F4523C">
        <w:rPr>
          <w:b/>
        </w:rPr>
        <w:t>Jankovci</w:t>
      </w:r>
      <w:proofErr w:type="spellEnd"/>
      <w:r w:rsidR="00F4523C" w:rsidRPr="00F4523C">
        <w:rPr>
          <w:b/>
        </w:rPr>
        <w:t>, Matije Gupca 40, MBS: 030140284, OIB:95056384314</w:t>
      </w:r>
      <w:r w:rsidRPr="00D14516">
        <w:t>,</w:t>
      </w:r>
      <w:r>
        <w:t xml:space="preserve"> dana </w:t>
      </w:r>
      <w:r w:rsidR="00F4523C">
        <w:t>29. studenog</w:t>
      </w:r>
      <w:r w:rsidR="00E45C1E">
        <w:t xml:space="preserve"> 2017. g.,</w:t>
      </w:r>
    </w:p>
    <w:p w:rsidRDefault="00324E7F" w:rsidP="004009C8" w:rsidR="00324E7F">
      <w:pPr>
        <w:ind w:firstLine="720"/>
        <w:jc w:val="both"/>
      </w:pP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8F4139" w:rsidR="00324E7F">
      <w:pPr>
        <w:numPr>
          <w:ilvl w:val="0"/>
          <w:numId w:val="11"/>
        </w:numPr>
        <w:jc w:val="both"/>
        <w:rPr>
          <w:b/>
        </w:rPr>
      </w:pPr>
      <w:r w:rsidRPr="0074446F">
        <w:rPr>
          <w:b/>
        </w:rPr>
        <w:t>Otvara se</w:t>
      </w:r>
      <w:r>
        <w:t xml:space="preserve"> stečajni postupak nad dužnikom </w:t>
      </w:r>
      <w:r w:rsidR="00F4523C" w:rsidRPr="00F4523C">
        <w:rPr>
          <w:b/>
        </w:rPr>
        <w:t xml:space="preserve">MALI RAJ j.d.o.o. za trgovinu i ugostiteljstvo, Stari </w:t>
      </w:r>
      <w:proofErr w:type="spellStart"/>
      <w:r w:rsidR="00F4523C" w:rsidRPr="00F4523C">
        <w:rPr>
          <w:b/>
        </w:rPr>
        <w:t>Jankovci</w:t>
      </w:r>
      <w:proofErr w:type="spellEnd"/>
      <w:r w:rsidR="00F4523C" w:rsidRPr="00F4523C">
        <w:rPr>
          <w:b/>
        </w:rPr>
        <w:t>, Matije Gupca 40, MBS: 030140284, OIB:95056384314</w:t>
      </w:r>
      <w:r w:rsidR="00CA1D43">
        <w:rPr>
          <w:b/>
        </w:rPr>
        <w:t>.</w:t>
      </w:r>
    </w:p>
    <w:p w:rsidRDefault="005B4BD9" w:rsidP="005B4BD9" w:rsidR="005B4BD9">
      <w:pPr>
        <w:ind w:left="1080"/>
        <w:jc w:val="both"/>
        <w:rPr>
          <w:b/>
        </w:rPr>
      </w:pPr>
    </w:p>
    <w:p w:rsidRDefault="00324E7F" w:rsidP="005B4BD9" w:rsidR="00ED72C6" w:rsidRPr="005B4BD9">
      <w:pPr>
        <w:numPr>
          <w:ilvl w:val="0"/>
          <w:numId w:val="11"/>
        </w:numPr>
        <w:jc w:val="both"/>
        <w:rPr>
          <w:b/>
        </w:rPr>
      </w:pPr>
      <w:r w:rsidRPr="00E33447">
        <w:t>Za stečajnog upravitelja određuje se</w:t>
      </w:r>
      <w:r w:rsidR="0052431F">
        <w:t xml:space="preserve"> </w:t>
      </w:r>
      <w:r w:rsidR="0052431F">
        <w:rPr>
          <w:b/>
        </w:rPr>
        <w:t xml:space="preserve">Ivan Perković, </w:t>
      </w:r>
      <w:proofErr w:type="spellStart"/>
      <w:r w:rsidR="0052431F">
        <w:rPr>
          <w:b/>
        </w:rPr>
        <w:t>Josipovac</w:t>
      </w:r>
      <w:proofErr w:type="spellEnd"/>
      <w:r w:rsidR="0052431F">
        <w:rPr>
          <w:b/>
        </w:rPr>
        <w:t xml:space="preserve"> K. Branimira 9, OIB:  81615580056.</w:t>
      </w:r>
    </w:p>
    <w:p w:rsidRDefault="00816867" w:rsidP="00816867" w:rsidR="00816867" w:rsidRPr="00816867">
      <w:pPr>
        <w:jc w:val="both"/>
        <w:rPr>
          <w:b/>
        </w:rPr>
      </w:pPr>
    </w:p>
    <w:p w:rsidRDefault="00324E7F" w:rsidP="002F1901" w:rsidR="00324E7F" w:rsidRPr="002F1901">
      <w:pPr>
        <w:numPr>
          <w:ilvl w:val="0"/>
          <w:numId w:val="11"/>
        </w:numPr>
        <w:jc w:val="both"/>
        <w:rPr>
          <w:b/>
        </w:rPr>
      </w:pPr>
      <w:r w:rsidRPr="0074446F">
        <w:rPr>
          <w:b/>
        </w:rPr>
        <w:t>Zaključuje se</w:t>
      </w:r>
      <w:r>
        <w:t xml:space="preserve"> stečajni postupak nad dužnikom </w:t>
      </w:r>
      <w:r w:rsidR="00F4523C" w:rsidRPr="00F4523C">
        <w:rPr>
          <w:b/>
        </w:rPr>
        <w:t xml:space="preserve">MALI RAJ j.d.o.o. za trgovinu i ugostiteljstvo, Stari </w:t>
      </w:r>
      <w:proofErr w:type="spellStart"/>
      <w:r w:rsidR="00F4523C" w:rsidRPr="00F4523C">
        <w:rPr>
          <w:b/>
        </w:rPr>
        <w:t>Jankovci</w:t>
      </w:r>
      <w:proofErr w:type="spellEnd"/>
      <w:r w:rsidR="00F4523C" w:rsidRPr="00F4523C">
        <w:rPr>
          <w:b/>
        </w:rPr>
        <w:t>, Matije Gupca 40, MBS: 030140284, OIB:95056384314</w:t>
      </w:r>
      <w:r w:rsidR="00F4523C" w:rsidRPr="00D14516">
        <w:t>,</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1D771B" w:rsidR="00154D2B">
      <w:pPr>
        <w:numPr>
          <w:ilvl w:val="0"/>
          <w:numId w:val="11"/>
        </w:numPr>
        <w:jc w:val="both"/>
      </w:pPr>
      <w:r w:rsidRPr="0074446F">
        <w:t xml:space="preserve">Primjerak rješenja, nakon pravomoćnosti, dostavit će se registru Trgovačkog suda u Osijeku, radi upisa brisanja dužnika. </w:t>
      </w:r>
    </w:p>
    <w:p w:rsidRDefault="00E45C1E" w:rsidP="00E45C1E" w:rsidR="00E45C1E">
      <w:pPr>
        <w:jc w:val="both"/>
      </w:pPr>
    </w:p>
    <w:p w:rsidRDefault="00E45C1E" w:rsidP="00E45C1E" w:rsidR="00E45C1E">
      <w:pPr>
        <w:numPr>
          <w:ilvl w:val="0"/>
          <w:numId w:val="11"/>
        </w:numPr>
        <w:jc w:val="both"/>
      </w:pPr>
      <w:r>
        <w:t xml:space="preserve">Nalaže se FINI da naloži banci prijenos zaplijenjenoga iznosa predujma na račun Trgovačkog suda u Osijeku broj </w:t>
      </w:r>
      <w:r w:rsidRPr="00A52E85">
        <w:t>HR31 2390 0011 3000 0020 0 model HR05 272-</w:t>
      </w:r>
      <w:r w:rsidR="00F4523C">
        <w:rPr>
          <w:b/>
        </w:rPr>
        <w:t>1958</w:t>
      </w:r>
      <w:r w:rsidR="002D4C00">
        <w:rPr>
          <w:b/>
        </w:rPr>
        <w:t>-16</w:t>
      </w:r>
      <w:r>
        <w:t xml:space="preserve"> i obustavi daljnju pljenidbu do iznosa iz st. 1 čl. 112 Stečajnog zakona (NN 105/15) ako iznos predujma nije zaplijenjen u cijelosti.</w:t>
      </w:r>
    </w:p>
    <w:p w:rsidRDefault="00F4523C" w:rsidP="00F4523C" w:rsidR="00F4523C"/>
    <w:p w:rsidRDefault="00F4523C" w:rsidP="00497833" w:rsidR="00497833">
      <w:pPr>
        <w:numPr>
          <w:ilvl w:val="0"/>
          <w:numId w:val="11"/>
        </w:numPr>
        <w:jc w:val="both"/>
      </w:pPr>
      <w:r w:rsidRPr="00F4523C">
        <w:t xml:space="preserve">Obvezuje se </w:t>
      </w:r>
      <w:r>
        <w:t>stečajni upravitelj Ivan Perković</w:t>
      </w:r>
      <w:r w:rsidRPr="00F4523C">
        <w:t xml:space="preserve"> da u spis dostavi Zapisnik iz kojeg je razvidno da je izvršeno arhiviranje poslovne dokumentacije, u roku od 15 dana od dana primitka ovog rješenja (Zakon o arhivskom gradivu i </w:t>
      </w:r>
      <w:r w:rsidRPr="00F4523C">
        <w:lastRenderedPageBreak/>
        <w:t>arhivama NN 105/97) te da isti, potpisan dostavi u spis, pod zakonskim posljedicama.</w:t>
      </w:r>
    </w:p>
    <w:p w:rsidRDefault="00243617" w:rsidP="00243617" w:rsidR="00243617">
      <w:pPr>
        <w:jc w:val="both"/>
      </w:pPr>
    </w:p>
    <w:p w:rsidRDefault="00324E7F" w:rsidP="004A2B09" w:rsidR="007D7E9A">
      <w:pPr>
        <w:jc w:val="center"/>
      </w:pPr>
      <w:r w:rsidRPr="00B162A4">
        <w:t>Obrazloženje</w:t>
      </w:r>
    </w:p>
    <w:p w:rsidRDefault="004A2B09" w:rsidP="004A2B09" w:rsidR="004A2B09">
      <w:pPr>
        <w:jc w:val="center"/>
      </w:pPr>
    </w:p>
    <w:p w:rsidRDefault="00E96050" w:rsidP="004A2B09" w:rsidR="00E96050" w:rsidRPr="004A2B09">
      <w:pPr>
        <w:jc w:val="center"/>
      </w:pPr>
    </w:p>
    <w:p w:rsidRDefault="007D2041" w:rsidP="007D2041" w:rsidR="007D2041" w:rsidRPr="005E551C">
      <w:pPr>
        <w:ind w:firstLine="720"/>
        <w:jc w:val="both"/>
      </w:pPr>
      <w:r w:rsidRPr="005E551C">
        <w:t>Rješenjem ovoga suda broj St-</w:t>
      </w:r>
      <w:r w:rsidR="00F4523C">
        <w:t>1958</w:t>
      </w:r>
      <w:r w:rsidR="0052431F">
        <w:t xml:space="preserve">/16 </w:t>
      </w:r>
      <w:r w:rsidR="003220B8">
        <w:t xml:space="preserve">od </w:t>
      </w:r>
      <w:r w:rsidR="00F4523C">
        <w:t>14. srpnja 2017</w:t>
      </w:r>
      <w:r w:rsidR="003220B8">
        <w:t>. g.</w:t>
      </w:r>
      <w:r w:rsidRPr="005E551C">
        <w:t xml:space="preserve"> pokrenut je postupak nad dužnikom </w:t>
      </w:r>
      <w:r w:rsidR="00F4523C" w:rsidRPr="00F4523C">
        <w:rPr>
          <w:b/>
        </w:rPr>
        <w:t xml:space="preserve">MALI RAJ j.d.o.o. za trgovinu i ugostiteljstvo, Stari </w:t>
      </w:r>
      <w:proofErr w:type="spellStart"/>
      <w:r w:rsidR="00F4523C" w:rsidRPr="00F4523C">
        <w:rPr>
          <w:b/>
        </w:rPr>
        <w:t>Jankovci</w:t>
      </w:r>
      <w:proofErr w:type="spellEnd"/>
      <w:r w:rsidR="00F4523C" w:rsidRPr="00F4523C">
        <w:rPr>
          <w:b/>
        </w:rPr>
        <w:t>, Matije Gupca 40, MBS: 030140284, OIB:95056384314</w:t>
      </w:r>
      <w:r w:rsidR="00F4523C" w:rsidRPr="00D14516">
        <w:t>,</w:t>
      </w:r>
      <w:r w:rsidRPr="005E551C">
        <w:t xml:space="preserve"> za privremen</w:t>
      </w:r>
      <w:r w:rsidR="00E45C1E">
        <w:t>og</w:t>
      </w:r>
      <w:r w:rsidRPr="005E551C">
        <w:t xml:space="preserve"> stečajn</w:t>
      </w:r>
      <w:r w:rsidR="00E45C1E">
        <w:t>og</w:t>
      </w:r>
      <w:r w:rsidRPr="005E551C">
        <w:t xml:space="preserve"> upravitelj</w:t>
      </w:r>
      <w:r w:rsidR="00E45C1E">
        <w:t>a</w:t>
      </w:r>
      <w:r w:rsidRPr="005E551C">
        <w:t xml:space="preserve"> imenovan je </w:t>
      </w:r>
      <w:r w:rsidR="0052431F">
        <w:rPr>
          <w:b/>
        </w:rPr>
        <w:t xml:space="preserve">Ivan Perković, </w:t>
      </w:r>
      <w:proofErr w:type="spellStart"/>
      <w:r w:rsidR="0052431F">
        <w:rPr>
          <w:b/>
        </w:rPr>
        <w:t>Josipovac</w:t>
      </w:r>
      <w:proofErr w:type="spellEnd"/>
      <w:r w:rsidR="0052431F">
        <w:rPr>
          <w:b/>
        </w:rPr>
        <w:t xml:space="preserve"> K. Branimira 9, OIB:  81615580056</w:t>
      </w:r>
      <w:r w:rsidR="00F4523C">
        <w:rPr>
          <w:b/>
        </w:rPr>
        <w:t xml:space="preserve">, </w:t>
      </w:r>
      <w:r w:rsidR="00F4523C" w:rsidRPr="00F4523C">
        <w:t>automatskim odabirom</w:t>
      </w:r>
      <w:r w:rsidR="00F4523C">
        <w:rPr>
          <w:b/>
        </w:rPr>
        <w:t>,</w:t>
      </w:r>
      <w:r w:rsidR="0052431F">
        <w:rPr>
          <w:b/>
        </w:rPr>
        <w:t xml:space="preserve"> </w:t>
      </w:r>
      <w:r w:rsidRPr="005E551C">
        <w:t xml:space="preserve">te je za </w:t>
      </w:r>
      <w:r w:rsidR="00F4523C">
        <w:t>21. rujan</w:t>
      </w:r>
      <w:r w:rsidR="0052431F">
        <w:t xml:space="preserve"> 2017</w:t>
      </w:r>
      <w:r w:rsidR="008527DE">
        <w:t>. g.</w:t>
      </w:r>
      <w:r w:rsidRPr="005E551C">
        <w:t xml:space="preserve"> zakazano ročište radi izjašnjenja o prijedlogu za pokretanje stečajnog postupka. </w:t>
      </w:r>
    </w:p>
    <w:p w:rsidRDefault="007D2041" w:rsidP="007D2041" w:rsidR="007D2041" w:rsidRPr="005E551C">
      <w:pPr>
        <w:ind w:firstLine="720"/>
        <w:jc w:val="both"/>
      </w:pPr>
      <w:r w:rsidRPr="005E551C">
        <w:t xml:space="preserve"> </w:t>
      </w:r>
      <w:r w:rsidR="00275FFE">
        <w:t xml:space="preserve"> </w:t>
      </w:r>
    </w:p>
    <w:p w:rsidRDefault="007D2041" w:rsidP="00F01EE1" w:rsidR="00F01EE1" w:rsidRPr="00CB646E">
      <w:pPr>
        <w:ind w:firstLine="720"/>
        <w:jc w:val="both"/>
      </w:pPr>
      <w:r w:rsidRPr="005E551C">
        <w:t xml:space="preserve">Dana </w:t>
      </w:r>
      <w:r w:rsidR="00F4523C">
        <w:t>21. rujna</w:t>
      </w:r>
      <w:r w:rsidR="0052431F">
        <w:t xml:space="preserve"> 2017</w:t>
      </w:r>
      <w:r w:rsidR="008527DE">
        <w:t>. g.</w:t>
      </w:r>
      <w:r w:rsidRPr="005E551C">
        <w:t xml:space="preserve"> na ročištu za ispitivanje uvjeta za otvaranje stečajnog postupka nad dužnikom iz izvješća privremen</w:t>
      </w:r>
      <w:r w:rsidR="00E45C1E">
        <w:t>og</w:t>
      </w:r>
      <w:r w:rsidRPr="005E551C">
        <w:t xml:space="preserve"> stečajn</w:t>
      </w:r>
      <w:r w:rsidR="00E45C1E">
        <w:t>og</w:t>
      </w:r>
      <w:r w:rsidRPr="005E551C">
        <w:t xml:space="preserve"> upravitelj</w:t>
      </w:r>
      <w:r w:rsidR="00E45C1E">
        <w:t>a</w:t>
      </w:r>
      <w:r w:rsidRPr="005E551C">
        <w:t xml:space="preserve"> proizlazi slijedeće:</w:t>
      </w:r>
    </w:p>
    <w:p w:rsidRDefault="002D4C00" w:rsidP="002D4C00" w:rsidR="002D4C00"/>
    <w:p w:rsidRDefault="00F4523C" w:rsidP="00F4523C" w:rsidR="00F4523C">
      <w:pPr>
        <w:pStyle w:val="Bezproreda"/>
        <w:jc w:val="both"/>
      </w:pPr>
      <w:r>
        <w:t xml:space="preserve">    Stečajni dužnik registriran je u Sudskom registru Trgovačkog suda u Osijeku, MBS: 030140284, kao MALI RAJ j.d.o.o. za trgovinu i ugostiteljstvo, sa sjedištem u Starim </w:t>
      </w:r>
      <w:proofErr w:type="spellStart"/>
      <w:r>
        <w:t>Jankovcima</w:t>
      </w:r>
      <w:proofErr w:type="spellEnd"/>
      <w:r>
        <w:t>, Matije Gupca 40, OIB: 95056384314.</w:t>
      </w:r>
    </w:p>
    <w:p w:rsidRDefault="00F4523C" w:rsidP="00F4523C" w:rsidR="00F4523C">
      <w:pPr>
        <w:pStyle w:val="Bezproreda"/>
        <w:jc w:val="both"/>
      </w:pPr>
      <w:r>
        <w:t>Upisani temeljni kapital društva evidentiran je u iznosu od 10,00 kuna.</w:t>
      </w:r>
    </w:p>
    <w:p w:rsidRDefault="00F4523C" w:rsidP="00F4523C" w:rsidR="00F4523C">
      <w:pPr>
        <w:pStyle w:val="Bezproreda"/>
        <w:jc w:val="both"/>
      </w:pPr>
    </w:p>
    <w:p w:rsidRDefault="00F4523C" w:rsidP="00F4523C" w:rsidR="00F4523C">
      <w:pPr>
        <w:pStyle w:val="Bezproreda"/>
        <w:jc w:val="both"/>
      </w:pPr>
      <w:r>
        <w:t>Članovi uprave/osnivači:</w:t>
      </w:r>
    </w:p>
    <w:p w:rsidRDefault="00F4523C" w:rsidP="00F4523C" w:rsidR="00F4523C">
      <w:pPr>
        <w:pStyle w:val="Bezproreda"/>
        <w:jc w:val="both"/>
      </w:pPr>
      <w:r>
        <w:t xml:space="preserve">Dragan Šarić, osnivač društva,  iz Starih </w:t>
      </w:r>
      <w:proofErr w:type="spellStart"/>
      <w:r>
        <w:t>Jankovaca</w:t>
      </w:r>
      <w:proofErr w:type="spellEnd"/>
      <w:r>
        <w:t>, Matije Gupca 40, OIB: 01960916396.</w:t>
      </w:r>
    </w:p>
    <w:p w:rsidRDefault="00F4523C" w:rsidP="00F4523C" w:rsidR="00F4523C">
      <w:pPr>
        <w:pStyle w:val="Bezproreda"/>
        <w:jc w:val="both"/>
      </w:pPr>
      <w:r>
        <w:t xml:space="preserve">Gordana Šarić, direktor društva, iz Starih </w:t>
      </w:r>
      <w:proofErr w:type="spellStart"/>
      <w:r>
        <w:t>Jankovaca</w:t>
      </w:r>
      <w:proofErr w:type="spellEnd"/>
      <w:r>
        <w:t>, Matije Gupca 40, OIB: 98811375403.</w:t>
      </w:r>
    </w:p>
    <w:p w:rsidRDefault="00F4523C" w:rsidP="00F4523C" w:rsidR="00F4523C">
      <w:pPr>
        <w:pStyle w:val="Bezproreda"/>
        <w:jc w:val="both"/>
      </w:pPr>
    </w:p>
    <w:p w:rsidRDefault="00F4523C" w:rsidP="00F4523C" w:rsidR="00F4523C">
      <w:pPr>
        <w:pStyle w:val="Bezproreda"/>
        <w:jc w:val="both"/>
      </w:pPr>
      <w:r>
        <w:t xml:space="preserve">Dužnik je imao dvoje zaposlenih radnika, koji su odjavljeni sa mirovinskog osiguranja sa 31.12.2015. godine. </w:t>
      </w:r>
    </w:p>
    <w:p w:rsidRDefault="00F4523C" w:rsidP="00F4523C" w:rsidR="00F4523C">
      <w:pPr>
        <w:pStyle w:val="Bezproreda"/>
        <w:jc w:val="both"/>
      </w:pPr>
      <w:r>
        <w:tab/>
      </w:r>
    </w:p>
    <w:p w:rsidRDefault="00F4523C" w:rsidP="00F4523C" w:rsidR="00F4523C">
      <w:pPr>
        <w:pStyle w:val="Bezproreda"/>
        <w:jc w:val="both"/>
      </w:pPr>
    </w:p>
    <w:p w:rsidRDefault="00F4523C" w:rsidP="00F4523C" w:rsidR="00F4523C">
      <w:pPr>
        <w:pStyle w:val="Bezproreda"/>
        <w:jc w:val="both"/>
      </w:pPr>
      <w:r>
        <w:t>Skraćeni prikaz Bilance za 2014. i 2015. godinu u kn</w:t>
      </w:r>
    </w:p>
    <w:p w:rsidRDefault="00F4523C" w:rsidP="00F4523C" w:rsidR="00F4523C">
      <w:pPr>
        <w:pStyle w:val="Bezproreda"/>
        <w:jc w:val="both"/>
      </w:pPr>
    </w:p>
    <w:p w:rsidRDefault="00F4523C" w:rsidP="00F4523C" w:rsidR="00F4523C">
      <w:pPr>
        <w:pStyle w:val="Bezproreda"/>
        <w:jc w:val="both"/>
      </w:pPr>
      <w:r>
        <w:t>Red.br.</w:t>
      </w:r>
      <w:r>
        <w:tab/>
        <w:t>Opis stavke</w:t>
      </w:r>
      <w:r>
        <w:tab/>
        <w:t>AOP</w:t>
      </w:r>
      <w:r>
        <w:tab/>
        <w:t>Prethodna godina</w:t>
      </w:r>
      <w:r>
        <w:tab/>
        <w:t>Tekuća godina</w:t>
      </w:r>
    </w:p>
    <w:p w:rsidRDefault="00F4523C" w:rsidP="00F4523C" w:rsidR="00F4523C">
      <w:pPr>
        <w:pStyle w:val="Bezproreda"/>
        <w:jc w:val="both"/>
      </w:pPr>
      <w:r>
        <w:t>I</w:t>
      </w:r>
      <w:r>
        <w:tab/>
        <w:t>AKTIVA</w:t>
      </w:r>
      <w:r>
        <w:tab/>
      </w:r>
      <w:r>
        <w:tab/>
      </w:r>
      <w:r>
        <w:tab/>
      </w:r>
    </w:p>
    <w:p w:rsidRDefault="00F4523C" w:rsidP="00F4523C" w:rsidR="00F4523C">
      <w:pPr>
        <w:pStyle w:val="Bezproreda"/>
        <w:jc w:val="both"/>
      </w:pPr>
      <w:r>
        <w:t>A</w:t>
      </w:r>
      <w:r>
        <w:tab/>
        <w:t>POTRAŽIVANJA ZA UPISANI A NEUP. KAPITAL</w:t>
      </w:r>
      <w:r>
        <w:tab/>
        <w:t>001</w:t>
      </w:r>
      <w:r>
        <w:tab/>
      </w:r>
      <w:r>
        <w:tab/>
      </w:r>
    </w:p>
    <w:p w:rsidRDefault="00F4523C" w:rsidP="00F4523C" w:rsidR="00F4523C">
      <w:pPr>
        <w:pStyle w:val="Bezproreda"/>
        <w:jc w:val="both"/>
      </w:pPr>
      <w:r>
        <w:t>B</w:t>
      </w:r>
      <w:r>
        <w:tab/>
        <w:t>DUGOTRAJANA IMOVINA</w:t>
      </w:r>
      <w:r>
        <w:tab/>
        <w:t>002</w:t>
      </w:r>
      <w:r>
        <w:tab/>
        <w:t>0</w:t>
      </w:r>
      <w:r>
        <w:tab/>
      </w:r>
      <w:proofErr w:type="spellStart"/>
      <w:r>
        <w:t>0</w:t>
      </w:r>
      <w:proofErr w:type="spellEnd"/>
    </w:p>
    <w:p w:rsidRDefault="00F4523C" w:rsidP="00F4523C" w:rsidR="00F4523C">
      <w:pPr>
        <w:pStyle w:val="Bezproreda"/>
        <w:jc w:val="both"/>
      </w:pPr>
      <w:r>
        <w:t>I</w:t>
      </w:r>
      <w:r>
        <w:tab/>
        <w:t>Nematerijalna imovina</w:t>
      </w:r>
      <w:r>
        <w:tab/>
        <w:t>003</w:t>
      </w:r>
      <w:r>
        <w:tab/>
        <w:t>0</w:t>
      </w:r>
      <w:r>
        <w:tab/>
      </w:r>
      <w:proofErr w:type="spellStart"/>
      <w:r>
        <w:t>0</w:t>
      </w:r>
      <w:proofErr w:type="spellEnd"/>
    </w:p>
    <w:p w:rsidRDefault="00F4523C" w:rsidP="00F4523C" w:rsidR="00F4523C">
      <w:pPr>
        <w:pStyle w:val="Bezproreda"/>
        <w:jc w:val="both"/>
      </w:pPr>
      <w:r>
        <w:tab/>
        <w:t xml:space="preserve">Koncesije, patenti, licencije,robne  i </w:t>
      </w:r>
      <w:proofErr w:type="spellStart"/>
      <w:r>
        <w:t>usl.marke</w:t>
      </w:r>
      <w:proofErr w:type="spellEnd"/>
      <w:r>
        <w:t>,</w:t>
      </w:r>
      <w:proofErr w:type="spellStart"/>
      <w:r>
        <w:t>softweri</w:t>
      </w:r>
      <w:proofErr w:type="spellEnd"/>
      <w:r>
        <w:t xml:space="preserve"> i ostala prava</w:t>
      </w:r>
      <w:r>
        <w:tab/>
        <w:t>005</w:t>
      </w:r>
      <w:r>
        <w:tab/>
      </w:r>
      <w:r>
        <w:tab/>
      </w:r>
    </w:p>
    <w:p w:rsidRDefault="00F4523C" w:rsidP="00F4523C" w:rsidR="00F4523C">
      <w:pPr>
        <w:pStyle w:val="Bezproreda"/>
        <w:jc w:val="both"/>
      </w:pPr>
      <w:r>
        <w:tab/>
        <w:t>Ostala nematerijalna imovina</w:t>
      </w:r>
      <w:r>
        <w:tab/>
        <w:t>009</w:t>
      </w:r>
      <w:r>
        <w:tab/>
      </w:r>
      <w:r>
        <w:tab/>
      </w:r>
    </w:p>
    <w:p w:rsidRDefault="00F4523C" w:rsidP="00F4523C" w:rsidR="00F4523C">
      <w:pPr>
        <w:pStyle w:val="Bezproreda"/>
        <w:jc w:val="both"/>
      </w:pPr>
      <w:r>
        <w:t>II</w:t>
      </w:r>
      <w:r>
        <w:tab/>
        <w:t>MATERIJALNA IMOVINA</w:t>
      </w:r>
      <w:r>
        <w:tab/>
        <w:t>010</w:t>
      </w:r>
      <w:r>
        <w:tab/>
        <w:t>0</w:t>
      </w:r>
      <w:r>
        <w:tab/>
      </w:r>
      <w:proofErr w:type="spellStart"/>
      <w:r>
        <w:t>0</w:t>
      </w:r>
      <w:proofErr w:type="spellEnd"/>
    </w:p>
    <w:p w:rsidRDefault="00F4523C" w:rsidP="00F4523C" w:rsidR="00F4523C">
      <w:pPr>
        <w:pStyle w:val="Bezproreda"/>
        <w:jc w:val="both"/>
      </w:pPr>
      <w:r>
        <w:tab/>
        <w:t>Zemljište</w:t>
      </w:r>
      <w:r>
        <w:tab/>
        <w:t>011</w:t>
      </w:r>
      <w:r>
        <w:tab/>
      </w:r>
      <w:r>
        <w:tab/>
      </w:r>
    </w:p>
    <w:p w:rsidRDefault="00F4523C" w:rsidP="00F4523C" w:rsidR="00F4523C">
      <w:pPr>
        <w:pStyle w:val="Bezproreda"/>
        <w:jc w:val="both"/>
      </w:pPr>
      <w:r>
        <w:tab/>
        <w:t>Građevinski objekti</w:t>
      </w:r>
      <w:r>
        <w:tab/>
        <w:t>012</w:t>
      </w:r>
      <w:r>
        <w:tab/>
      </w:r>
      <w:r>
        <w:tab/>
      </w:r>
    </w:p>
    <w:p w:rsidRDefault="00F4523C" w:rsidP="00F4523C" w:rsidR="00F4523C">
      <w:pPr>
        <w:pStyle w:val="Bezproreda"/>
        <w:jc w:val="both"/>
      </w:pPr>
      <w:r>
        <w:tab/>
        <w:t xml:space="preserve">Postrojenja </w:t>
      </w:r>
      <w:proofErr w:type="spellStart"/>
      <w:r>
        <w:t>ioprema</w:t>
      </w:r>
      <w:proofErr w:type="spellEnd"/>
      <w:r>
        <w:tab/>
        <w:t>013</w:t>
      </w:r>
      <w:r>
        <w:tab/>
        <w:t>0</w:t>
      </w:r>
      <w:r>
        <w:tab/>
      </w:r>
      <w:proofErr w:type="spellStart"/>
      <w:r>
        <w:t>0</w:t>
      </w:r>
      <w:proofErr w:type="spellEnd"/>
    </w:p>
    <w:p w:rsidRDefault="00F4523C" w:rsidP="00F4523C" w:rsidR="00F4523C">
      <w:pPr>
        <w:pStyle w:val="Bezproreda"/>
        <w:jc w:val="both"/>
      </w:pPr>
      <w:r>
        <w:t>III</w:t>
      </w:r>
      <w:r>
        <w:tab/>
        <w:t>DUGOTRAJNA FINANCIJSKA IMOVINA</w:t>
      </w:r>
      <w:r>
        <w:tab/>
        <w:t>020</w:t>
      </w:r>
      <w:r>
        <w:tab/>
        <w:t>0</w:t>
      </w:r>
      <w:r>
        <w:tab/>
      </w:r>
      <w:proofErr w:type="spellStart"/>
      <w:r>
        <w:t>0</w:t>
      </w:r>
      <w:proofErr w:type="spellEnd"/>
    </w:p>
    <w:p w:rsidRDefault="00F4523C" w:rsidP="00F4523C" w:rsidR="00F4523C">
      <w:pPr>
        <w:pStyle w:val="Bezproreda"/>
        <w:jc w:val="both"/>
      </w:pPr>
      <w:r>
        <w:lastRenderedPageBreak/>
        <w:t>IV</w:t>
      </w:r>
      <w:r>
        <w:tab/>
        <w:t>POTRAŽIVANJA</w:t>
      </w:r>
      <w:r>
        <w:tab/>
        <w:t>029</w:t>
      </w:r>
      <w:r>
        <w:tab/>
        <w:t>0</w:t>
      </w:r>
      <w:r>
        <w:tab/>
      </w:r>
      <w:proofErr w:type="spellStart"/>
      <w:r>
        <w:t>0</w:t>
      </w:r>
      <w:proofErr w:type="spellEnd"/>
    </w:p>
    <w:p w:rsidRDefault="00F4523C" w:rsidP="00F4523C" w:rsidR="00F4523C">
      <w:pPr>
        <w:pStyle w:val="Bezproreda"/>
        <w:jc w:val="both"/>
      </w:pPr>
      <w:r>
        <w:tab/>
        <w:t>ODGOĐENA POREZNA IMOVINA</w:t>
      </w:r>
      <w:r>
        <w:tab/>
        <w:t>033</w:t>
      </w:r>
      <w:r>
        <w:tab/>
      </w:r>
      <w:r>
        <w:tab/>
      </w:r>
    </w:p>
    <w:p w:rsidRDefault="00F4523C" w:rsidP="00F4523C" w:rsidR="00F4523C">
      <w:pPr>
        <w:pStyle w:val="Bezproreda"/>
        <w:jc w:val="both"/>
      </w:pPr>
      <w:r>
        <w:t>C</w:t>
      </w:r>
      <w:r>
        <w:tab/>
        <w:t>KRATKOTRAJNA IMOVINA</w:t>
      </w:r>
      <w:r>
        <w:tab/>
        <w:t>034</w:t>
      </w:r>
      <w:r>
        <w:tab/>
        <w:t>31.819</w:t>
      </w:r>
      <w:r>
        <w:tab/>
        <w:t>63.277</w:t>
      </w:r>
    </w:p>
    <w:p w:rsidRDefault="00F4523C" w:rsidP="00F4523C" w:rsidR="00F4523C">
      <w:pPr>
        <w:pStyle w:val="Bezproreda"/>
        <w:jc w:val="both"/>
      </w:pPr>
      <w:r>
        <w:t>1.</w:t>
      </w:r>
      <w:r>
        <w:tab/>
        <w:t>Zalihe (036-042)</w:t>
      </w:r>
      <w:r>
        <w:tab/>
        <w:t>035</w:t>
      </w:r>
      <w:r>
        <w:tab/>
        <w:t>7.172</w:t>
      </w:r>
      <w:r>
        <w:tab/>
        <w:t>20.822</w:t>
      </w:r>
    </w:p>
    <w:p w:rsidRDefault="00F4523C" w:rsidP="00F4523C" w:rsidR="00F4523C">
      <w:pPr>
        <w:pStyle w:val="Bezproreda"/>
        <w:jc w:val="both"/>
      </w:pPr>
      <w:r>
        <w:tab/>
        <w:t>Sirovine i materijal</w:t>
      </w:r>
      <w:r>
        <w:tab/>
        <w:t>039</w:t>
      </w:r>
      <w:r>
        <w:tab/>
        <w:t>7.172</w:t>
      </w:r>
      <w:r>
        <w:tab/>
        <w:t>20.822</w:t>
      </w:r>
    </w:p>
    <w:p w:rsidRDefault="00F4523C" w:rsidP="00F4523C" w:rsidR="00F4523C">
      <w:pPr>
        <w:pStyle w:val="Bezproreda"/>
        <w:jc w:val="both"/>
      </w:pPr>
      <w:r>
        <w:t>2.</w:t>
      </w:r>
      <w:r>
        <w:tab/>
        <w:t>Potraživanja (044-049)</w:t>
      </w:r>
      <w:r>
        <w:tab/>
        <w:t>043</w:t>
      </w:r>
      <w:r>
        <w:tab/>
      </w:r>
      <w:r>
        <w:tab/>
      </w:r>
    </w:p>
    <w:p w:rsidRDefault="00F4523C" w:rsidP="00F4523C" w:rsidR="00F4523C">
      <w:pPr>
        <w:pStyle w:val="Bezproreda"/>
        <w:jc w:val="both"/>
      </w:pPr>
      <w:r>
        <w:tab/>
        <w:t>Potraživanja od kupaca</w:t>
      </w:r>
      <w:r>
        <w:tab/>
        <w:t>045</w:t>
      </w:r>
      <w:r>
        <w:tab/>
      </w:r>
      <w:r>
        <w:tab/>
      </w:r>
    </w:p>
    <w:p w:rsidRDefault="00F4523C" w:rsidP="00F4523C" w:rsidR="00F4523C">
      <w:pPr>
        <w:pStyle w:val="Bezproreda"/>
        <w:jc w:val="both"/>
      </w:pPr>
      <w:r>
        <w:tab/>
        <w:t xml:space="preserve">Potraživanja od zaposlenika i </w:t>
      </w:r>
      <w:proofErr w:type="spellStart"/>
      <w:r>
        <w:t>čl.poduzetnika</w:t>
      </w:r>
      <w:proofErr w:type="spellEnd"/>
      <w:r>
        <w:tab/>
        <w:t>047</w:t>
      </w:r>
      <w:r>
        <w:tab/>
      </w:r>
      <w:r>
        <w:tab/>
      </w:r>
    </w:p>
    <w:p w:rsidRDefault="00F4523C" w:rsidP="00F4523C" w:rsidR="00F4523C">
      <w:pPr>
        <w:pStyle w:val="Bezproreda"/>
        <w:jc w:val="both"/>
      </w:pPr>
      <w:r>
        <w:tab/>
        <w:t>Ostala potraživanja</w:t>
      </w:r>
      <w:r>
        <w:tab/>
        <w:t>049</w:t>
      </w:r>
      <w:r>
        <w:tab/>
      </w:r>
      <w:r>
        <w:tab/>
      </w:r>
    </w:p>
    <w:p w:rsidRDefault="00F4523C" w:rsidP="00F4523C" w:rsidR="00F4523C">
      <w:pPr>
        <w:pStyle w:val="Bezproreda"/>
        <w:jc w:val="both"/>
      </w:pPr>
      <w:r>
        <w:t>3.</w:t>
      </w:r>
      <w:r>
        <w:tab/>
        <w:t>KRATKOTRAJNA FINANCIJSKA IMOVINA (051-057)</w:t>
      </w:r>
      <w:r>
        <w:tab/>
        <w:t>050</w:t>
      </w:r>
      <w:r>
        <w:tab/>
      </w:r>
      <w:r>
        <w:tab/>
      </w:r>
    </w:p>
    <w:p w:rsidRDefault="00F4523C" w:rsidP="00F4523C" w:rsidR="00F4523C">
      <w:pPr>
        <w:pStyle w:val="Bezproreda"/>
        <w:jc w:val="both"/>
      </w:pPr>
      <w:r>
        <w:tab/>
        <w:t>Dani zajmovi, depoziti i slično</w:t>
      </w:r>
      <w:r>
        <w:tab/>
        <w:t>056</w:t>
      </w:r>
      <w:r>
        <w:tab/>
      </w:r>
      <w:r>
        <w:tab/>
      </w:r>
    </w:p>
    <w:p w:rsidRDefault="00F4523C" w:rsidP="00F4523C" w:rsidR="00F4523C">
      <w:pPr>
        <w:pStyle w:val="Bezproreda"/>
        <w:jc w:val="both"/>
      </w:pPr>
      <w:r>
        <w:t>4.</w:t>
      </w:r>
      <w:r>
        <w:tab/>
        <w:t>NOVAC U BANCI I BLAGAJNI</w:t>
      </w:r>
      <w:r>
        <w:tab/>
        <w:t>058</w:t>
      </w:r>
      <w:r>
        <w:tab/>
        <w:t>24.647</w:t>
      </w:r>
      <w:r>
        <w:tab/>
        <w:t>42.455</w:t>
      </w:r>
    </w:p>
    <w:p w:rsidRDefault="00F4523C" w:rsidP="00F4523C" w:rsidR="00F4523C">
      <w:pPr>
        <w:pStyle w:val="Bezproreda"/>
        <w:jc w:val="both"/>
      </w:pPr>
      <w:r>
        <w:t>D</w:t>
      </w:r>
      <w:r>
        <w:tab/>
        <w:t>PLAĆENI TROŠKOVI BUDUĆEG RAZDOBLJA</w:t>
      </w:r>
      <w:r>
        <w:tab/>
        <w:t>059</w:t>
      </w:r>
      <w:r>
        <w:tab/>
      </w:r>
      <w:r>
        <w:tab/>
      </w:r>
    </w:p>
    <w:p w:rsidRDefault="00F4523C" w:rsidP="00F4523C" w:rsidR="00F4523C">
      <w:pPr>
        <w:pStyle w:val="Bezproreda"/>
        <w:jc w:val="both"/>
      </w:pPr>
      <w:r>
        <w:t>E</w:t>
      </w:r>
      <w:r>
        <w:tab/>
        <w:t>UKUPNO AKTIVA (A+B+C+D+E)</w:t>
      </w:r>
      <w:r>
        <w:tab/>
        <w:t>060</w:t>
      </w:r>
      <w:r>
        <w:tab/>
        <w:t>31.819</w:t>
      </w:r>
      <w:r>
        <w:tab/>
        <w:t>63.277</w:t>
      </w:r>
    </w:p>
    <w:p w:rsidRDefault="00F4523C" w:rsidP="00F4523C" w:rsidR="00F4523C">
      <w:pPr>
        <w:pStyle w:val="Bezproreda"/>
        <w:jc w:val="both"/>
      </w:pPr>
      <w:r>
        <w:tab/>
        <w:t>PASIVA</w:t>
      </w:r>
      <w:r>
        <w:tab/>
      </w:r>
      <w:r>
        <w:tab/>
      </w:r>
      <w:r>
        <w:tab/>
      </w:r>
    </w:p>
    <w:p w:rsidRDefault="00F4523C" w:rsidP="00F4523C" w:rsidR="00F4523C">
      <w:pPr>
        <w:pStyle w:val="Bezproreda"/>
        <w:jc w:val="both"/>
      </w:pPr>
      <w:r>
        <w:t>A</w:t>
      </w:r>
      <w:r>
        <w:tab/>
        <w:t>KAPITAL I REZERVE</w:t>
      </w:r>
      <w:r>
        <w:tab/>
        <w:t>062</w:t>
      </w:r>
      <w:r>
        <w:tab/>
        <w:t>378</w:t>
      </w:r>
      <w:r>
        <w:tab/>
        <w:t>-73.309</w:t>
      </w:r>
    </w:p>
    <w:p w:rsidRDefault="00F4523C" w:rsidP="00F4523C" w:rsidR="00F4523C">
      <w:pPr>
        <w:pStyle w:val="Bezproreda"/>
        <w:jc w:val="both"/>
      </w:pPr>
      <w:r>
        <w:t>I</w:t>
      </w:r>
      <w:r>
        <w:tab/>
        <w:t>Temeljni kapital</w:t>
      </w:r>
      <w:r>
        <w:tab/>
        <w:t>063</w:t>
      </w:r>
      <w:r>
        <w:tab/>
        <w:t>10</w:t>
      </w:r>
      <w:r>
        <w:tab/>
      </w:r>
      <w:proofErr w:type="spellStart"/>
      <w:r>
        <w:t>10</w:t>
      </w:r>
      <w:proofErr w:type="spellEnd"/>
    </w:p>
    <w:p w:rsidRDefault="00F4523C" w:rsidP="00F4523C" w:rsidR="00F4523C">
      <w:pPr>
        <w:pStyle w:val="Bezproreda"/>
        <w:jc w:val="both"/>
      </w:pPr>
      <w:r>
        <w:tab/>
        <w:t>REZERVE IZ DOBITI (066+067+069+070)</w:t>
      </w:r>
      <w:r>
        <w:tab/>
        <w:t>065</w:t>
      </w:r>
      <w:r>
        <w:tab/>
        <w:t>0</w:t>
      </w:r>
      <w:r>
        <w:tab/>
        <w:t>92</w:t>
      </w:r>
    </w:p>
    <w:p w:rsidRDefault="00F4523C" w:rsidP="00F4523C" w:rsidR="00F4523C">
      <w:pPr>
        <w:pStyle w:val="Bezproreda"/>
        <w:jc w:val="both"/>
      </w:pPr>
      <w:r>
        <w:tab/>
        <w:t>Ostale rezerve</w:t>
      </w:r>
      <w:r>
        <w:tab/>
        <w:t>070</w:t>
      </w:r>
      <w:r>
        <w:tab/>
      </w:r>
      <w:r>
        <w:tab/>
        <w:t>92</w:t>
      </w:r>
    </w:p>
    <w:p w:rsidRDefault="00F4523C" w:rsidP="00F4523C" w:rsidR="00F4523C">
      <w:pPr>
        <w:pStyle w:val="Bezproreda"/>
        <w:jc w:val="both"/>
      </w:pPr>
      <w:r>
        <w:tab/>
        <w:t>ZADRŽANA DOBIT ILI PRENESENI GUBITAK</w:t>
      </w:r>
      <w:r>
        <w:tab/>
        <w:t>072</w:t>
      </w:r>
      <w:r>
        <w:tab/>
        <w:t>0</w:t>
      </w:r>
      <w:r>
        <w:tab/>
        <w:t>276</w:t>
      </w:r>
    </w:p>
    <w:p w:rsidRDefault="00F4523C" w:rsidP="00F4523C" w:rsidR="00F4523C">
      <w:pPr>
        <w:pStyle w:val="Bezproreda"/>
        <w:jc w:val="both"/>
      </w:pPr>
      <w:r>
        <w:tab/>
        <w:t>Zadržana dobit</w:t>
      </w:r>
      <w:r>
        <w:tab/>
        <w:t>073</w:t>
      </w:r>
      <w:r>
        <w:tab/>
      </w:r>
      <w:r>
        <w:tab/>
        <w:t>276</w:t>
      </w:r>
    </w:p>
    <w:p w:rsidRDefault="00F4523C" w:rsidP="00F4523C" w:rsidR="00F4523C">
      <w:pPr>
        <w:pStyle w:val="Bezproreda"/>
        <w:jc w:val="both"/>
      </w:pPr>
      <w:r>
        <w:tab/>
        <w:t>Preneseni gubitak</w:t>
      </w:r>
      <w:r>
        <w:tab/>
        <w:t>074</w:t>
      </w:r>
      <w:r>
        <w:tab/>
      </w:r>
      <w:r>
        <w:tab/>
      </w:r>
    </w:p>
    <w:p w:rsidRDefault="00F4523C" w:rsidP="00F4523C" w:rsidR="00F4523C">
      <w:pPr>
        <w:pStyle w:val="Bezproreda"/>
        <w:jc w:val="both"/>
      </w:pPr>
      <w:r>
        <w:tab/>
        <w:t>DOBIT ILI GUBITAK POSLOVNE GODINE</w:t>
      </w:r>
      <w:r>
        <w:tab/>
        <w:t>075</w:t>
      </w:r>
      <w:r>
        <w:tab/>
        <w:t>368</w:t>
      </w:r>
      <w:r>
        <w:tab/>
        <w:t>-73.687</w:t>
      </w:r>
    </w:p>
    <w:p w:rsidRDefault="00F4523C" w:rsidP="00F4523C" w:rsidR="00F4523C">
      <w:pPr>
        <w:pStyle w:val="Bezproreda"/>
        <w:jc w:val="both"/>
      </w:pPr>
      <w:r>
        <w:tab/>
        <w:t>Dobit poslovne godine</w:t>
      </w:r>
      <w:r>
        <w:tab/>
        <w:t>076</w:t>
      </w:r>
      <w:r>
        <w:tab/>
        <w:t>368</w:t>
      </w:r>
      <w:r>
        <w:tab/>
      </w:r>
    </w:p>
    <w:p w:rsidRDefault="00F4523C" w:rsidP="00F4523C" w:rsidR="00F4523C">
      <w:pPr>
        <w:pStyle w:val="Bezproreda"/>
        <w:jc w:val="both"/>
      </w:pPr>
      <w:r>
        <w:tab/>
        <w:t>Gubitak poslovne godine</w:t>
      </w:r>
      <w:r>
        <w:tab/>
        <w:t>077</w:t>
      </w:r>
      <w:r>
        <w:tab/>
      </w:r>
      <w:r>
        <w:tab/>
        <w:t>73.687</w:t>
      </w:r>
    </w:p>
    <w:p w:rsidRDefault="00F4523C" w:rsidP="00F4523C" w:rsidR="00F4523C">
      <w:pPr>
        <w:pStyle w:val="Bezproreda"/>
        <w:jc w:val="both"/>
      </w:pPr>
      <w:r>
        <w:t>C</w:t>
      </w:r>
      <w:r>
        <w:tab/>
        <w:t>DUGOROČNE OBVEZE</w:t>
      </w:r>
      <w:r>
        <w:tab/>
        <w:t>083</w:t>
      </w:r>
      <w:r>
        <w:tab/>
        <w:t>0</w:t>
      </w:r>
      <w:r>
        <w:tab/>
      </w:r>
      <w:proofErr w:type="spellStart"/>
      <w:r>
        <w:t>0</w:t>
      </w:r>
      <w:proofErr w:type="spellEnd"/>
    </w:p>
    <w:p w:rsidRDefault="00F4523C" w:rsidP="00F4523C" w:rsidR="00F4523C">
      <w:pPr>
        <w:pStyle w:val="Bezproreda"/>
        <w:jc w:val="both"/>
      </w:pPr>
      <w:r>
        <w:tab/>
        <w:t>Obveze prema dobavljačima</w:t>
      </w:r>
      <w:r>
        <w:tab/>
        <w:t>088</w:t>
      </w:r>
      <w:r>
        <w:tab/>
      </w:r>
      <w:r>
        <w:tab/>
      </w:r>
    </w:p>
    <w:p w:rsidRDefault="00F4523C" w:rsidP="00F4523C" w:rsidR="00F4523C">
      <w:pPr>
        <w:pStyle w:val="Bezproreda"/>
        <w:jc w:val="both"/>
      </w:pPr>
      <w:r>
        <w:t>D</w:t>
      </w:r>
      <w:r>
        <w:tab/>
        <w:t>KRATKOROČNE OBVEZE</w:t>
      </w:r>
      <w:r>
        <w:tab/>
        <w:t>093</w:t>
      </w:r>
      <w:r>
        <w:tab/>
        <w:t>31.441</w:t>
      </w:r>
      <w:r>
        <w:tab/>
        <w:t>136.586</w:t>
      </w:r>
    </w:p>
    <w:p w:rsidRDefault="00F4523C" w:rsidP="00F4523C" w:rsidR="00F4523C">
      <w:pPr>
        <w:pStyle w:val="Bezproreda"/>
        <w:jc w:val="both"/>
      </w:pPr>
      <w:r>
        <w:tab/>
        <w:t>Obveze za zajmove depozite i slično</w:t>
      </w:r>
      <w:r>
        <w:tab/>
        <w:t>095</w:t>
      </w:r>
      <w:r>
        <w:tab/>
      </w:r>
      <w:r>
        <w:tab/>
      </w:r>
    </w:p>
    <w:p w:rsidRDefault="00F4523C" w:rsidP="00F4523C" w:rsidR="00F4523C">
      <w:pPr>
        <w:pStyle w:val="Bezproreda"/>
        <w:jc w:val="both"/>
      </w:pPr>
      <w:r>
        <w:tab/>
        <w:t xml:space="preserve">Obveze prema bankama i drugim </w:t>
      </w:r>
      <w:proofErr w:type="spellStart"/>
      <w:r>
        <w:t>fin.instit</w:t>
      </w:r>
      <w:proofErr w:type="spellEnd"/>
      <w:r>
        <w:t>.</w:t>
      </w:r>
      <w:r>
        <w:tab/>
        <w:t>096</w:t>
      </w:r>
      <w:r>
        <w:tab/>
      </w:r>
      <w:r>
        <w:tab/>
      </w:r>
    </w:p>
    <w:p w:rsidRDefault="00F4523C" w:rsidP="00F4523C" w:rsidR="00F4523C">
      <w:pPr>
        <w:pStyle w:val="Bezproreda"/>
        <w:jc w:val="both"/>
      </w:pPr>
      <w:r>
        <w:tab/>
        <w:t>Obveze prema dobavljačima</w:t>
      </w:r>
      <w:r>
        <w:tab/>
        <w:t>098</w:t>
      </w:r>
      <w:r>
        <w:tab/>
      </w:r>
      <w:r>
        <w:tab/>
      </w:r>
    </w:p>
    <w:p w:rsidRDefault="00F4523C" w:rsidP="00F4523C" w:rsidR="00F4523C">
      <w:pPr>
        <w:pStyle w:val="Bezproreda"/>
        <w:jc w:val="both"/>
      </w:pPr>
      <w:r>
        <w:tab/>
        <w:t>Obveze prema zaposlenicima</w:t>
      </w:r>
      <w:r>
        <w:tab/>
        <w:t>101</w:t>
      </w:r>
      <w:r>
        <w:tab/>
        <w:t>20.270</w:t>
      </w:r>
      <w:r>
        <w:tab/>
        <w:t>92.780</w:t>
      </w:r>
    </w:p>
    <w:p w:rsidRDefault="00F4523C" w:rsidP="00F4523C" w:rsidR="00F4523C">
      <w:pPr>
        <w:pStyle w:val="Bezproreda"/>
        <w:jc w:val="both"/>
      </w:pPr>
      <w:r>
        <w:tab/>
        <w:t xml:space="preserve">Obveze za poreze i doprinose i </w:t>
      </w:r>
      <w:proofErr w:type="spellStart"/>
      <w:r>
        <w:t>sl.davanja</w:t>
      </w:r>
      <w:proofErr w:type="spellEnd"/>
      <w:r>
        <w:tab/>
        <w:t>102</w:t>
      </w:r>
      <w:r>
        <w:tab/>
        <w:t>7.467</w:t>
      </w:r>
      <w:r>
        <w:tab/>
        <w:t>43.506</w:t>
      </w:r>
    </w:p>
    <w:p w:rsidRDefault="00F4523C" w:rsidP="00F4523C" w:rsidR="00F4523C">
      <w:pPr>
        <w:pStyle w:val="Bezproreda"/>
        <w:jc w:val="both"/>
      </w:pPr>
      <w:r>
        <w:tab/>
        <w:t>Ostale kratkoročne obveze</w:t>
      </w:r>
      <w:r>
        <w:tab/>
        <w:t>105</w:t>
      </w:r>
      <w:r>
        <w:tab/>
      </w:r>
      <w:r>
        <w:tab/>
      </w:r>
    </w:p>
    <w:p w:rsidRDefault="00F4523C" w:rsidP="00F4523C" w:rsidR="00F4523C">
      <w:pPr>
        <w:pStyle w:val="Bezproreda"/>
        <w:jc w:val="both"/>
      </w:pPr>
      <w:r>
        <w:t>E</w:t>
      </w:r>
      <w:r>
        <w:tab/>
        <w:t>ODGOĐENO PLAĆANJE TROŠKOVA I PRIHOD BUDUĆEG RAZDOBLJA</w:t>
      </w:r>
      <w:r>
        <w:tab/>
        <w:t>106</w:t>
      </w:r>
      <w:r>
        <w:tab/>
      </w:r>
      <w:r>
        <w:tab/>
      </w:r>
    </w:p>
    <w:p w:rsidRDefault="00F4523C" w:rsidP="00F4523C" w:rsidR="00F4523C">
      <w:pPr>
        <w:pStyle w:val="Bezproreda"/>
        <w:jc w:val="both"/>
      </w:pPr>
      <w:r>
        <w:t>F</w:t>
      </w:r>
      <w:r>
        <w:tab/>
        <w:t xml:space="preserve">UKUPNO PASIVA (A+C+D+E) </w:t>
      </w:r>
      <w:r>
        <w:tab/>
        <w:t>107</w:t>
      </w:r>
      <w:r>
        <w:tab/>
        <w:t>31.819</w:t>
      </w:r>
      <w:r>
        <w:tab/>
        <w:t>63.277</w:t>
      </w:r>
    </w:p>
    <w:p w:rsidRDefault="00F4523C" w:rsidP="00F4523C" w:rsidR="00F4523C">
      <w:pPr>
        <w:pStyle w:val="Bezproreda"/>
        <w:jc w:val="both"/>
      </w:pPr>
    </w:p>
    <w:p w:rsidRDefault="00F4523C" w:rsidP="00F4523C" w:rsidR="00F4523C">
      <w:pPr>
        <w:pStyle w:val="Bezproreda"/>
        <w:jc w:val="both"/>
      </w:pPr>
    </w:p>
    <w:p w:rsidRDefault="00F4523C" w:rsidP="00F4523C" w:rsidR="00F4523C">
      <w:pPr>
        <w:pStyle w:val="Bezproreda"/>
        <w:jc w:val="both"/>
      </w:pPr>
      <w:r>
        <w:tab/>
        <w:t>Skraćeni prikaz Računa dobiti i gubitka za 2014. i 2015. godinu u kn</w:t>
      </w:r>
    </w:p>
    <w:p w:rsidRDefault="00F4523C" w:rsidP="00F4523C" w:rsidR="00F4523C">
      <w:pPr>
        <w:pStyle w:val="Bezproreda"/>
        <w:jc w:val="both"/>
      </w:pPr>
    </w:p>
    <w:p w:rsidRDefault="00F4523C" w:rsidP="00F4523C" w:rsidR="00F4523C">
      <w:pPr>
        <w:pStyle w:val="Bezproreda"/>
        <w:jc w:val="both"/>
      </w:pPr>
      <w:r>
        <w:t>Red.br.</w:t>
      </w:r>
      <w:r>
        <w:tab/>
        <w:t>Opis stavke</w:t>
      </w:r>
      <w:r>
        <w:tab/>
        <w:t>AOP</w:t>
      </w:r>
      <w:r>
        <w:tab/>
        <w:t>Prethodno razdoblje</w:t>
      </w:r>
      <w:r>
        <w:tab/>
        <w:t>Tekuće razdoblje</w:t>
      </w:r>
    </w:p>
    <w:p w:rsidRDefault="00F4523C" w:rsidP="00F4523C" w:rsidR="00F4523C">
      <w:pPr>
        <w:pStyle w:val="Bezproreda"/>
        <w:jc w:val="both"/>
      </w:pPr>
      <w:r>
        <w:t>I</w:t>
      </w:r>
      <w:r>
        <w:tab/>
        <w:t>POSLOVNI PRIHODI</w:t>
      </w:r>
      <w:r>
        <w:tab/>
        <w:t>111</w:t>
      </w:r>
      <w:r>
        <w:tab/>
        <w:t>50.679</w:t>
      </w:r>
      <w:r>
        <w:tab/>
        <w:t>84.761</w:t>
      </w:r>
    </w:p>
    <w:p w:rsidRDefault="00F4523C" w:rsidP="00F4523C" w:rsidR="00F4523C">
      <w:pPr>
        <w:pStyle w:val="Bezproreda"/>
        <w:jc w:val="both"/>
      </w:pPr>
      <w:r>
        <w:t>1.</w:t>
      </w:r>
      <w:r>
        <w:tab/>
        <w:t>Prihodi od prodaje</w:t>
      </w:r>
      <w:r>
        <w:tab/>
        <w:t>112</w:t>
      </w:r>
      <w:r>
        <w:tab/>
        <w:t>50.679</w:t>
      </w:r>
      <w:r>
        <w:tab/>
        <w:t>84.761</w:t>
      </w:r>
    </w:p>
    <w:p w:rsidRDefault="00F4523C" w:rsidP="00F4523C" w:rsidR="00F4523C">
      <w:pPr>
        <w:pStyle w:val="Bezproreda"/>
        <w:jc w:val="both"/>
      </w:pPr>
      <w:r>
        <w:t>1.</w:t>
      </w:r>
      <w:r>
        <w:tab/>
        <w:t>Ostali poslovni prihodi</w:t>
      </w:r>
      <w:r>
        <w:tab/>
        <w:t>113</w:t>
      </w:r>
      <w:r>
        <w:tab/>
      </w:r>
      <w:r>
        <w:tab/>
      </w:r>
    </w:p>
    <w:p w:rsidRDefault="00F4523C" w:rsidP="00F4523C" w:rsidR="00F4523C">
      <w:pPr>
        <w:pStyle w:val="Bezproreda"/>
        <w:jc w:val="both"/>
      </w:pPr>
      <w:r>
        <w:t>II</w:t>
      </w:r>
      <w:r>
        <w:tab/>
        <w:t>Poslovni rashodi</w:t>
      </w:r>
      <w:r>
        <w:tab/>
        <w:t>114</w:t>
      </w:r>
      <w:r>
        <w:tab/>
        <w:t>50.219</w:t>
      </w:r>
      <w:r>
        <w:tab/>
        <w:t>158.448</w:t>
      </w:r>
    </w:p>
    <w:p w:rsidRDefault="00F4523C" w:rsidP="00F4523C" w:rsidR="00F4523C">
      <w:pPr>
        <w:pStyle w:val="Bezproreda"/>
        <w:jc w:val="both"/>
      </w:pPr>
      <w:r>
        <w:lastRenderedPageBreak/>
        <w:t>1.</w:t>
      </w:r>
      <w:r>
        <w:tab/>
        <w:t xml:space="preserve">Promjena </w:t>
      </w:r>
      <w:proofErr w:type="spellStart"/>
      <w:r>
        <w:t>vrijed.zaliha</w:t>
      </w:r>
      <w:proofErr w:type="spellEnd"/>
      <w:r>
        <w:t xml:space="preserve"> </w:t>
      </w:r>
      <w:proofErr w:type="spellStart"/>
      <w:r>
        <w:t>proizv.u</w:t>
      </w:r>
      <w:proofErr w:type="spellEnd"/>
      <w:r>
        <w:t xml:space="preserve"> tijeku i </w:t>
      </w:r>
      <w:proofErr w:type="spellStart"/>
      <w:r>
        <w:t>got.pro</w:t>
      </w:r>
      <w:proofErr w:type="spellEnd"/>
      <w:r>
        <w:t>.</w:t>
      </w:r>
      <w:r>
        <w:tab/>
        <w:t>115</w:t>
      </w:r>
      <w:r>
        <w:tab/>
      </w:r>
      <w:r>
        <w:tab/>
      </w:r>
    </w:p>
    <w:p w:rsidRDefault="00F4523C" w:rsidP="00F4523C" w:rsidR="00F4523C">
      <w:pPr>
        <w:pStyle w:val="Bezproreda"/>
        <w:jc w:val="both"/>
      </w:pPr>
      <w:r>
        <w:t>2.</w:t>
      </w:r>
      <w:r>
        <w:tab/>
        <w:t>Materijalni troškovi</w:t>
      </w:r>
      <w:r>
        <w:tab/>
        <w:t>116</w:t>
      </w:r>
      <w:r>
        <w:tab/>
        <w:t>16.004</w:t>
      </w:r>
      <w:r>
        <w:tab/>
        <w:t>51.910</w:t>
      </w:r>
    </w:p>
    <w:p w:rsidRDefault="00F4523C" w:rsidP="00F4523C" w:rsidR="00F4523C">
      <w:pPr>
        <w:pStyle w:val="Bezproreda"/>
        <w:jc w:val="both"/>
      </w:pPr>
      <w:r>
        <w:tab/>
        <w:t xml:space="preserve">Troškovi </w:t>
      </w:r>
      <w:proofErr w:type="spellStart"/>
      <w:r>
        <w:t>sirov.i</w:t>
      </w:r>
      <w:proofErr w:type="spellEnd"/>
      <w:r>
        <w:t xml:space="preserve"> mater</w:t>
      </w:r>
      <w:r>
        <w:tab/>
        <w:t>117</w:t>
      </w:r>
      <w:r>
        <w:tab/>
        <w:t>13.604</w:t>
      </w:r>
      <w:r>
        <w:tab/>
        <w:t>45.010</w:t>
      </w:r>
    </w:p>
    <w:p w:rsidRDefault="00F4523C" w:rsidP="00F4523C" w:rsidR="00F4523C">
      <w:pPr>
        <w:pStyle w:val="Bezproreda"/>
        <w:jc w:val="both"/>
      </w:pPr>
      <w:r>
        <w:tab/>
        <w:t>Troškovi prodane robe</w:t>
      </w:r>
      <w:r>
        <w:tab/>
        <w:t>118</w:t>
      </w:r>
      <w:r>
        <w:tab/>
      </w:r>
      <w:r>
        <w:tab/>
      </w:r>
    </w:p>
    <w:p w:rsidRDefault="00F4523C" w:rsidP="00F4523C" w:rsidR="00F4523C">
      <w:pPr>
        <w:pStyle w:val="Bezproreda"/>
        <w:jc w:val="both"/>
      </w:pPr>
      <w:r>
        <w:tab/>
        <w:t>Ostali vanjski troškovi</w:t>
      </w:r>
      <w:r>
        <w:tab/>
        <w:t>119</w:t>
      </w:r>
      <w:r>
        <w:tab/>
        <w:t>2.400</w:t>
      </w:r>
      <w:r>
        <w:tab/>
        <w:t>6.900</w:t>
      </w:r>
    </w:p>
    <w:p w:rsidRDefault="00F4523C" w:rsidP="00F4523C" w:rsidR="00F4523C">
      <w:pPr>
        <w:pStyle w:val="Bezproreda"/>
        <w:jc w:val="both"/>
      </w:pPr>
      <w:r>
        <w:t>3.</w:t>
      </w:r>
      <w:r>
        <w:tab/>
        <w:t>Troškovi osoblja</w:t>
      </w:r>
      <w:r>
        <w:tab/>
        <w:t>120</w:t>
      </w:r>
      <w:r>
        <w:tab/>
        <w:t>34.215</w:t>
      </w:r>
      <w:r>
        <w:tab/>
        <w:t>106.538</w:t>
      </w:r>
    </w:p>
    <w:p w:rsidRDefault="00F4523C" w:rsidP="00F4523C" w:rsidR="00F4523C">
      <w:pPr>
        <w:pStyle w:val="Bezproreda"/>
        <w:jc w:val="both"/>
      </w:pPr>
      <w:r>
        <w:tab/>
        <w:t>a) Neto plaće i nadnice</w:t>
      </w:r>
      <w:r>
        <w:tab/>
        <w:t>121</w:t>
      </w:r>
      <w:r>
        <w:tab/>
        <w:t>23.355</w:t>
      </w:r>
      <w:r>
        <w:tab/>
        <w:t>72.672</w:t>
      </w:r>
    </w:p>
    <w:p w:rsidRDefault="00F4523C" w:rsidP="00F4523C" w:rsidR="00F4523C">
      <w:pPr>
        <w:pStyle w:val="Bezproreda"/>
        <w:jc w:val="both"/>
      </w:pPr>
      <w:r>
        <w:tab/>
        <w:t>b)</w:t>
      </w:r>
      <w:proofErr w:type="spellStart"/>
      <w:r>
        <w:t>Tr.poreza</w:t>
      </w:r>
      <w:proofErr w:type="spellEnd"/>
      <w:r>
        <w:t xml:space="preserve"> i </w:t>
      </w:r>
      <w:proofErr w:type="spellStart"/>
      <w:r>
        <w:t>dopr.iz</w:t>
      </w:r>
      <w:proofErr w:type="spellEnd"/>
      <w:r>
        <w:t xml:space="preserve"> plaća</w:t>
      </w:r>
      <w:r>
        <w:tab/>
        <w:t>122</w:t>
      </w:r>
      <w:r>
        <w:tab/>
        <w:t>5.839</w:t>
      </w:r>
      <w:r>
        <w:tab/>
        <w:t>18.168</w:t>
      </w:r>
    </w:p>
    <w:p w:rsidRDefault="00F4523C" w:rsidP="00F4523C" w:rsidR="00F4523C">
      <w:pPr>
        <w:pStyle w:val="Bezproreda"/>
        <w:jc w:val="both"/>
      </w:pPr>
      <w:r>
        <w:tab/>
        <w:t>c)Troškovi doprinosa na plaće</w:t>
      </w:r>
      <w:r>
        <w:tab/>
        <w:t>123</w:t>
      </w:r>
      <w:r>
        <w:tab/>
        <w:t>5.021</w:t>
      </w:r>
      <w:r>
        <w:tab/>
        <w:t>15.698</w:t>
      </w:r>
    </w:p>
    <w:p w:rsidRDefault="00F4523C" w:rsidP="00F4523C" w:rsidR="00F4523C">
      <w:pPr>
        <w:pStyle w:val="Bezproreda"/>
        <w:jc w:val="both"/>
      </w:pPr>
      <w:r>
        <w:t>4.</w:t>
      </w:r>
      <w:r>
        <w:tab/>
        <w:t>Amortizacija</w:t>
      </w:r>
      <w:r>
        <w:tab/>
        <w:t>124</w:t>
      </w:r>
      <w:r>
        <w:tab/>
      </w:r>
      <w:r>
        <w:tab/>
      </w:r>
    </w:p>
    <w:p w:rsidRDefault="00F4523C" w:rsidP="00F4523C" w:rsidR="00F4523C">
      <w:pPr>
        <w:pStyle w:val="Bezproreda"/>
        <w:jc w:val="both"/>
      </w:pPr>
      <w:r>
        <w:t>5.</w:t>
      </w:r>
      <w:r>
        <w:tab/>
        <w:t>Ostali troškovi</w:t>
      </w:r>
      <w:r>
        <w:tab/>
        <w:t>125</w:t>
      </w:r>
      <w:r>
        <w:tab/>
      </w:r>
      <w:r>
        <w:tab/>
      </w:r>
    </w:p>
    <w:p w:rsidRDefault="00F4523C" w:rsidP="00F4523C" w:rsidR="00F4523C">
      <w:pPr>
        <w:pStyle w:val="Bezproreda"/>
        <w:jc w:val="both"/>
      </w:pPr>
      <w:r>
        <w:t>6.</w:t>
      </w:r>
      <w:r>
        <w:tab/>
        <w:t>Vrijednosno usklađivanje</w:t>
      </w:r>
      <w:r>
        <w:tab/>
        <w:t>126</w:t>
      </w:r>
      <w:r>
        <w:tab/>
      </w:r>
      <w:r>
        <w:tab/>
      </w:r>
    </w:p>
    <w:p w:rsidRDefault="00F4523C" w:rsidP="00F4523C" w:rsidR="00F4523C">
      <w:pPr>
        <w:pStyle w:val="Bezproreda"/>
        <w:jc w:val="both"/>
      </w:pPr>
      <w:r>
        <w:t>6.1.</w:t>
      </w:r>
      <w:r>
        <w:tab/>
        <w:t xml:space="preserve">Dugotrajne imovine (osim </w:t>
      </w:r>
      <w:proofErr w:type="spellStart"/>
      <w:r>
        <w:t>finan.imov</w:t>
      </w:r>
      <w:proofErr w:type="spellEnd"/>
      <w:r>
        <w:t>.)</w:t>
      </w:r>
      <w:r>
        <w:tab/>
        <w:t>127</w:t>
      </w:r>
      <w:r>
        <w:tab/>
      </w:r>
      <w:r>
        <w:tab/>
      </w:r>
    </w:p>
    <w:p w:rsidRDefault="00F4523C" w:rsidP="00F4523C" w:rsidR="00F4523C">
      <w:pPr>
        <w:pStyle w:val="Bezproreda"/>
        <w:jc w:val="both"/>
      </w:pPr>
      <w:r>
        <w:t>6.2.</w:t>
      </w:r>
      <w:r>
        <w:tab/>
        <w:t xml:space="preserve">Kratkotrajne </w:t>
      </w:r>
      <w:proofErr w:type="spellStart"/>
      <w:r>
        <w:t>immovine</w:t>
      </w:r>
      <w:proofErr w:type="spellEnd"/>
      <w:r>
        <w:t xml:space="preserve"> (osim </w:t>
      </w:r>
      <w:proofErr w:type="spellStart"/>
      <w:r>
        <w:t>finan.imov</w:t>
      </w:r>
      <w:proofErr w:type="spellEnd"/>
      <w:r>
        <w:t>)</w:t>
      </w:r>
      <w:r>
        <w:tab/>
        <w:t>128</w:t>
      </w:r>
      <w:r>
        <w:tab/>
      </w:r>
      <w:r>
        <w:tab/>
      </w:r>
    </w:p>
    <w:p w:rsidRDefault="00F4523C" w:rsidP="00F4523C" w:rsidR="00F4523C">
      <w:pPr>
        <w:pStyle w:val="Bezproreda"/>
        <w:jc w:val="both"/>
      </w:pPr>
      <w:r>
        <w:t>7.</w:t>
      </w:r>
      <w:r>
        <w:tab/>
        <w:t>Rezerviranja</w:t>
      </w:r>
      <w:r>
        <w:tab/>
        <w:t>129</w:t>
      </w:r>
      <w:r>
        <w:tab/>
      </w:r>
      <w:r>
        <w:tab/>
      </w:r>
    </w:p>
    <w:p w:rsidRDefault="00F4523C" w:rsidP="00F4523C" w:rsidR="00F4523C">
      <w:pPr>
        <w:pStyle w:val="Bezproreda"/>
        <w:jc w:val="both"/>
      </w:pPr>
      <w:r>
        <w:t>8.</w:t>
      </w:r>
      <w:r>
        <w:tab/>
        <w:t>Ostali poslovni rashodi</w:t>
      </w:r>
      <w:r>
        <w:tab/>
        <w:t>130</w:t>
      </w:r>
      <w:r>
        <w:tab/>
      </w:r>
      <w:r>
        <w:tab/>
      </w:r>
    </w:p>
    <w:p w:rsidRDefault="00F4523C" w:rsidP="00F4523C" w:rsidR="00F4523C">
      <w:pPr>
        <w:pStyle w:val="Bezproreda"/>
        <w:jc w:val="both"/>
      </w:pPr>
      <w:r>
        <w:t>III</w:t>
      </w:r>
      <w:r>
        <w:tab/>
        <w:t>Financijski prihodi</w:t>
      </w:r>
      <w:r>
        <w:tab/>
        <w:t>131</w:t>
      </w:r>
      <w:r>
        <w:tab/>
      </w:r>
      <w:r>
        <w:tab/>
      </w:r>
    </w:p>
    <w:p w:rsidRDefault="00F4523C" w:rsidP="00F4523C" w:rsidR="00F4523C">
      <w:pPr>
        <w:pStyle w:val="Bezproreda"/>
        <w:jc w:val="both"/>
      </w:pPr>
      <w:r>
        <w:tab/>
        <w:t xml:space="preserve">Kamate, tečajne razlike, dividende i </w:t>
      </w:r>
      <w:proofErr w:type="spellStart"/>
      <w:r>
        <w:t>sl.prihodi</w:t>
      </w:r>
      <w:proofErr w:type="spellEnd"/>
      <w:r>
        <w:t xml:space="preserve"> iz odnosa s nepovezanim poduzetnicima i drugim osobama</w:t>
      </w:r>
      <w:r>
        <w:tab/>
      </w:r>
    </w:p>
    <w:p w:rsidRDefault="00F4523C" w:rsidP="00F4523C" w:rsidR="00F4523C">
      <w:pPr>
        <w:pStyle w:val="Bezproreda"/>
        <w:jc w:val="both"/>
      </w:pPr>
      <w:r>
        <w:t>133</w:t>
      </w:r>
      <w:r>
        <w:tab/>
      </w:r>
      <w:r>
        <w:tab/>
      </w:r>
    </w:p>
    <w:p w:rsidRDefault="00F4523C" w:rsidP="00F4523C" w:rsidR="00F4523C">
      <w:pPr>
        <w:pStyle w:val="Bezproreda"/>
        <w:jc w:val="both"/>
      </w:pPr>
      <w:r>
        <w:t>IV</w:t>
      </w:r>
      <w:r>
        <w:tab/>
        <w:t>Financijski rashodi</w:t>
      </w:r>
      <w:r>
        <w:tab/>
        <w:t>137</w:t>
      </w:r>
      <w:r>
        <w:tab/>
      </w:r>
      <w:r>
        <w:tab/>
      </w:r>
    </w:p>
    <w:p w:rsidRDefault="00F4523C" w:rsidP="00F4523C" w:rsidR="00F4523C">
      <w:pPr>
        <w:pStyle w:val="Bezproreda"/>
        <w:jc w:val="both"/>
      </w:pPr>
      <w:r>
        <w:tab/>
        <w:t xml:space="preserve">Kamate, tečajne razlike i </w:t>
      </w:r>
      <w:proofErr w:type="spellStart"/>
      <w:r>
        <w:t>dr.rashodi</w:t>
      </w:r>
      <w:proofErr w:type="spellEnd"/>
      <w:r>
        <w:t xml:space="preserve"> iz odnosa s nepovezanim poduzetnicima i drugim osobama</w:t>
      </w:r>
      <w:r>
        <w:tab/>
      </w:r>
    </w:p>
    <w:p w:rsidRDefault="00F4523C" w:rsidP="00F4523C" w:rsidR="00F4523C">
      <w:pPr>
        <w:pStyle w:val="Bezproreda"/>
        <w:jc w:val="both"/>
      </w:pPr>
      <w:r>
        <w:t>139</w:t>
      </w:r>
      <w:r>
        <w:tab/>
      </w:r>
      <w:r>
        <w:tab/>
      </w:r>
    </w:p>
    <w:p w:rsidRDefault="00F4523C" w:rsidP="00F4523C" w:rsidR="00F4523C">
      <w:pPr>
        <w:pStyle w:val="Bezproreda"/>
        <w:jc w:val="both"/>
      </w:pPr>
      <w:r>
        <w:t>VII</w:t>
      </w:r>
      <w:r>
        <w:tab/>
        <w:t>Izvanredni ostali prihodi</w:t>
      </w:r>
      <w:r>
        <w:tab/>
        <w:t>144</w:t>
      </w:r>
      <w:r>
        <w:tab/>
      </w:r>
      <w:r>
        <w:tab/>
      </w:r>
    </w:p>
    <w:p w:rsidRDefault="00F4523C" w:rsidP="00F4523C" w:rsidR="00F4523C">
      <w:pPr>
        <w:pStyle w:val="Bezproreda"/>
        <w:jc w:val="both"/>
      </w:pPr>
      <w:r>
        <w:t>VIII</w:t>
      </w:r>
      <w:r>
        <w:tab/>
        <w:t>Izvanredni ostali rashodi</w:t>
      </w:r>
      <w:r>
        <w:tab/>
        <w:t>145</w:t>
      </w:r>
      <w:r>
        <w:tab/>
      </w:r>
      <w:r>
        <w:tab/>
      </w:r>
    </w:p>
    <w:p w:rsidRDefault="00F4523C" w:rsidP="00F4523C" w:rsidR="00F4523C">
      <w:pPr>
        <w:pStyle w:val="Bezproreda"/>
        <w:jc w:val="both"/>
      </w:pPr>
      <w:r>
        <w:t>IX</w:t>
      </w:r>
      <w:r>
        <w:tab/>
        <w:t>Ukupni prihodi</w:t>
      </w:r>
      <w:r>
        <w:tab/>
        <w:t>146</w:t>
      </w:r>
      <w:r>
        <w:tab/>
        <w:t>50.679</w:t>
      </w:r>
      <w:r>
        <w:tab/>
        <w:t>84.761</w:t>
      </w:r>
    </w:p>
    <w:p w:rsidRDefault="00F4523C" w:rsidP="00F4523C" w:rsidR="00F4523C">
      <w:pPr>
        <w:pStyle w:val="Bezproreda"/>
        <w:jc w:val="both"/>
      </w:pPr>
      <w:r>
        <w:t>X</w:t>
      </w:r>
      <w:r>
        <w:tab/>
        <w:t>Ukupni rashodi</w:t>
      </w:r>
      <w:r>
        <w:tab/>
        <w:t>147</w:t>
      </w:r>
      <w:r>
        <w:tab/>
        <w:t>50.219</w:t>
      </w:r>
      <w:r>
        <w:tab/>
        <w:t>158.448</w:t>
      </w:r>
    </w:p>
    <w:p w:rsidRDefault="00F4523C" w:rsidP="00F4523C" w:rsidR="00F4523C">
      <w:pPr>
        <w:pStyle w:val="Bezproreda"/>
        <w:jc w:val="both"/>
      </w:pPr>
      <w:r>
        <w:t>XI</w:t>
      </w:r>
      <w:r>
        <w:tab/>
        <w:t>Dobit ili  gubitak prije oporezivanja</w:t>
      </w:r>
      <w:r>
        <w:tab/>
        <w:t>148</w:t>
      </w:r>
      <w:r>
        <w:tab/>
        <w:t>460</w:t>
      </w:r>
      <w:r>
        <w:tab/>
        <w:t>-73.687</w:t>
      </w:r>
    </w:p>
    <w:p w:rsidRDefault="00F4523C" w:rsidP="00F4523C" w:rsidR="00F4523C">
      <w:pPr>
        <w:pStyle w:val="Bezproreda"/>
        <w:jc w:val="both"/>
      </w:pPr>
      <w:r>
        <w:tab/>
        <w:t>1.Dobit prije oporezivanja</w:t>
      </w:r>
      <w:r>
        <w:tab/>
        <w:t>149</w:t>
      </w:r>
      <w:r>
        <w:tab/>
        <w:t>460</w:t>
      </w:r>
      <w:r>
        <w:tab/>
        <w:t>0</w:t>
      </w:r>
    </w:p>
    <w:p w:rsidRDefault="00F4523C" w:rsidP="00F4523C" w:rsidR="00F4523C">
      <w:pPr>
        <w:pStyle w:val="Bezproreda"/>
        <w:jc w:val="both"/>
      </w:pPr>
      <w:r>
        <w:tab/>
        <w:t xml:space="preserve">2.Gubitak prije oporezivanja </w:t>
      </w:r>
      <w:r>
        <w:tab/>
        <w:t>150</w:t>
      </w:r>
      <w:r>
        <w:tab/>
        <w:t>0</w:t>
      </w:r>
      <w:r>
        <w:tab/>
        <w:t>73.687</w:t>
      </w:r>
    </w:p>
    <w:p w:rsidRDefault="00F4523C" w:rsidP="00F4523C" w:rsidR="00F4523C">
      <w:pPr>
        <w:pStyle w:val="Bezproreda"/>
        <w:jc w:val="both"/>
      </w:pPr>
      <w:r>
        <w:t>XII</w:t>
      </w:r>
      <w:r>
        <w:tab/>
        <w:t>Porez na dobit</w:t>
      </w:r>
      <w:r>
        <w:tab/>
        <w:t>151</w:t>
      </w:r>
      <w:r>
        <w:tab/>
        <w:t>92</w:t>
      </w:r>
      <w:r>
        <w:tab/>
      </w:r>
    </w:p>
    <w:p w:rsidRDefault="00F4523C" w:rsidP="00F4523C" w:rsidR="00F4523C">
      <w:pPr>
        <w:pStyle w:val="Bezproreda"/>
        <w:jc w:val="both"/>
      </w:pPr>
      <w:r>
        <w:t>XIII</w:t>
      </w:r>
      <w:r>
        <w:tab/>
        <w:t>Dobit ili gubitak razdoblja</w:t>
      </w:r>
      <w:r>
        <w:tab/>
        <w:t>152</w:t>
      </w:r>
      <w:r>
        <w:tab/>
        <w:t>368</w:t>
      </w:r>
      <w:r>
        <w:tab/>
        <w:t>-73.687</w:t>
      </w:r>
    </w:p>
    <w:p w:rsidRDefault="00F4523C" w:rsidP="00F4523C" w:rsidR="00F4523C">
      <w:pPr>
        <w:pStyle w:val="Bezproreda"/>
        <w:jc w:val="both"/>
      </w:pPr>
      <w:r>
        <w:tab/>
        <w:t>1.Dobit razdoblja</w:t>
      </w:r>
      <w:r>
        <w:tab/>
        <w:t>153</w:t>
      </w:r>
      <w:r>
        <w:tab/>
        <w:t>368</w:t>
      </w:r>
      <w:r>
        <w:tab/>
        <w:t>0</w:t>
      </w:r>
    </w:p>
    <w:p w:rsidRDefault="00F4523C" w:rsidP="00F4523C" w:rsidR="00F4523C">
      <w:pPr>
        <w:pStyle w:val="Bezproreda"/>
        <w:jc w:val="both"/>
      </w:pPr>
      <w:r>
        <w:tab/>
        <w:t>2.Gubitak razdoblja</w:t>
      </w:r>
      <w:r>
        <w:tab/>
        <w:t>154</w:t>
      </w:r>
      <w:r>
        <w:tab/>
        <w:t>0</w:t>
      </w:r>
      <w:r>
        <w:tab/>
        <w:t>73.687</w:t>
      </w:r>
    </w:p>
    <w:p w:rsidRDefault="00F4523C" w:rsidP="00F4523C" w:rsidR="00F4523C">
      <w:pPr>
        <w:pStyle w:val="Bezproreda"/>
        <w:jc w:val="both"/>
      </w:pPr>
    </w:p>
    <w:p w:rsidRDefault="00F4523C" w:rsidP="00F4523C" w:rsidR="00F4523C">
      <w:pPr>
        <w:pStyle w:val="Bezproreda"/>
        <w:jc w:val="both"/>
      </w:pPr>
      <w:r>
        <w:t xml:space="preserve">Društvo ne raspolaže dugotrajnom imovinom, što je evidentno iz obrasca bilance na dan 31.12.2015. godine. </w:t>
      </w:r>
    </w:p>
    <w:p w:rsidRDefault="00F4523C" w:rsidP="00F4523C" w:rsidR="00F4523C">
      <w:pPr>
        <w:pStyle w:val="Bezproreda"/>
        <w:jc w:val="both"/>
      </w:pPr>
    </w:p>
    <w:p w:rsidRDefault="00F4523C" w:rsidP="00F4523C" w:rsidR="00F4523C">
      <w:pPr>
        <w:pStyle w:val="Bezproreda"/>
        <w:jc w:val="both"/>
      </w:pPr>
      <w:r>
        <w:t xml:space="preserve">Kratkotrajna imovina iznosi 63.277 kuna, a sastoji se od: </w:t>
      </w:r>
    </w:p>
    <w:p w:rsidRDefault="00F4523C" w:rsidP="00F4523C" w:rsidR="00F4523C">
      <w:pPr>
        <w:pStyle w:val="Bezproreda"/>
        <w:jc w:val="both"/>
      </w:pPr>
    </w:p>
    <w:p w:rsidRDefault="00F4523C" w:rsidP="00F4523C" w:rsidR="00F4523C">
      <w:pPr>
        <w:pStyle w:val="Bezproreda"/>
        <w:jc w:val="both"/>
      </w:pPr>
      <w:r>
        <w:t>a)</w:t>
      </w:r>
      <w:r>
        <w:tab/>
        <w:t>Sirovine i materijal u  iznosu od 20.822 kuna</w:t>
      </w:r>
    </w:p>
    <w:p w:rsidRDefault="00F4523C" w:rsidP="00F4523C" w:rsidR="00F4523C">
      <w:pPr>
        <w:pStyle w:val="Bezproreda"/>
        <w:jc w:val="both"/>
      </w:pPr>
      <w:r>
        <w:t>b)</w:t>
      </w:r>
      <w:r>
        <w:tab/>
        <w:t xml:space="preserve">Novac u banci i blagajni u iznosu od 42.455 kuna  </w:t>
      </w:r>
    </w:p>
    <w:p w:rsidRDefault="00F4523C" w:rsidP="00F4523C" w:rsidR="00F4523C">
      <w:pPr>
        <w:pStyle w:val="Bezproreda"/>
        <w:jc w:val="both"/>
      </w:pPr>
    </w:p>
    <w:p w:rsidRDefault="00F4523C" w:rsidP="00F4523C" w:rsidR="00F4523C">
      <w:pPr>
        <w:pStyle w:val="Bezproreda"/>
        <w:jc w:val="both"/>
      </w:pPr>
      <w:r>
        <w:lastRenderedPageBreak/>
        <w:t xml:space="preserve">Dužnik je obavljao djelatnost pružanja usluga u ugostiteljstvu. Nakon dobivenih potrebnih informacija od osoba za zastupanje društva, utvrđeno je da su se sirovine i materijal odnosili na robu s ograničenim rokom trajanja, te su kao takvi otpisani. </w:t>
      </w:r>
    </w:p>
    <w:p w:rsidRDefault="00F4523C" w:rsidP="00F4523C" w:rsidR="00F4523C">
      <w:pPr>
        <w:pStyle w:val="Bezproreda"/>
        <w:jc w:val="both"/>
      </w:pPr>
    </w:p>
    <w:p w:rsidRDefault="00F4523C" w:rsidP="00F4523C" w:rsidR="00F4523C">
      <w:pPr>
        <w:pStyle w:val="Bezproreda"/>
        <w:jc w:val="both"/>
      </w:pPr>
      <w:r>
        <w:t>Novac u blagajni nije položen na žiro-račun društva iz razloga što se njime podmirio dio obveza prema zaposlenicima, stoga trenutno stanje novca u banci i blagajni iznosi 0,00 kuna.</w:t>
      </w:r>
    </w:p>
    <w:p w:rsidRDefault="00F4523C" w:rsidP="00F4523C" w:rsidR="00F4523C">
      <w:pPr>
        <w:pStyle w:val="Bezproreda"/>
        <w:jc w:val="both"/>
      </w:pPr>
    </w:p>
    <w:p w:rsidRDefault="00F4523C" w:rsidP="00F4523C" w:rsidR="00F4523C">
      <w:pPr>
        <w:pStyle w:val="Bezproreda"/>
        <w:jc w:val="both"/>
      </w:pPr>
      <w:r>
        <w:t>E Ukupna AKTIVA (AOP-060) iznosi  63.277 kuna</w:t>
      </w:r>
    </w:p>
    <w:p w:rsidRDefault="00F4523C" w:rsidP="00F4523C" w:rsidR="00F4523C">
      <w:pPr>
        <w:pStyle w:val="Bezproreda"/>
        <w:jc w:val="both"/>
      </w:pPr>
    </w:p>
    <w:p w:rsidRDefault="00F4523C" w:rsidP="00F4523C" w:rsidR="00F4523C">
      <w:pPr>
        <w:pStyle w:val="Bezproreda"/>
        <w:jc w:val="both"/>
      </w:pPr>
      <w:r>
        <w:t xml:space="preserve">Kapital dužnika na dan 31.12.2015. godine iznosi -73.309 kuna. (AOP-062) </w:t>
      </w:r>
    </w:p>
    <w:p w:rsidRDefault="00F4523C" w:rsidP="00F4523C" w:rsidR="00F4523C">
      <w:pPr>
        <w:pStyle w:val="Bezproreda"/>
        <w:jc w:val="both"/>
      </w:pPr>
      <w:r>
        <w:t>Poslovna godina završila je sa gubitkom u iznosu od 73.687 kuna (AOP-077)</w:t>
      </w:r>
    </w:p>
    <w:p w:rsidRDefault="00F4523C" w:rsidP="00F4523C" w:rsidR="00F4523C">
      <w:pPr>
        <w:pStyle w:val="Bezproreda"/>
        <w:jc w:val="both"/>
      </w:pPr>
    </w:p>
    <w:p w:rsidRDefault="00F4523C" w:rsidP="00F4523C" w:rsidR="00F4523C">
      <w:pPr>
        <w:pStyle w:val="Bezproreda"/>
        <w:jc w:val="both"/>
      </w:pPr>
      <w:r>
        <w:t>Kratkoročne obveze iskazane su u iznosu od 136.586 kuna (AOP-093), a sastoje se od:</w:t>
      </w:r>
    </w:p>
    <w:p w:rsidRDefault="00F4523C" w:rsidP="00F4523C" w:rsidR="00F4523C">
      <w:pPr>
        <w:pStyle w:val="Bezproreda"/>
        <w:jc w:val="both"/>
      </w:pPr>
    </w:p>
    <w:p w:rsidRDefault="00F4523C" w:rsidP="00F4523C" w:rsidR="00F4523C">
      <w:pPr>
        <w:pStyle w:val="Bezproreda"/>
        <w:jc w:val="both"/>
      </w:pPr>
      <w:r>
        <w:t xml:space="preserve">    - Obveze prema dobavljačima 300 kuna (AOP-98)</w:t>
      </w:r>
    </w:p>
    <w:p w:rsidRDefault="00F4523C" w:rsidP="00F4523C" w:rsidR="00F4523C">
      <w:pPr>
        <w:pStyle w:val="Bezproreda"/>
        <w:jc w:val="both"/>
      </w:pPr>
      <w:r>
        <w:t xml:space="preserve">    - Obveze prema zaposlenicima 92.780 kuna (AOP-101)</w:t>
      </w:r>
    </w:p>
    <w:p w:rsidRDefault="00F4523C" w:rsidP="00F4523C" w:rsidR="00F4523C">
      <w:pPr>
        <w:pStyle w:val="Bezproreda"/>
        <w:jc w:val="both"/>
      </w:pPr>
      <w:r>
        <w:t xml:space="preserve">    - Obveze za poreze, doprinose i sl. davanja 43.506 kuna (AOP-102)</w:t>
      </w:r>
    </w:p>
    <w:p w:rsidRDefault="00F4523C" w:rsidP="00F4523C" w:rsidR="00F4523C">
      <w:pPr>
        <w:pStyle w:val="Bezproreda"/>
        <w:jc w:val="both"/>
      </w:pPr>
      <w:r>
        <w:t xml:space="preserve">    </w:t>
      </w:r>
    </w:p>
    <w:p w:rsidRDefault="00F4523C" w:rsidP="00F4523C" w:rsidR="00F4523C">
      <w:pPr>
        <w:pStyle w:val="Bezproreda"/>
        <w:jc w:val="both"/>
      </w:pPr>
      <w:r>
        <w:t xml:space="preserve">F Ukupna PASIVA (AOP-107) iznosi 63.277 kuna </w:t>
      </w:r>
    </w:p>
    <w:p w:rsidRDefault="00F4523C" w:rsidP="00F4523C" w:rsidR="00F4523C">
      <w:pPr>
        <w:pStyle w:val="Bezproreda"/>
        <w:jc w:val="both"/>
      </w:pPr>
    </w:p>
    <w:p w:rsidRDefault="00F4523C" w:rsidP="00F4523C" w:rsidR="00F4523C">
      <w:pPr>
        <w:pStyle w:val="Bezproreda"/>
        <w:jc w:val="both"/>
      </w:pPr>
      <w:r>
        <w:t>Gubitak razdoblja (AOP-152) iznosi 73.687 kuna</w:t>
      </w:r>
    </w:p>
    <w:p w:rsidRDefault="00F4523C" w:rsidP="00F4523C" w:rsidR="00F4523C">
      <w:pPr>
        <w:pStyle w:val="Bezproreda"/>
        <w:jc w:val="both"/>
      </w:pPr>
    </w:p>
    <w:p w:rsidRDefault="00F4523C" w:rsidP="00F4523C" w:rsidR="00F4523C">
      <w:pPr>
        <w:pStyle w:val="Bezproreda"/>
        <w:jc w:val="both"/>
      </w:pPr>
      <w:r>
        <w:t xml:space="preserve">MALI RAJ j.d.o.o. za trgovinu i ugostiteljstvo, sa sjedištem u Starim </w:t>
      </w:r>
      <w:proofErr w:type="spellStart"/>
      <w:r>
        <w:t>Jankovcima</w:t>
      </w:r>
      <w:proofErr w:type="spellEnd"/>
      <w:r>
        <w:t xml:space="preserve">, bilježi negativan poslovni rezultat (gubitak) u iznosu od 73.687 kuna, u periodu od 01.01. do 31.12.2015. godine.  </w:t>
      </w:r>
    </w:p>
    <w:p w:rsidRDefault="00F4523C" w:rsidP="00F4523C" w:rsidR="00F4523C">
      <w:pPr>
        <w:pStyle w:val="Bezproreda"/>
        <w:jc w:val="both"/>
      </w:pPr>
    </w:p>
    <w:p w:rsidRDefault="00F4523C" w:rsidP="00F4523C" w:rsidR="00F4523C">
      <w:pPr>
        <w:pStyle w:val="Bezproreda"/>
        <w:jc w:val="both"/>
      </w:pPr>
      <w:r>
        <w:t xml:space="preserve">IX. Ukupni prihodi (AOP-146) iznose 84.761 kuna, a sastoje se od: </w:t>
      </w:r>
    </w:p>
    <w:p w:rsidRDefault="00F4523C" w:rsidP="00F4523C" w:rsidR="00F4523C">
      <w:pPr>
        <w:pStyle w:val="Bezproreda"/>
        <w:jc w:val="both"/>
      </w:pPr>
    </w:p>
    <w:p w:rsidRDefault="00F4523C" w:rsidP="00F4523C" w:rsidR="00F4523C">
      <w:pPr>
        <w:pStyle w:val="Bezproreda"/>
        <w:jc w:val="both"/>
      </w:pPr>
      <w:r>
        <w:t>-</w:t>
      </w:r>
      <w:r>
        <w:tab/>
        <w:t>Prihodi od prodaje (AOP-112) u iznosu od 84.761 kuna</w:t>
      </w:r>
    </w:p>
    <w:p w:rsidRDefault="00F4523C" w:rsidP="00F4523C" w:rsidR="00F4523C">
      <w:pPr>
        <w:pStyle w:val="Bezproreda"/>
        <w:jc w:val="both"/>
      </w:pPr>
    </w:p>
    <w:p w:rsidRDefault="00F4523C" w:rsidP="00F4523C" w:rsidR="00F4523C">
      <w:pPr>
        <w:pStyle w:val="Bezproreda"/>
        <w:jc w:val="both"/>
      </w:pPr>
      <w:r>
        <w:t>X. Ukupni rashodi (AOP-147) iznose 158.448 kuna, a čine ih:</w:t>
      </w:r>
    </w:p>
    <w:p w:rsidRDefault="00F4523C" w:rsidP="00F4523C" w:rsidR="00F4523C">
      <w:pPr>
        <w:pStyle w:val="Bezproreda"/>
        <w:jc w:val="both"/>
      </w:pPr>
    </w:p>
    <w:p w:rsidRDefault="00F4523C" w:rsidP="00F4523C" w:rsidR="00F4523C">
      <w:pPr>
        <w:pStyle w:val="Bezproreda"/>
        <w:jc w:val="both"/>
      </w:pPr>
      <w:r>
        <w:t>-</w:t>
      </w:r>
      <w:r>
        <w:tab/>
        <w:t>Materijalni troškovi (AOP-116) u iznosu 51.910 kuna</w:t>
      </w:r>
    </w:p>
    <w:p w:rsidRDefault="00F4523C" w:rsidP="00F4523C" w:rsidR="00F4523C">
      <w:pPr>
        <w:pStyle w:val="Bezproreda"/>
        <w:jc w:val="both"/>
      </w:pPr>
      <w:r>
        <w:t>-</w:t>
      </w:r>
      <w:r>
        <w:tab/>
        <w:t>Troškovi osoblja (AOP-120) u iznosu 106.538 kuna</w:t>
      </w:r>
    </w:p>
    <w:p w:rsidRDefault="00F4523C" w:rsidP="00F4523C" w:rsidR="00F4523C">
      <w:pPr>
        <w:pStyle w:val="Bezproreda"/>
        <w:jc w:val="both"/>
      </w:pPr>
    </w:p>
    <w:p w:rsidRDefault="00F4523C" w:rsidP="00F4523C" w:rsidR="00F4523C">
      <w:pPr>
        <w:pStyle w:val="Bezproreda"/>
        <w:jc w:val="both"/>
      </w:pPr>
      <w:r>
        <w:t>Poslovni rashodi (AOP-114)  iznose 158.448 kuna</w:t>
      </w:r>
    </w:p>
    <w:p w:rsidRDefault="00F4523C" w:rsidP="00F4523C" w:rsidR="00F4523C">
      <w:pPr>
        <w:pStyle w:val="Bezproreda"/>
        <w:jc w:val="both"/>
      </w:pPr>
    </w:p>
    <w:p w:rsidRDefault="00F4523C" w:rsidP="00F4523C" w:rsidR="00F4523C">
      <w:pPr>
        <w:pStyle w:val="Bezproreda"/>
        <w:jc w:val="both"/>
      </w:pPr>
      <w:r>
        <w:t>Društvo je osnovano 2013. godine, a posljednja predana financijska izvješća odnose se na 2015. godinu.</w:t>
      </w:r>
    </w:p>
    <w:p w:rsidRDefault="00F4523C" w:rsidP="00F4523C" w:rsidR="00F4523C">
      <w:pPr>
        <w:pStyle w:val="Bezproreda"/>
        <w:jc w:val="both"/>
      </w:pPr>
      <w:r>
        <w:t xml:space="preserve">FINA u prijedlogu za otvaranje stečajnog postupka navodi da dužnik na dan 01.09.2015. g. u očevidniku redoslijeda osnova za plaćanje ima evidentirane neizvršene osnove za plaćanje u neprekinutom razdoblju od 299 dana u ukupnom iznosu od 3.416,80 kn, u koji iznos je uračunata kamata i naknada FINE za provedbu ovrhe na novčanim sredstvima. U skladu s tim, evidentno je da postoji stečajni razlog, a to je nesposobnost za plaćanje, prema čl. 6 st. 2 SZ-a.  </w:t>
      </w:r>
    </w:p>
    <w:p w:rsidRDefault="00F4523C" w:rsidP="00F4523C" w:rsidR="00F4523C">
      <w:pPr>
        <w:pStyle w:val="Bezproreda"/>
        <w:jc w:val="both"/>
      </w:pPr>
      <w:r>
        <w:lastRenderedPageBreak/>
        <w:t>Dužnik sa 31.12.2015.g. više nema zaposlenih radnika.</w:t>
      </w:r>
    </w:p>
    <w:p w:rsidRDefault="00F4523C" w:rsidP="00F4523C" w:rsidR="00F4523C">
      <w:pPr>
        <w:pStyle w:val="Bezproreda"/>
        <w:jc w:val="both"/>
      </w:pPr>
    </w:p>
    <w:p w:rsidRDefault="00F4523C" w:rsidP="00F4523C" w:rsidR="00F4523C">
      <w:pPr>
        <w:pStyle w:val="Bezproreda"/>
        <w:jc w:val="both"/>
      </w:pPr>
      <w:r>
        <w:t xml:space="preserve">S obzirom da dužnik ne raspolaže  financijskom, niti materijalnom imovinom koja bi sačinjavala stečajnu masu za podmirenje obveza, predlaže se stečajnoj sutkinji da se donese uz primjenu čl. 132 Stečajnog zakona rješenje o otvaranju i ujedno zatvaranju  stečajnog postupka odnosno, da pozovu zainteresirane osobe za vođenje postupka na uplatu troškova u iznosu od  30.000,00 kuna (10.000,00 kn nagrada stečajnom upravitelju, 1.500,00 kn troškovi zatvaranja žiro računa, izrada žiga, pristojbe; 1.500,00 kn sudska ovjera potpisa; 2.000,00 kn troškovi vođenja poslovnih knjiga; 15.000,00 trošak budućih parnica). </w:t>
      </w:r>
    </w:p>
    <w:p w:rsidRDefault="00F4523C" w:rsidP="00F4523C" w:rsidR="00F4523C">
      <w:pPr>
        <w:pStyle w:val="Bezproreda"/>
        <w:jc w:val="both"/>
      </w:pPr>
    </w:p>
    <w:p w:rsidRDefault="00F4523C" w:rsidP="00F4523C" w:rsidR="00F4523C">
      <w:pPr>
        <w:pStyle w:val="Bezproreda"/>
        <w:jc w:val="both"/>
      </w:pPr>
      <w:r>
        <w:tab/>
        <w:t>Naveo je da je osobno obišao sjedište dužnika te da se na istom ne nalazi dužnik koji je bio u najmu a da se sada već nalaze drugi najmoprimci.</w:t>
      </w:r>
    </w:p>
    <w:p w:rsidRDefault="00F4523C" w:rsidP="00F4523C" w:rsidR="00F4523C">
      <w:pPr>
        <w:pStyle w:val="Bezproreda"/>
        <w:jc w:val="both"/>
      </w:pPr>
    </w:p>
    <w:p w:rsidRDefault="00F4523C" w:rsidP="00F4523C" w:rsidR="00F4523C">
      <w:pPr>
        <w:pStyle w:val="Bezproreda"/>
        <w:jc w:val="both"/>
      </w:pPr>
      <w:r>
        <w:tab/>
        <w:t xml:space="preserve">Nazočna ŽDO se suglasila s prijedlogom </w:t>
      </w:r>
      <w:proofErr w:type="spellStart"/>
      <w:r>
        <w:t>privr</w:t>
      </w:r>
      <w:proofErr w:type="spellEnd"/>
      <w:r>
        <w:t>. st. upravitelja te s njegovim izvješćem.</w:t>
      </w:r>
    </w:p>
    <w:p w:rsidRDefault="0052431F" w:rsidP="00F4523C" w:rsidR="00E45C1E" w:rsidRPr="00EF2905">
      <w:pPr>
        <w:pStyle w:val="Bezproreda"/>
        <w:jc w:val="both"/>
      </w:pPr>
      <w:r>
        <w:rPr>
          <w:bCs/>
        </w:rPr>
        <w:tab/>
      </w:r>
    </w:p>
    <w:p w:rsidRDefault="00D079C2" w:rsidP="00D079C2" w:rsidR="00D079C2">
      <w:pPr>
        <w:ind w:firstLine="708"/>
        <w:jc w:val="both"/>
      </w:pPr>
      <w:r w:rsidRPr="005E551C">
        <w:t>Rješenjem ovoga suda broj St-</w:t>
      </w:r>
      <w:r w:rsidR="00F4523C">
        <w:t>1958</w:t>
      </w:r>
      <w:r w:rsidR="00132B28">
        <w:t>/1</w:t>
      </w:r>
      <w:r w:rsidR="0052431F">
        <w:t>6</w:t>
      </w:r>
      <w:r w:rsidR="00132B28">
        <w:t xml:space="preserve"> od </w:t>
      </w:r>
      <w:r w:rsidR="00F4523C">
        <w:t>22. rujna</w:t>
      </w:r>
      <w:r w:rsidR="0052431F">
        <w:t xml:space="preserve"> 2017. g.</w:t>
      </w:r>
      <w:r w:rsidRPr="005E551C">
        <w:t xml:space="preserve"> pozvane su osobe koje imaju pravni interes da se provede stečajni postupak nad dužnikom da u roku od 15 dana solidarno uplate na sudski depozit ovoga suda iznos od </w:t>
      </w:r>
      <w:r w:rsidR="0052431F">
        <w:t>30</w:t>
      </w:r>
      <w:r w:rsidRPr="005E551C">
        <w:t>.000,00 kn na ime predujma za pokriće troškova kako prethodnog tako i otvorenog stečajnog postupka.</w:t>
      </w:r>
    </w:p>
    <w:p w:rsidRDefault="00497833" w:rsidP="00D079C2" w:rsidR="00497833" w:rsidRPr="005E551C">
      <w:pPr>
        <w:ind w:firstLine="708"/>
        <w:jc w:val="both"/>
      </w:pPr>
    </w:p>
    <w:p w:rsidRDefault="007D2041" w:rsidP="00D079C2" w:rsidR="007D2041">
      <w:pPr>
        <w:ind w:firstLine="708"/>
        <w:jc w:val="both"/>
      </w:pPr>
      <w:r w:rsidRPr="005E551C">
        <w:t xml:space="preserve">Navedeno rješenje objavljeno je </w:t>
      </w:r>
      <w:r w:rsidR="00831D30">
        <w:t xml:space="preserve">na e-oglasnoj ploči Trgovačkog suda u Osijeku dana </w:t>
      </w:r>
      <w:r w:rsidR="00F4523C">
        <w:t>22. rujna</w:t>
      </w:r>
      <w:r w:rsidR="0052431F">
        <w:t xml:space="preserve"> 2017. g.</w:t>
      </w:r>
    </w:p>
    <w:p w:rsidRDefault="0052431F" w:rsidP="0052431F" w:rsidR="00497833" w:rsidRPr="005E551C">
      <w:pPr>
        <w:tabs>
          <w:tab w:pos="1170" w:val="left"/>
        </w:tabs>
        <w:ind w:firstLine="708"/>
        <w:jc w:val="both"/>
      </w:pPr>
      <w:r>
        <w:tab/>
      </w:r>
    </w:p>
    <w:p w:rsidRDefault="007D2041" w:rsidP="006A7184" w:rsidR="007D2041" w:rsidRPr="005E551C">
      <w:pPr>
        <w:ind w:firstLine="708"/>
        <w:jc w:val="both"/>
      </w:pPr>
      <w:r w:rsidRPr="005E551C">
        <w:t>Po pozivu suda na gore navedeno rješenje u zadanom roku nitko od zainteresiranih osoba nije uplatio predujam za pokriće troškova stečajnog postupka.</w:t>
      </w:r>
    </w:p>
    <w:p w:rsidRDefault="007D2041" w:rsidP="006A7184" w:rsidR="007D2041" w:rsidRPr="005E551C">
      <w:pPr>
        <w:jc w:val="both"/>
      </w:pPr>
    </w:p>
    <w:p w:rsidRDefault="007D2041" w:rsidP="00F4523C" w:rsidR="00F4523C">
      <w:pPr>
        <w:pStyle w:val="Bezproreda"/>
        <w:ind w:firstLine="708"/>
        <w:jc w:val="both"/>
      </w:pPr>
      <w:r w:rsidRPr="00B654E2">
        <w:t xml:space="preserve">Sud je proveo uvid u priloženu dokumentaciju i to: </w:t>
      </w:r>
      <w:r w:rsidR="00F4523C">
        <w:t xml:space="preserve">Prijedlog FINE za otvaranje st. postupka od 20.6.2016. g. povijesni izvadak iz sudskog registra, bilanca na dan 31.12.2015. g., račun dobiti i gubitka za 2015. g., zaključna lista 31.12.2015. g., prijava poreza na dobit za 2012. g., utvrđivanje porezne osnovice i porezne obveze, preslika pisma </w:t>
      </w:r>
      <w:proofErr w:type="spellStart"/>
      <w:r w:rsidR="00F4523C">
        <w:t>z.z</w:t>
      </w:r>
      <w:proofErr w:type="spellEnd"/>
      <w:r w:rsidR="00F4523C">
        <w:t>. dužnika.</w:t>
      </w:r>
    </w:p>
    <w:p w:rsidRDefault="0052431F" w:rsidP="00F4523C" w:rsidR="0052431F" w:rsidRPr="00EF2905">
      <w:pPr>
        <w:pStyle w:val="Bezproreda"/>
        <w:ind w:firstLine="708"/>
        <w:jc w:val="both"/>
      </w:pPr>
    </w:p>
    <w:p w:rsidRDefault="007D2041" w:rsidP="00EF2905" w:rsidR="00497833">
      <w:pPr>
        <w:pStyle w:val="Odlomakpopisa"/>
        <w:ind w:firstLine="708" w:left="0"/>
        <w:jc w:val="both"/>
      </w:pPr>
      <w:r w:rsidRPr="00EF2905">
        <w:rPr>
          <w:lang w:val="hr-HR"/>
        </w:rPr>
        <w:t xml:space="preserve">Slijedom navedenog a temeljem provedenog dokaznog postupka sud je utvrdio da su ispunjene pretpostavke za otvaranje stečajnog postupka nad dužnikom propisane čl. </w:t>
      </w:r>
      <w:r w:rsidR="00B654E2" w:rsidRPr="00EF2905">
        <w:rPr>
          <w:lang w:val="hr-HR"/>
        </w:rPr>
        <w:t>5</w:t>
      </w:r>
      <w:r w:rsidRPr="00EF2905">
        <w:rPr>
          <w:lang w:val="hr-HR"/>
        </w:rPr>
        <w:t xml:space="preserve"> Stečajnog zakona („Narodne novine“ broj </w:t>
      </w:r>
      <w:r w:rsidR="00B654E2" w:rsidRPr="00EF2905">
        <w:rPr>
          <w:lang w:val="hr-HR"/>
        </w:rPr>
        <w:t xml:space="preserve">71/15 </w:t>
      </w:r>
      <w:r w:rsidRPr="00EF2905">
        <w:rPr>
          <w:lang w:val="hr-HR"/>
        </w:rPr>
        <w:t xml:space="preserve">u daljnjem tekstu SZ) -  </w:t>
      </w:r>
      <w:r w:rsidR="00AB2B8B" w:rsidRPr="00EF2905">
        <w:rPr>
          <w:lang w:val="hr-HR"/>
        </w:rPr>
        <w:t xml:space="preserve">nesposobnost za plaćanje </w:t>
      </w:r>
      <w:r w:rsidRPr="00EF2905">
        <w:rPr>
          <w:lang w:val="hr-HR"/>
        </w:rPr>
        <w:t>te ujedno da dužnik ne posjeduje nikakvu imovinu a niti onu koja bi bila dovoljna za namirenje troškova stečajnog postupka</w:t>
      </w:r>
      <w:r w:rsidRPr="005E551C">
        <w:t xml:space="preserve"> </w:t>
      </w:r>
      <w:proofErr w:type="spellStart"/>
      <w:r w:rsidRPr="005E551C">
        <w:t>valjalo</w:t>
      </w:r>
      <w:proofErr w:type="spellEnd"/>
      <w:r w:rsidRPr="005E551C">
        <w:t xml:space="preserve"> je </w:t>
      </w:r>
      <w:proofErr w:type="spellStart"/>
      <w:r w:rsidRPr="005E551C">
        <w:t>sukladno</w:t>
      </w:r>
      <w:proofErr w:type="spellEnd"/>
      <w:r w:rsidRPr="005E551C">
        <w:t xml:space="preserve"> </w:t>
      </w:r>
      <w:proofErr w:type="spellStart"/>
      <w:r w:rsidRPr="005E551C">
        <w:t>čl</w:t>
      </w:r>
      <w:proofErr w:type="spellEnd"/>
      <w:r w:rsidRPr="005E551C">
        <w:t xml:space="preserve">. </w:t>
      </w:r>
      <w:proofErr w:type="gramStart"/>
      <w:r w:rsidR="00831D30">
        <w:t xml:space="preserve">132 </w:t>
      </w:r>
      <w:proofErr w:type="spellStart"/>
      <w:r w:rsidR="00B654E2">
        <w:t>st.</w:t>
      </w:r>
      <w:proofErr w:type="spellEnd"/>
      <w:r w:rsidR="00B654E2">
        <w:t xml:space="preserve"> 2 </w:t>
      </w:r>
      <w:proofErr w:type="spellStart"/>
      <w:r w:rsidR="00831D30">
        <w:t>Stečajnog</w:t>
      </w:r>
      <w:proofErr w:type="spellEnd"/>
      <w:r w:rsidR="00831D30">
        <w:t xml:space="preserve"> </w:t>
      </w:r>
      <w:proofErr w:type="spellStart"/>
      <w:r w:rsidR="00831D30">
        <w:t>zakona</w:t>
      </w:r>
      <w:proofErr w:type="spellEnd"/>
      <w:r w:rsidR="00831D30">
        <w:t xml:space="preserve"> (NN br. 71/15)</w:t>
      </w:r>
      <w:r w:rsidR="00B654E2">
        <w:t xml:space="preserve"> </w:t>
      </w:r>
      <w:proofErr w:type="spellStart"/>
      <w:r w:rsidR="00B654E2">
        <w:t>donijeti</w:t>
      </w:r>
      <w:proofErr w:type="spellEnd"/>
      <w:r w:rsidR="00B654E2">
        <w:t xml:space="preserve"> </w:t>
      </w:r>
      <w:proofErr w:type="spellStart"/>
      <w:r w:rsidR="00B654E2">
        <w:t>rješenje</w:t>
      </w:r>
      <w:proofErr w:type="spellEnd"/>
      <w:r w:rsidR="00B654E2">
        <w:t xml:space="preserve"> o </w:t>
      </w:r>
      <w:proofErr w:type="spellStart"/>
      <w:r w:rsidR="00B654E2">
        <w:t>otvaranju</w:t>
      </w:r>
      <w:proofErr w:type="spellEnd"/>
      <w:r w:rsidR="00B654E2">
        <w:t xml:space="preserve"> </w:t>
      </w:r>
      <w:proofErr w:type="spellStart"/>
      <w:r w:rsidR="00B654E2">
        <w:t>i</w:t>
      </w:r>
      <w:proofErr w:type="spellEnd"/>
      <w:r w:rsidR="00B654E2">
        <w:t xml:space="preserve"> </w:t>
      </w:r>
      <w:proofErr w:type="spellStart"/>
      <w:r w:rsidR="00B654E2">
        <w:t>zaključenju</w:t>
      </w:r>
      <w:proofErr w:type="spellEnd"/>
      <w:r w:rsidR="00B654E2">
        <w:t xml:space="preserve"> </w:t>
      </w:r>
      <w:proofErr w:type="spellStart"/>
      <w:r w:rsidR="00B654E2">
        <w:t>stečajnog</w:t>
      </w:r>
      <w:proofErr w:type="spellEnd"/>
      <w:r w:rsidR="00B654E2">
        <w:t xml:space="preserve"> </w:t>
      </w:r>
      <w:proofErr w:type="spellStart"/>
      <w:r w:rsidR="00B654E2">
        <w:t>postupa</w:t>
      </w:r>
      <w:proofErr w:type="spellEnd"/>
      <w:r w:rsidR="00B654E2">
        <w:t xml:space="preserve"> </w:t>
      </w:r>
      <w:proofErr w:type="spellStart"/>
      <w:r w:rsidR="00B654E2">
        <w:t>i</w:t>
      </w:r>
      <w:proofErr w:type="spellEnd"/>
      <w:r w:rsidRPr="005E551C">
        <w:t xml:space="preserve"> </w:t>
      </w:r>
      <w:proofErr w:type="spellStart"/>
      <w:r w:rsidRPr="005E551C">
        <w:t>odlučiti</w:t>
      </w:r>
      <w:proofErr w:type="spellEnd"/>
      <w:r w:rsidRPr="005E551C">
        <w:t xml:space="preserve"> </w:t>
      </w:r>
      <w:proofErr w:type="spellStart"/>
      <w:r w:rsidRPr="005E551C">
        <w:t>kao</w:t>
      </w:r>
      <w:proofErr w:type="spellEnd"/>
      <w:r w:rsidRPr="005E551C">
        <w:t xml:space="preserve"> u </w:t>
      </w:r>
      <w:proofErr w:type="spellStart"/>
      <w:r w:rsidRPr="005E551C">
        <w:t>izreci</w:t>
      </w:r>
      <w:proofErr w:type="spellEnd"/>
      <w:r w:rsidRPr="005E551C">
        <w:t>.</w:t>
      </w:r>
      <w:proofErr w:type="gramEnd"/>
    </w:p>
    <w:p w:rsidRDefault="00002498" w:rsidP="00EF2905" w:rsidR="00002498">
      <w:pPr>
        <w:pStyle w:val="Odlomakpopisa"/>
        <w:ind w:firstLine="708" w:left="0"/>
        <w:jc w:val="both"/>
      </w:pPr>
    </w:p>
    <w:p w:rsidRDefault="00002498" w:rsidP="00EF2905" w:rsidR="00002498">
      <w:pPr>
        <w:pStyle w:val="Odlomakpopisa"/>
        <w:ind w:firstLine="708" w:left="0"/>
        <w:jc w:val="both"/>
      </w:pPr>
    </w:p>
    <w:p w:rsidRDefault="00002498" w:rsidP="00EF2905" w:rsidR="00002498">
      <w:pPr>
        <w:pStyle w:val="Odlomakpopisa"/>
        <w:ind w:firstLine="708" w:left="0"/>
        <w:jc w:val="both"/>
      </w:pPr>
    </w:p>
    <w:p w:rsidRDefault="00002498" w:rsidP="00EF2905" w:rsidR="00002498">
      <w:pPr>
        <w:pStyle w:val="Odlomakpopisa"/>
        <w:ind w:firstLine="708" w:left="0"/>
        <w:jc w:val="both"/>
      </w:pPr>
    </w:p>
    <w:p w:rsidRDefault="00002498" w:rsidP="00EF2905" w:rsidR="00002498">
      <w:pPr>
        <w:pStyle w:val="Odlomakpopisa"/>
        <w:ind w:firstLine="708" w:left="0"/>
        <w:jc w:val="both"/>
      </w:pPr>
    </w:p>
    <w:p w:rsidRDefault="00002498" w:rsidP="00EF2905" w:rsidR="00002498" w:rsidRPr="005E551C">
      <w:pPr>
        <w:pStyle w:val="Odlomakpopisa"/>
        <w:ind w:firstLine="708" w:left="0"/>
        <w:jc w:val="both"/>
      </w:pPr>
    </w:p>
    <w:p w:rsidRDefault="00831D30" w:rsidP="007D2041" w:rsidR="00BA7BA2">
      <w:pPr>
        <w:jc w:val="both"/>
      </w:pPr>
      <w:r>
        <w:tab/>
        <w:t>Za stečajnog upravitelja, automatskim odabirom, imenovan</w:t>
      </w:r>
      <w:r w:rsidR="00EB20E7">
        <w:t xml:space="preserve"> je </w:t>
      </w:r>
      <w:r w:rsidR="0052431F">
        <w:t xml:space="preserve">Ivan Perković iz </w:t>
      </w:r>
      <w:proofErr w:type="spellStart"/>
      <w:r w:rsidR="0052431F">
        <w:t>Josipovca</w:t>
      </w:r>
      <w:proofErr w:type="spellEnd"/>
      <w:r w:rsidR="0052431F">
        <w:t xml:space="preserve"> </w:t>
      </w:r>
      <w:r>
        <w:t>s liste A stečajnih upravitelja za područje nadležnosti ovoga suda a sukladno čl. 84 st. 1 u vezi s čl. 85 st. 2 SZ.</w:t>
      </w:r>
    </w:p>
    <w:p w:rsidRDefault="00EB20E7" w:rsidP="007D2041" w:rsidR="00EB20E7">
      <w:pPr>
        <w:jc w:val="both"/>
      </w:pPr>
    </w:p>
    <w:p w:rsidRDefault="00002498" w:rsidP="007D2041" w:rsidR="00002498">
      <w:pPr>
        <w:jc w:val="both"/>
      </w:pPr>
    </w:p>
    <w:p w:rsidRDefault="00002498" w:rsidP="007D2041" w:rsidR="00002498">
      <w:pPr>
        <w:jc w:val="both"/>
      </w:pPr>
    </w:p>
    <w:p w:rsidRDefault="002D4C00" w:rsidP="007D2041" w:rsidR="002D4C00">
      <w:pPr>
        <w:jc w:val="both"/>
      </w:pPr>
    </w:p>
    <w:p w:rsidRDefault="00324E7F" w:rsidP="00D079C2" w:rsidR="00EB20E7">
      <w:pPr>
        <w:jc w:val="center"/>
      </w:pPr>
      <w:r w:rsidRPr="00D2596C">
        <w:t xml:space="preserve">U Osijeku </w:t>
      </w:r>
      <w:r w:rsidR="00002498">
        <w:t>29. studenog</w:t>
      </w:r>
      <w:r w:rsidR="0052431F">
        <w:t xml:space="preserve"> </w:t>
      </w:r>
      <w:r w:rsidR="00E45C1E">
        <w:t xml:space="preserve"> 2017. g.</w:t>
      </w:r>
    </w:p>
    <w:p w:rsidRDefault="002D4C00" w:rsidP="00D079C2" w:rsidR="002D4C00">
      <w:pPr>
        <w:jc w:val="center"/>
      </w:pPr>
    </w:p>
    <w:p w:rsidRDefault="00590AC7" w:rsidP="00F058D9" w:rsidR="00590AC7">
      <w:pPr>
        <w:tabs>
          <w:tab w:pos="1065" w:val="left"/>
        </w:tabs>
      </w:pPr>
    </w:p>
    <w:p w:rsidRDefault="00002498" w:rsidP="00F058D9" w:rsidR="00002498">
      <w:pPr>
        <w:tabs>
          <w:tab w:pos="1065" w:val="left"/>
        </w:tabs>
      </w:pPr>
    </w:p>
    <w:p w:rsidRDefault="00002498" w:rsidP="00F058D9" w:rsidR="00002498">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984C3D" w:rsidR="00831D30">
      <w:pPr>
        <w:ind w:hanging="5760" w:left="5760"/>
      </w:pPr>
      <w:r>
        <w:tab/>
      </w:r>
      <w:r>
        <w:tab/>
        <w:t>Nada Roso</w:t>
      </w:r>
      <w:r w:rsidR="00DF5F6A">
        <w:t xml:space="preserve">        </w:t>
      </w:r>
    </w:p>
    <w:p w:rsidRDefault="00831D30" w:rsidP="00132B28" w:rsidR="00831D30"/>
    <w:p w:rsidRDefault="00DF5F6A" w:rsidP="004A2B09" w:rsidR="00DF5F6A" w:rsidRPr="004A2B09">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pPr>
        <w:jc w:val="both"/>
      </w:pPr>
    </w:p>
    <w:p w:rsidRDefault="007D7E9A" w:rsidP="00DF5F6A" w:rsidR="007D7E9A" w:rsidRPr="007C599D">
      <w:pPr>
        <w:jc w:val="both"/>
        <w:rPr>
          <w:b/>
        </w:rPr>
      </w:pPr>
    </w:p>
    <w:p w:rsidRDefault="00DF5F6A" w:rsidP="00DF5F6A" w:rsidR="00DF5F6A" w:rsidRPr="007D7E9A">
      <w:pPr>
        <w:jc w:val="both"/>
      </w:pPr>
      <w:r w:rsidRPr="007D7E9A">
        <w:t>DNA:</w:t>
      </w:r>
    </w:p>
    <w:p w:rsidRDefault="00DF5F6A" w:rsidP="00EB20E7" w:rsidR="007D2041" w:rsidRPr="007D7E9A">
      <w:pPr>
        <w:tabs>
          <w:tab w:pos="4425" w:val="left"/>
        </w:tabs>
      </w:pPr>
      <w:r w:rsidRPr="007D7E9A">
        <w:t>1.</w:t>
      </w:r>
      <w:r w:rsidRPr="007D7E9A">
        <w:rPr>
          <w:b/>
        </w:rPr>
        <w:t xml:space="preserve"> </w:t>
      </w:r>
      <w:r w:rsidRPr="007D7E9A">
        <w:t>stečajn</w:t>
      </w:r>
      <w:r w:rsidR="00E33447" w:rsidRPr="007D7E9A">
        <w:t>i</w:t>
      </w:r>
      <w:r w:rsidRPr="007D7E9A">
        <w:t xml:space="preserve"> uprav. </w:t>
      </w:r>
      <w:r w:rsidR="0052431F">
        <w:t>Ivan Perković</w:t>
      </w:r>
    </w:p>
    <w:p w:rsidRDefault="00DD1315" w:rsidP="006A7184" w:rsidR="00DF5F6A">
      <w:pPr>
        <w:tabs>
          <w:tab w:pos="5580" w:val="left"/>
        </w:tabs>
        <w:jc w:val="both"/>
      </w:pPr>
      <w:r>
        <w:t>2</w:t>
      </w:r>
      <w:r w:rsidR="00DF5F6A" w:rsidRPr="007D7E9A">
        <w:t>.</w:t>
      </w:r>
      <w:r w:rsidR="00DF5F6A" w:rsidRPr="007D7E9A">
        <w:rPr>
          <w:b/>
        </w:rPr>
        <w:t xml:space="preserve"> </w:t>
      </w:r>
      <w:r w:rsidR="00DF5F6A" w:rsidRPr="007D7E9A">
        <w:t xml:space="preserve">ŽDO </w:t>
      </w:r>
      <w:r w:rsidR="00D079C2">
        <w:t>Osijek</w:t>
      </w:r>
      <w:r w:rsidR="006A7184">
        <w:tab/>
      </w:r>
    </w:p>
    <w:p w:rsidRDefault="00132B28" w:rsidP="00163859" w:rsidR="00EB20E7">
      <w:pPr>
        <w:tabs>
          <w:tab w:pos="3225" w:val="left"/>
          <w:tab w:pos="6105" w:val="left"/>
        </w:tabs>
        <w:jc w:val="both"/>
      </w:pPr>
      <w:r>
        <w:t>4</w:t>
      </w:r>
      <w:r w:rsidR="007D7E9A" w:rsidRPr="0017695F">
        <w:t>. dužnik</w:t>
      </w:r>
    </w:p>
    <w:p w:rsidRDefault="005D49B4" w:rsidP="002D4C00" w:rsidR="00163859">
      <w:pPr>
        <w:tabs>
          <w:tab w:pos="3225" w:val="left"/>
          <w:tab w:pos="6105" w:val="left"/>
        </w:tabs>
        <w:jc w:val="both"/>
      </w:pPr>
      <w:r>
        <w:t xml:space="preserve">5. </w:t>
      </w:r>
      <w:r w:rsidR="007D7E9A">
        <w:t>e-</w:t>
      </w:r>
      <w:proofErr w:type="spellStart"/>
      <w:r w:rsidR="00DF5F6A" w:rsidRPr="007D7E9A">
        <w:t>ogl</w:t>
      </w:r>
      <w:proofErr w:type="spellEnd"/>
      <w:r w:rsidR="00DF5F6A" w:rsidRPr="007D7E9A">
        <w:t>. pl.</w:t>
      </w:r>
      <w:r w:rsidR="00E45C1E">
        <w:tab/>
      </w:r>
      <w:r w:rsidR="002D4C00">
        <w:tab/>
      </w:r>
    </w:p>
    <w:p w:rsidRDefault="005D49B4" w:rsidP="00163859" w:rsidR="00163859">
      <w:pPr>
        <w:tabs>
          <w:tab w:pos="3225" w:val="left"/>
          <w:tab w:pos="5850" w:val="left"/>
        </w:tabs>
        <w:jc w:val="both"/>
      </w:pPr>
      <w:r>
        <w:t>6</w:t>
      </w:r>
      <w:r w:rsidR="00163859">
        <w:t>. Registar</w:t>
      </w:r>
      <w:r w:rsidR="005456F8">
        <w:t xml:space="preserve"> TS Osijek</w:t>
      </w:r>
    </w:p>
    <w:p w:rsidRDefault="005D49B4" w:rsidP="00163859" w:rsidR="00163859">
      <w:pPr>
        <w:tabs>
          <w:tab w:pos="3225" w:val="left"/>
          <w:tab w:pos="5850" w:val="left"/>
        </w:tabs>
        <w:jc w:val="both"/>
      </w:pPr>
      <w:r>
        <w:t>7</w:t>
      </w:r>
      <w:r w:rsidR="00163859">
        <w:t>. FINA</w:t>
      </w:r>
    </w:p>
    <w:p w:rsidRDefault="005D49B4" w:rsidP="00002498" w:rsidR="00163859">
      <w:pPr>
        <w:tabs>
          <w:tab w:pos="1545" w:val="left"/>
        </w:tabs>
        <w:jc w:val="both"/>
      </w:pPr>
      <w:r>
        <w:t>8</w:t>
      </w:r>
      <w:r w:rsidR="00163859">
        <w:t xml:space="preserve">. kal. </w:t>
      </w:r>
      <w:r w:rsidR="00002498">
        <w:t>29.12.</w:t>
      </w: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EF2905" w:rsidP="00F058D9" w:rsidR="00EF2905">
      <w:pPr>
        <w:jc w:val="both"/>
        <w:rPr>
          <w:sz w:val="20"/>
          <w:szCs w:val="20"/>
        </w:rPr>
      </w:pPr>
    </w:p>
    <w:p w:rsidRDefault="00EF2905" w:rsidP="00F058D9" w:rsidR="00EF2905">
      <w:pPr>
        <w:jc w:val="both"/>
        <w:rPr>
          <w:sz w:val="20"/>
          <w:szCs w:val="20"/>
        </w:rPr>
      </w:pPr>
    </w:p>
    <w:p w:rsidRDefault="00EF2905" w:rsidP="00F058D9" w:rsidR="00EF2905">
      <w:pPr>
        <w:jc w:val="both"/>
        <w:rPr>
          <w:sz w:val="20"/>
          <w:szCs w:val="20"/>
        </w:rPr>
      </w:pPr>
    </w:p>
    <w:p w:rsidRDefault="00EF2905" w:rsidP="00F058D9" w:rsidR="00EF2905">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A27BAA" w:rsidP="00A27BAA" w:rsidR="00A27BAA" w:rsidRPr="00EF33B5">
      <w:bookmarkStart w:name="_GoBack" w:id="0"/>
      <w:bookmarkEnd w:id="0"/>
    </w:p>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74651" w:rsidR="00474651">
      <w:r>
        <w:separator/>
      </w:r>
    </w:p>
  </w:endnote>
  <w:endnote w:id="0" w:type="continuationSeparator">
    <w:p w:rsidRDefault="00474651" w:rsidR="0047465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74651" w:rsidR="00474651">
      <w:r>
        <w:separator/>
      </w:r>
    </w:p>
  </w:footnote>
  <w:footnote w:id="0" w:type="continuationSeparator">
    <w:p w:rsidRDefault="00474651" w:rsidR="0047465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2905" w:rsidP="001D04A7" w:rsidR="00EF290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F2905" w:rsidR="00EF290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2905" w:rsidP="001D04A7" w:rsidR="00EF290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E3DB4">
      <w:rPr>
        <w:rStyle w:val="Brojstranice"/>
        <w:noProof/>
      </w:rPr>
      <w:t>- 8 -</w:t>
    </w:r>
    <w:r>
      <w:rPr>
        <w:rStyle w:val="Brojstranice"/>
      </w:rPr>
      <w:fldChar w:fldCharType="end"/>
    </w:r>
  </w:p>
  <w:p w:rsidRDefault="00002498" w:rsidP="00002498" w:rsidR="00002498">
    <w:pPr>
      <w:jc w:val="right"/>
    </w:pPr>
    <w:r>
      <w:t>Broj: 6 St-1958/16-21</w:t>
    </w:r>
  </w:p>
  <w:p w:rsidRDefault="00EF2905" w:rsidP="001B0EE8" w:rsidR="00EF2905">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0A3D752F"/>
    <w:multiLevelType w:val="multilevel"/>
    <w:tmpl w:val="7A2C84FA"/>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080" w:left="144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440" w:left="1800"/>
      </w:pPr>
      <w:rPr>
        <w:rFonts w:hint="default"/>
      </w:rPr>
    </w:lvl>
  </w:abstractNum>
  <w:abstractNum w:abstractNumId="6">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8">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1D91090B"/>
    <w:multiLevelType w:val="hybridMultilevel"/>
    <w:tmpl w:val="8C0C29D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1">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35B81DA5"/>
    <w:multiLevelType w:val="hybridMultilevel"/>
    <w:tmpl w:val="DD06D858"/>
    <w:lvl w:tplc="E0B64CF6"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3">
    <w:nsid w:val="37B97B6F"/>
    <w:multiLevelType w:val="hybridMultilevel"/>
    <w:tmpl w:val="6F6CE9F6"/>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5">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6">
    <w:nsid w:val="5274760B"/>
    <w:multiLevelType w:val="multilevel"/>
    <w:tmpl w:val="6FE65ADC"/>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080" w:left="144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440" w:left="1800"/>
      </w:pPr>
      <w:rPr>
        <w:rFonts w:hint="default"/>
      </w:rPr>
    </w:lvl>
  </w:abstractNum>
  <w:abstractNum w:abstractNumId="17">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8">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5A721A8D"/>
    <w:multiLevelType w:val="hybridMultilevel"/>
    <w:tmpl w:val="9F1A1068"/>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2">
    <w:nsid w:val="67F901AB"/>
    <w:multiLevelType w:val="hybridMultilevel"/>
    <w:tmpl w:val="38687C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24">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6">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7">
    <w:nsid w:val="7F343F22"/>
    <w:multiLevelType w:val="hybridMultilevel"/>
    <w:tmpl w:val="A858CEB0"/>
    <w:lvl w:tplc="B9B61D76" w:ilvl="0">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28">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num>
  <w:num w:numId="2">
    <w:abstractNumId w:val="2"/>
  </w:num>
  <w:num w:numId="3">
    <w:abstractNumId w:val="20"/>
  </w:num>
  <w:num w:numId="4">
    <w:abstractNumId w:val="10"/>
  </w:num>
  <w:num w:numId="5">
    <w:abstractNumId w:val="24"/>
  </w:num>
  <w:num w:numId="6">
    <w:abstractNumId w:val="28"/>
  </w:num>
  <w:num w:numId="7">
    <w:abstractNumId w:val="18"/>
  </w:num>
  <w:num w:numId="8">
    <w:abstractNumId w:val="23"/>
  </w:num>
  <w:num w:numId="9">
    <w:abstractNumId w:val="3"/>
  </w:num>
  <w:num w:numId="10">
    <w:abstractNumId w:val="1"/>
  </w:num>
  <w:num w:numId="11">
    <w:abstractNumId w:val="25"/>
  </w:num>
  <w:num w:numId="12">
    <w:abstractNumId w:val="6"/>
  </w:num>
  <w:num w:numId="13">
    <w:abstractNumId w:val="8"/>
  </w:num>
  <w:num w:numId="14">
    <w:abstractNumId w:val="21"/>
  </w:num>
  <w:num w:numId="15">
    <w:abstractNumId w:val="26"/>
  </w:num>
  <w:num w:numId="16">
    <w:abstractNumId w:val="0"/>
  </w:num>
  <w:num w:numId="17">
    <w:abstractNumId w:val="7"/>
  </w:num>
  <w:num w:numId="18">
    <w:abstractNumId w:val="15"/>
  </w:num>
  <w:num w:numId="19">
    <w:abstractNumId w:val="17"/>
  </w:num>
  <w:num w:numId="20">
    <w:abstractNumId w:val="4"/>
  </w:num>
  <w:num w:numId="21">
    <w:abstractNumId w:val="22"/>
  </w:num>
  <w:num w:numId="22">
    <w:abstractNumId w:val="13"/>
  </w:num>
  <w:num w:numId="23">
    <w:abstractNumId w:val="5"/>
  </w:num>
  <w:num w:numId="24">
    <w:abstractNumId w:val="16"/>
  </w:num>
  <w:num w:numId="25">
    <w:abstractNumId w:val="9"/>
  </w:num>
  <w:num w:numId="26">
    <w:abstractNumId w:val="19"/>
  </w:num>
  <w:num w:numId="27">
    <w:abstractNumId w:val="14"/>
  </w:num>
  <w:num w:numId="28">
    <w:abstractNumId w:val="27"/>
  </w:num>
  <w:num w:numId="29">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02498"/>
    <w:rsid w:val="00011AD3"/>
    <w:rsid w:val="00031C53"/>
    <w:rsid w:val="00032427"/>
    <w:rsid w:val="00032615"/>
    <w:rsid w:val="000472C0"/>
    <w:rsid w:val="0005033A"/>
    <w:rsid w:val="00051280"/>
    <w:rsid w:val="0005324C"/>
    <w:rsid w:val="000549DC"/>
    <w:rsid w:val="00054BF6"/>
    <w:rsid w:val="000569DB"/>
    <w:rsid w:val="000714CD"/>
    <w:rsid w:val="00076B1B"/>
    <w:rsid w:val="00080341"/>
    <w:rsid w:val="00092546"/>
    <w:rsid w:val="00097EDD"/>
    <w:rsid w:val="000A0A06"/>
    <w:rsid w:val="000A36A9"/>
    <w:rsid w:val="000C2EBA"/>
    <w:rsid w:val="000E4DA4"/>
    <w:rsid w:val="000E532B"/>
    <w:rsid w:val="000F332B"/>
    <w:rsid w:val="0010057F"/>
    <w:rsid w:val="0010241A"/>
    <w:rsid w:val="001146A9"/>
    <w:rsid w:val="001154A0"/>
    <w:rsid w:val="00132B28"/>
    <w:rsid w:val="0013537E"/>
    <w:rsid w:val="001473BF"/>
    <w:rsid w:val="00154D2B"/>
    <w:rsid w:val="00163859"/>
    <w:rsid w:val="00163993"/>
    <w:rsid w:val="00164709"/>
    <w:rsid w:val="00171423"/>
    <w:rsid w:val="0017695F"/>
    <w:rsid w:val="00185ABA"/>
    <w:rsid w:val="001956E6"/>
    <w:rsid w:val="001B0EE8"/>
    <w:rsid w:val="001C39D1"/>
    <w:rsid w:val="001C68B7"/>
    <w:rsid w:val="001D04A7"/>
    <w:rsid w:val="001D771B"/>
    <w:rsid w:val="001F1BA6"/>
    <w:rsid w:val="001F7662"/>
    <w:rsid w:val="00240917"/>
    <w:rsid w:val="00243617"/>
    <w:rsid w:val="002526D3"/>
    <w:rsid w:val="00271876"/>
    <w:rsid w:val="00271F61"/>
    <w:rsid w:val="002743AC"/>
    <w:rsid w:val="00275FFE"/>
    <w:rsid w:val="002859AC"/>
    <w:rsid w:val="002B215E"/>
    <w:rsid w:val="002B7A2F"/>
    <w:rsid w:val="002C25B5"/>
    <w:rsid w:val="002C5B24"/>
    <w:rsid w:val="002D4C00"/>
    <w:rsid w:val="002D7A99"/>
    <w:rsid w:val="002E06A8"/>
    <w:rsid w:val="002E2CA7"/>
    <w:rsid w:val="002F1901"/>
    <w:rsid w:val="003136DB"/>
    <w:rsid w:val="003220B8"/>
    <w:rsid w:val="00324E7F"/>
    <w:rsid w:val="003360FB"/>
    <w:rsid w:val="00340DDA"/>
    <w:rsid w:val="00341F20"/>
    <w:rsid w:val="003443ED"/>
    <w:rsid w:val="00353E62"/>
    <w:rsid w:val="00357407"/>
    <w:rsid w:val="0036228E"/>
    <w:rsid w:val="00362918"/>
    <w:rsid w:val="0036644F"/>
    <w:rsid w:val="00370C0C"/>
    <w:rsid w:val="00382AF2"/>
    <w:rsid w:val="00384258"/>
    <w:rsid w:val="00393EEA"/>
    <w:rsid w:val="00394A2D"/>
    <w:rsid w:val="003A0F77"/>
    <w:rsid w:val="003A330C"/>
    <w:rsid w:val="003A3960"/>
    <w:rsid w:val="003A4C21"/>
    <w:rsid w:val="003C02D3"/>
    <w:rsid w:val="003C46EF"/>
    <w:rsid w:val="003D478B"/>
    <w:rsid w:val="003E2666"/>
    <w:rsid w:val="003E3421"/>
    <w:rsid w:val="003E74DF"/>
    <w:rsid w:val="003F1016"/>
    <w:rsid w:val="004009C8"/>
    <w:rsid w:val="00401E49"/>
    <w:rsid w:val="00402E82"/>
    <w:rsid w:val="004038C3"/>
    <w:rsid w:val="00415EA9"/>
    <w:rsid w:val="0042088B"/>
    <w:rsid w:val="00421F7D"/>
    <w:rsid w:val="00425304"/>
    <w:rsid w:val="00426D87"/>
    <w:rsid w:val="004275EC"/>
    <w:rsid w:val="004319DA"/>
    <w:rsid w:val="004508DE"/>
    <w:rsid w:val="00456F1B"/>
    <w:rsid w:val="00460DFD"/>
    <w:rsid w:val="00474651"/>
    <w:rsid w:val="004752F0"/>
    <w:rsid w:val="004832DB"/>
    <w:rsid w:val="004843FB"/>
    <w:rsid w:val="004848BF"/>
    <w:rsid w:val="0048660A"/>
    <w:rsid w:val="004929A7"/>
    <w:rsid w:val="00497833"/>
    <w:rsid w:val="004A2B09"/>
    <w:rsid w:val="004A3B17"/>
    <w:rsid w:val="004B2427"/>
    <w:rsid w:val="004B64D1"/>
    <w:rsid w:val="004C6676"/>
    <w:rsid w:val="004D6DB6"/>
    <w:rsid w:val="004E3DB4"/>
    <w:rsid w:val="004E58C3"/>
    <w:rsid w:val="004F16D5"/>
    <w:rsid w:val="005053F0"/>
    <w:rsid w:val="00506A8F"/>
    <w:rsid w:val="00511E05"/>
    <w:rsid w:val="0052238B"/>
    <w:rsid w:val="00523EB3"/>
    <w:rsid w:val="0052431F"/>
    <w:rsid w:val="00536767"/>
    <w:rsid w:val="00542326"/>
    <w:rsid w:val="005456F8"/>
    <w:rsid w:val="0055174B"/>
    <w:rsid w:val="00563C8E"/>
    <w:rsid w:val="00567EF6"/>
    <w:rsid w:val="00575A6C"/>
    <w:rsid w:val="00581F83"/>
    <w:rsid w:val="00590AC7"/>
    <w:rsid w:val="005A1622"/>
    <w:rsid w:val="005A609C"/>
    <w:rsid w:val="005B2397"/>
    <w:rsid w:val="005B4BD9"/>
    <w:rsid w:val="005B570E"/>
    <w:rsid w:val="005D023F"/>
    <w:rsid w:val="005D49B4"/>
    <w:rsid w:val="005E0664"/>
    <w:rsid w:val="005F38B0"/>
    <w:rsid w:val="00631AD2"/>
    <w:rsid w:val="00631B6D"/>
    <w:rsid w:val="006451E7"/>
    <w:rsid w:val="00665935"/>
    <w:rsid w:val="0066649B"/>
    <w:rsid w:val="00670C39"/>
    <w:rsid w:val="006810E9"/>
    <w:rsid w:val="0068151D"/>
    <w:rsid w:val="00692668"/>
    <w:rsid w:val="006A3974"/>
    <w:rsid w:val="006A3F79"/>
    <w:rsid w:val="006A6E09"/>
    <w:rsid w:val="006A7184"/>
    <w:rsid w:val="006B2371"/>
    <w:rsid w:val="006B2E64"/>
    <w:rsid w:val="006C0D3B"/>
    <w:rsid w:val="006E1A97"/>
    <w:rsid w:val="006E1E8F"/>
    <w:rsid w:val="00701A3C"/>
    <w:rsid w:val="00717103"/>
    <w:rsid w:val="00721F9E"/>
    <w:rsid w:val="00730917"/>
    <w:rsid w:val="007326F3"/>
    <w:rsid w:val="00741717"/>
    <w:rsid w:val="0074545C"/>
    <w:rsid w:val="00746576"/>
    <w:rsid w:val="007520FE"/>
    <w:rsid w:val="007560B9"/>
    <w:rsid w:val="00756159"/>
    <w:rsid w:val="00776768"/>
    <w:rsid w:val="0078508C"/>
    <w:rsid w:val="0079210F"/>
    <w:rsid w:val="00792EAD"/>
    <w:rsid w:val="007A00A5"/>
    <w:rsid w:val="007A4578"/>
    <w:rsid w:val="007A5441"/>
    <w:rsid w:val="007A70EE"/>
    <w:rsid w:val="007C0819"/>
    <w:rsid w:val="007C38FB"/>
    <w:rsid w:val="007C599D"/>
    <w:rsid w:val="007D2041"/>
    <w:rsid w:val="007D7E9A"/>
    <w:rsid w:val="007E06AD"/>
    <w:rsid w:val="007E50F5"/>
    <w:rsid w:val="007F2FD6"/>
    <w:rsid w:val="007F6CE4"/>
    <w:rsid w:val="00801141"/>
    <w:rsid w:val="00816867"/>
    <w:rsid w:val="00820082"/>
    <w:rsid w:val="0082151F"/>
    <w:rsid w:val="00831D30"/>
    <w:rsid w:val="00834690"/>
    <w:rsid w:val="00837349"/>
    <w:rsid w:val="008444F3"/>
    <w:rsid w:val="008527DE"/>
    <w:rsid w:val="00855FF4"/>
    <w:rsid w:val="008E435F"/>
    <w:rsid w:val="008F4139"/>
    <w:rsid w:val="00910E67"/>
    <w:rsid w:val="009149BB"/>
    <w:rsid w:val="00916F61"/>
    <w:rsid w:val="0092156A"/>
    <w:rsid w:val="00930DC2"/>
    <w:rsid w:val="00934AD2"/>
    <w:rsid w:val="00936CFF"/>
    <w:rsid w:val="0096085B"/>
    <w:rsid w:val="009703E4"/>
    <w:rsid w:val="00970C9E"/>
    <w:rsid w:val="009746E5"/>
    <w:rsid w:val="00984C3D"/>
    <w:rsid w:val="00985A43"/>
    <w:rsid w:val="009A4342"/>
    <w:rsid w:val="009C32E6"/>
    <w:rsid w:val="00A2140D"/>
    <w:rsid w:val="00A27BAA"/>
    <w:rsid w:val="00A371A9"/>
    <w:rsid w:val="00A439AF"/>
    <w:rsid w:val="00A43B04"/>
    <w:rsid w:val="00A502D2"/>
    <w:rsid w:val="00A52B20"/>
    <w:rsid w:val="00A531D3"/>
    <w:rsid w:val="00A61F6B"/>
    <w:rsid w:val="00A76741"/>
    <w:rsid w:val="00A832BA"/>
    <w:rsid w:val="00A8473B"/>
    <w:rsid w:val="00A87261"/>
    <w:rsid w:val="00A91021"/>
    <w:rsid w:val="00A94CD6"/>
    <w:rsid w:val="00AA2212"/>
    <w:rsid w:val="00AA278D"/>
    <w:rsid w:val="00AA4050"/>
    <w:rsid w:val="00AA6F28"/>
    <w:rsid w:val="00AB2B8B"/>
    <w:rsid w:val="00AE36D5"/>
    <w:rsid w:val="00AF7CD3"/>
    <w:rsid w:val="00B056A9"/>
    <w:rsid w:val="00B0663D"/>
    <w:rsid w:val="00B21D21"/>
    <w:rsid w:val="00B23E28"/>
    <w:rsid w:val="00B26081"/>
    <w:rsid w:val="00B27C9F"/>
    <w:rsid w:val="00B4614D"/>
    <w:rsid w:val="00B46556"/>
    <w:rsid w:val="00B519EB"/>
    <w:rsid w:val="00B654E2"/>
    <w:rsid w:val="00B74B5C"/>
    <w:rsid w:val="00B76E05"/>
    <w:rsid w:val="00B80806"/>
    <w:rsid w:val="00BA2914"/>
    <w:rsid w:val="00BA5E31"/>
    <w:rsid w:val="00BA7BA2"/>
    <w:rsid w:val="00BB4534"/>
    <w:rsid w:val="00BB776B"/>
    <w:rsid w:val="00BD0C63"/>
    <w:rsid w:val="00BD5E44"/>
    <w:rsid w:val="00BF27D4"/>
    <w:rsid w:val="00BF30CF"/>
    <w:rsid w:val="00BF63E8"/>
    <w:rsid w:val="00C032AD"/>
    <w:rsid w:val="00C1549A"/>
    <w:rsid w:val="00C30F2B"/>
    <w:rsid w:val="00C30F2F"/>
    <w:rsid w:val="00C35C1B"/>
    <w:rsid w:val="00C41AEF"/>
    <w:rsid w:val="00C510C6"/>
    <w:rsid w:val="00C56D21"/>
    <w:rsid w:val="00C64080"/>
    <w:rsid w:val="00C66EC6"/>
    <w:rsid w:val="00C85EA2"/>
    <w:rsid w:val="00C913B6"/>
    <w:rsid w:val="00C933D7"/>
    <w:rsid w:val="00C94FC2"/>
    <w:rsid w:val="00C964DB"/>
    <w:rsid w:val="00CA1D43"/>
    <w:rsid w:val="00CB4985"/>
    <w:rsid w:val="00CC10AB"/>
    <w:rsid w:val="00CD2BF9"/>
    <w:rsid w:val="00D032F3"/>
    <w:rsid w:val="00D04D17"/>
    <w:rsid w:val="00D079C2"/>
    <w:rsid w:val="00D2596C"/>
    <w:rsid w:val="00D31877"/>
    <w:rsid w:val="00D458C8"/>
    <w:rsid w:val="00D5134B"/>
    <w:rsid w:val="00D54CA6"/>
    <w:rsid w:val="00D73E4D"/>
    <w:rsid w:val="00D8612A"/>
    <w:rsid w:val="00D95EBD"/>
    <w:rsid w:val="00DA062B"/>
    <w:rsid w:val="00DB712C"/>
    <w:rsid w:val="00DD1315"/>
    <w:rsid w:val="00DD544A"/>
    <w:rsid w:val="00DF4AEA"/>
    <w:rsid w:val="00DF4D5E"/>
    <w:rsid w:val="00DF5F6A"/>
    <w:rsid w:val="00E038A3"/>
    <w:rsid w:val="00E1247F"/>
    <w:rsid w:val="00E175CA"/>
    <w:rsid w:val="00E2219C"/>
    <w:rsid w:val="00E228C7"/>
    <w:rsid w:val="00E25B83"/>
    <w:rsid w:val="00E33447"/>
    <w:rsid w:val="00E437B7"/>
    <w:rsid w:val="00E4590D"/>
    <w:rsid w:val="00E45C1E"/>
    <w:rsid w:val="00E5264C"/>
    <w:rsid w:val="00E60E30"/>
    <w:rsid w:val="00E6574D"/>
    <w:rsid w:val="00E91D99"/>
    <w:rsid w:val="00E93865"/>
    <w:rsid w:val="00E95409"/>
    <w:rsid w:val="00E96050"/>
    <w:rsid w:val="00EA4040"/>
    <w:rsid w:val="00EB066B"/>
    <w:rsid w:val="00EB20E7"/>
    <w:rsid w:val="00ED72C6"/>
    <w:rsid w:val="00EE1979"/>
    <w:rsid w:val="00EE283C"/>
    <w:rsid w:val="00EE60C5"/>
    <w:rsid w:val="00EF2905"/>
    <w:rsid w:val="00EF29B1"/>
    <w:rsid w:val="00EF330B"/>
    <w:rsid w:val="00F00605"/>
    <w:rsid w:val="00F01EE1"/>
    <w:rsid w:val="00F058D9"/>
    <w:rsid w:val="00F11DAD"/>
    <w:rsid w:val="00F21871"/>
    <w:rsid w:val="00F41C45"/>
    <w:rsid w:val="00F43FEE"/>
    <w:rsid w:val="00F4523C"/>
    <w:rsid w:val="00F63463"/>
    <w:rsid w:val="00F82A7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styleId="Reetkatablice" w:type="table">
    <w:name w:val="Table Grid"/>
    <w:basedOn w:val="Obinatablica"/>
    <w:uiPriority w:val="59"/>
    <w:rsid w:val="0052431F"/>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4E3DB4"/>
    <w:rPr>
      <w:color w:val="808080"/>
      <w:bdr w:space="0" w:sz="0" w:color="auto" w:val="none"/>
      <w:shd w:fill="CCFFFF" w:color="auto" w:val="clear"/>
    </w:rPr>
  </w:style>
  <w:style w:customStyle="true" w:styleId="eSPISCCParagraphDefaultFont" w:type="character">
    <w:name w:val="eSPIS_CC_Paragraph Default Font"/>
    <w:basedOn w:val="Zadanifontodlomka"/>
    <w:rsid w:val="004E3DB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E3DB4"/>
    <w:rPr>
      <w:bdr w:space="0" w:sz="0" w:color="auto" w:val="none"/>
      <w:shd w:fill="FFFFCC" w:color="auto" w:val="clear"/>
      <w:lang w:val="hr-HR"/>
    </w:rPr>
  </w:style>
  <w:style w:customStyle="true" w:styleId="PozadinaSvijetloCrvena" w:type="character">
    <w:name w:val="Pozadina_SvijetloCrvena"/>
    <w:basedOn w:val="eSPISCCParagraphDefaultFont"/>
    <w:rsid w:val="004E3DB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E3DB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styleId="Reetkatablice" w:type="table">
    <w:name w:val="Table Grid"/>
    <w:basedOn w:val="Obinatablica"/>
    <w:uiPriority w:val="59"/>
    <w:rsid w:val="0052431F"/>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4E3DB4"/>
    <w:rPr>
      <w:color w:val="808080"/>
      <w:bdr w:color="auto" w:space="0" w:sz="0" w:val="none"/>
      <w:shd w:color="auto" w:fill="CCFFFF" w:val="clear"/>
    </w:rPr>
  </w:style>
  <w:style w:customStyle="1" w:styleId="eSPISCCParagraphDefaultFont" w:type="character">
    <w:name w:val="eSPIS_CC_Paragraph Default Font"/>
    <w:basedOn w:val="Zadanifontodlomka"/>
    <w:rsid w:val="004E3DB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E3DB4"/>
    <w:rPr>
      <w:bdr w:color="auto" w:space="0" w:sz="0" w:val="none"/>
      <w:shd w:color="auto" w:fill="FFFFCC" w:val="clear"/>
      <w:lang w:val="hr-HR"/>
    </w:rPr>
  </w:style>
  <w:style w:customStyle="1" w:styleId="PozadinaSvijetloCrvena" w:type="character">
    <w:name w:val="Pozadina_SvijetloCrvena"/>
    <w:basedOn w:val="eSPISCCParagraphDefaultFont"/>
    <w:rsid w:val="004E3DB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E3DB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239808">
      <w:bodyDiv w:val="true"/>
      <w:marLeft w:val="0"/>
      <w:marRight w:val="0"/>
      <w:marTop w:val="0"/>
      <w:marBottom w:val="0"/>
      <w:divBdr>
        <w:top w:space="0" w:sz="0" w:color="auto" w:val="none"/>
        <w:left w:space="0" w:sz="0" w:color="auto" w:val="none"/>
        <w:bottom w:space="0" w:sz="0" w:color="auto" w:val="none"/>
        <w:right w:space="0" w:sz="0" w:color="auto" w:val="none"/>
      </w:divBdr>
    </w:div>
    <w:div w:id="207030379">
      <w:bodyDiv w:val="true"/>
      <w:marLeft w:val="0"/>
      <w:marRight w:val="0"/>
      <w:marTop w:val="0"/>
      <w:marBottom w:val="0"/>
      <w:divBdr>
        <w:top w:space="0" w:sz="0" w:color="auto" w:val="none"/>
        <w:left w:space="0" w:sz="0" w:color="auto" w:val="none"/>
        <w:bottom w:space="0" w:sz="0" w:color="auto" w:val="none"/>
        <w:right w:space="0" w:sz="0" w:color="auto" w:val="none"/>
      </w:divBdr>
    </w:div>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218249825">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studenog 2017.</izvorni_sadrzaj>
    <derivirana_varijabla naziv="DomainObject.DatumDonosenjaOdluke_1">29.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1958</izvorni_sadrzaj>
    <derivirana_varijabla naziv="DomainObject.Predmet.Broj_1">1958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lipnja 2016.</izvorni_sadrzaj>
    <derivirana_varijabla naziv="DomainObject.Predmet.DatumOsnivanja_1">20.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St-1958/2016</izvorni_sadrzaj>
    <derivirana_varijabla naziv="DomainObject.Predmet.OznakaBroj_1">St-1958/2016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MALI RAJ j.d.o.o. za trgovinu i ugostiteljstvo</izvorni_sadrzaj>
    <derivirana_varijabla naziv="DomainObject.Predmet.ProtustrankaFormated_1">  MALI RAJ j.d.o.o. za trgovinu i ugostiteljstvo</derivirana_varijabla>
  </DomainObject.Predmet.ProtustrankaFormated>
  <DomainObject.Predmet.ProtustrankaFormatedOIB>
    <izvorni_sadrzaj>  MALI RAJ j.d.o.o. za trgovinu i ugostiteljstvo, OIB 95056384314</izvorni_sadrzaj>
    <derivirana_varijabla naziv="DomainObject.Predmet.ProtustrankaFormatedOIB_1">  MALI RAJ j.d.o.o. za trgovinu i ugostiteljstvo, OIB 95056384314</derivirana_varijabla>
  </DomainObject.Predmet.ProtustrankaFormatedOIB>
  <DomainObject.Predmet.ProtustrankaFormatedWithAdress>
    <izvorni_sadrzaj> MALI RAJ j.d.o.o. za trgovinu i ugostiteljstvo, Matije Gupca 40, 32241 Stari Jankovci</izvorni_sadrzaj>
    <derivirana_varijabla naziv="DomainObject.Predmet.ProtustrankaFormatedWithAdress_1"> MALI RAJ j.d.o.o. za trgovinu i ugostiteljstvo, Matije Gupca 40, 32241 Stari Jankovci</derivirana_varijabla>
  </DomainObject.Predmet.ProtustrankaFormatedWithAdress>
  <DomainObject.Predmet.ProtustrankaFormatedWithAdressOIB>
    <izvorni_sadrzaj> MALI RAJ j.d.o.o. za trgovinu i ugostiteljstvo, OIB 95056384314, Matije Gupca 40, 32241 Stari Jankovci</izvorni_sadrzaj>
    <derivirana_varijabla naziv="DomainObject.Predmet.ProtustrankaFormatedWithAdressOIB_1"> MALI RAJ j.d.o.o. za trgovinu i ugostiteljstvo, OIB 95056384314, Matije Gupca 40, 32241 Stari Jankovci</derivirana_varijabla>
  </DomainObject.Predmet.ProtustrankaFormatedWithAdressOIB>
  <DomainObject.Predmet.ProtustrankaWithAdress>
    <izvorni_sadrzaj>MALI RAJ j.d.o.o. za trgovinu i ugostiteljstvo Matije Gupca 40, 32241 Stari Jankovci</izvorni_sadrzaj>
    <derivirana_varijabla naziv="DomainObject.Predmet.ProtustrankaWithAdress_1">MALI RAJ j.d.o.o. za trgovinu i ugostiteljstvo Matije Gupca 40, 32241 Stari Jankovci</derivirana_varijabla>
  </DomainObject.Predmet.ProtustrankaWithAdress>
  <DomainObject.Predmet.ProtustrankaWithAdressOIB>
    <izvorni_sadrzaj>MALI RAJ j.d.o.o. za trgovinu i ugostiteljstvo, OIB 95056384314, Matije Gupca 40, 32241 Stari Jankovci</izvorni_sadrzaj>
    <derivirana_varijabla naziv="DomainObject.Predmet.ProtustrankaWithAdressOIB_1">MALI RAJ j.d.o.o. za trgovinu i ugostiteljstvo, OIB 95056384314, Matije Gupca 40, 32241 Stari Jankovci</derivirana_varijabla>
  </DomainObject.Predmet.ProtustrankaWithAdressOIB>
  <DomainObject.Predmet.ProtustrankaNazivFormated>
    <izvorni_sadrzaj>MALI RAJ j.d.o.o. za trgovinu i ugostiteljstvo</izvorni_sadrzaj>
    <derivirana_varijabla naziv="DomainObject.Predmet.ProtustrankaNazivFormated_1">MALI RAJ j.d.o.o. za trgovinu i ugostiteljstvo</derivirana_varijabla>
  </DomainObject.Predmet.ProtustrankaNazivFormated>
  <DomainObject.Predmet.ProtustrankaNazivFormatedOIB>
    <izvorni_sadrzaj>MALI RAJ j.d.o.o. za trgovinu i ugostiteljstvo, OIB 95056384314</izvorni_sadrzaj>
    <derivirana_varijabla naziv="DomainObject.Predmet.ProtustrankaNazivFormatedOIB_1">MALI RAJ j.d.o.o. za trgovinu i ugostiteljstvo, OIB 95056384314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MALI RAJ j.d.o.o. za trgovinu i ugostiteljstvo</item>
    </izvorni_sadrzaj>
    <derivirana_varijabla naziv="DomainObject.Predmet.ProtuStrankaListFormated_1">
      <item>MALI RAJ j.d.o.o. za trgovinu i ugostiteljstvo</item>
    </derivirana_varijabla>
  </DomainObject.Predmet.ProtuStrankaListFormated>
  <DomainObject.Predmet.ProtuStrankaListFormatedOIB>
    <izvorni_sadrzaj>
      <item>MALI RAJ j.d.o.o. za trgovinu i ugostiteljstvo, OIB 95056384314</item>
    </izvorni_sadrzaj>
    <derivirana_varijabla naziv="DomainObject.Predmet.ProtuStrankaListFormatedOIB_1">
      <item>MALI RAJ j.d.o.o. za trgovinu i ugostiteljstvo, OIB 95056384314</item>
    </derivirana_varijabla>
  </DomainObject.Predmet.ProtuStrankaListFormatedOIB>
  <DomainObject.Predmet.ProtuStrankaListFormatedWithAdress>
    <izvorni_sadrzaj>
      <item>MALI RAJ j.d.o.o. za trgovinu i ugostiteljstvo, Matije Gupca 40, 32241 Stari Jankovci</item>
    </izvorni_sadrzaj>
    <derivirana_varijabla naziv="DomainObject.Predmet.ProtuStrankaListFormatedWithAdress_1">
      <item>MALI RAJ j.d.o.o. za trgovinu i ugostiteljstvo, Matije Gupca 40, 32241 Stari Jankovci</item>
    </derivirana_varijabla>
  </DomainObject.Predmet.ProtuStrankaListFormatedWithAdress>
  <DomainObject.Predmet.ProtuStrankaListFormatedWithAdressOIB>
    <izvorni_sadrzaj>
      <item>MALI RAJ j.d.o.o. za trgovinu i ugostiteljstvo, OIB 95056384314, Matije Gupca 40, 32241 Stari Jankovci</item>
    </izvorni_sadrzaj>
    <derivirana_varijabla naziv="DomainObject.Predmet.ProtuStrankaListFormatedWithAdressOIB_1">
      <item>MALI RAJ j.d.o.o. za trgovinu i ugostiteljstvo, OIB 95056384314, Matije Gupca 40, 32241 Stari Jankovci</item>
    </derivirana_varijabla>
  </DomainObject.Predmet.ProtuStrankaListFormatedWithAdressOIB>
  <DomainObject.Predmet.ProtuStrankaListNazivFormated>
    <izvorni_sadrzaj>
      <item>MALI RAJ j.d.o.o. za trgovinu i ugostiteljstvo</item>
    </izvorni_sadrzaj>
    <derivirana_varijabla naziv="DomainObject.Predmet.ProtuStrankaListNazivFormated_1">
      <item>MALI RAJ j.d.o.o. za trgovinu i ugostiteljstvo</item>
    </derivirana_varijabla>
  </DomainObject.Predmet.ProtuStrankaListNazivFormated>
  <DomainObject.Predmet.ProtuStrankaListNazivFormatedOIB>
    <izvorni_sadrzaj>
      <item>MALI RAJ j.d.o.o. za trgovinu i ugostiteljstvo, OIB 95056384314</item>
    </izvorni_sadrzaj>
    <derivirana_varijabla naziv="DomainObject.Predmet.ProtuStrankaListNazivFormatedOIB_1">
      <item>MALI RAJ j.d.o.o. za trgovinu i ugostiteljstvo, OIB 95056384314</item>
    </derivirana_varijabla>
  </DomainObject.Predmet.ProtuStrankaListNazivFormatedOIB>
  <DomainObject.Predmet.OstaliListFormated>
    <izvorni_sadrzaj>
      <item>Gordana Šarić</item>
    </izvorni_sadrzaj>
    <derivirana_varijabla naziv="DomainObject.Predmet.OstaliListFormated_1">
      <item>Gordana Šarić</item>
    </derivirana_varijabla>
  </DomainObject.Predmet.OstaliListFormated>
  <DomainObject.Predmet.OstaliListFormatedOIB>
    <izvorni_sadrzaj>
      <item>Gordana Šarić, OIB 98811375403</item>
    </izvorni_sadrzaj>
    <derivirana_varijabla naziv="DomainObject.Predmet.OstaliListFormatedOIB_1">
      <item>Gordana Šarić, OIB 98811375403</item>
    </derivirana_varijabla>
  </DomainObject.Predmet.OstaliListFormatedOIB>
  <DomainObject.Predmet.OstaliListFormatedWithAdress>
    <izvorni_sadrzaj>
      <item>Gordana Šarić, Matije Gupca 40, 32241 Stari Jankovci</item>
    </izvorni_sadrzaj>
    <derivirana_varijabla naziv="DomainObject.Predmet.OstaliListFormatedWithAdress_1">
      <item>Gordana Šarić, Matije Gupca 40, 32241 Stari Jankovci</item>
    </derivirana_varijabla>
  </DomainObject.Predmet.OstaliListFormatedWithAdress>
  <DomainObject.Predmet.OstaliListFormatedWithAdressOIB>
    <izvorni_sadrzaj>
      <item>Gordana Šarić, OIB 98811375403, Matije Gupca 40, 32241 Stari Jankovci</item>
    </izvorni_sadrzaj>
    <derivirana_varijabla naziv="DomainObject.Predmet.OstaliListFormatedWithAdressOIB_1">
      <item>Gordana Šarić, OIB 98811375403, Matije Gupca 40, 32241 Stari Jankovci</item>
    </derivirana_varijabla>
  </DomainObject.Predmet.OstaliListFormatedWithAdressOIB>
  <DomainObject.Predmet.OstaliListNazivFormated>
    <izvorni_sadrzaj>
      <item>Gordana Šarić</item>
    </izvorni_sadrzaj>
    <derivirana_varijabla naziv="DomainObject.Predmet.OstaliListNazivFormated_1">
      <item>Gordana Šarić</item>
    </derivirana_varijabla>
  </DomainObject.Predmet.OstaliListNazivFormated>
  <DomainObject.Predmet.OstaliListNazivFormatedOIB>
    <izvorni_sadrzaj>
      <item>Gordana Šarić, OIB 98811375403</item>
    </izvorni_sadrzaj>
    <derivirana_varijabla naziv="DomainObject.Predmet.OstaliListNazivFormatedOIB_1">
      <item>Gordana Šarić, OIB 98811375403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2017.</izvorni_sadrzaj>
    <derivirana_varijabla naziv="DomainObject.Datum_1">29. studenog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MALI RAJ j.d.o.o. za trgovinu i ugostiteljstvo</izvorni_sadrzaj>
    <derivirana_varijabla naziv="DomainObject.Predmet.ProtustrankaIDrugi_1">MALI RAJ j.d.o.o. za trgovinu i ugostiteljstvo</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MALI RAJ j.d.o.o. za trgovinu i ugostiteljstvo, OIB 95056384314, Matije Gupca 40, 32241 Stari Jankovci</izvorni_sadrzaj>
    <derivirana_varijabla naziv="DomainObject.Predmet.ProtustrankaIDrugiAdressOIB_1">MALI RAJ j.d.o.o. za trgovinu i ugostiteljstvo, OIB 95056384314, Matije Gupca 40, 32241 Stari Jankovci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MALI RAJ j.d.o.o. za trgovinu i ugostiteljstvo</item>
      <item>Gordana Šarić</item>
    </izvorni_sadrzaj>
    <derivirana_varijabla naziv="DomainObject.Predmet.SudioniciListNaziv_1">
      <item>FINA RC OSIJEK</item>
      <item>MALI RAJ j.d.o.o. za trgovinu i ugostiteljstvo</item>
      <item>Gordana Šarić</item>
    </derivirana_varijabla>
  </DomainObject.Predmet.SudioniciListNaziv>
  <DomainObject.Predmet.SudioniciListAdressOIB>
    <izvorni_sadrzaj>
      <item>FINA RC OSIJEK, OIB 85821130368</item>
      <item>MALI RAJ j.d.o.o. za trgovinu i ugostiteljstvo, OIB 95056384314, Matije Gupca 40,32241 Stari Jankovci</item>
      <item>Gordana Šarić, OIB 98811375403, Matije Gupca 40,32241 Stari Jankovci</item>
    </izvorni_sadrzaj>
    <derivirana_varijabla naziv="DomainObject.Predmet.SudioniciListAdressOIB_1">
      <item>FINA RC OSIJEK, OIB 85821130368</item>
      <item>MALI RAJ j.d.o.o. za trgovinu i ugostiteljstvo, OIB 95056384314, Matije Gupca 40,32241 Stari Jankovci</item>
      <item>Gordana Šarić, OIB 98811375403, Matije Gupca 40,32241 Stari Jankovci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95056384314</item>
      <item>, OIB 98811375403</item>
    </izvorni_sadrzaj>
    <derivirana_varijabla naziv="DomainObject.Predmet.SudioniciListNazivOIB_1">
      <item>, OIB 85821130368</item>
      <item>, OIB 95056384314</item>
      <item>, OIB 98811375403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Perković, OIB 81615580056, Kneza Branimira 9 Josipovac</item>
    </izvorni_sadrzaj>
    <derivirana_varijabla naziv="DomainObject.Predmet.StecajniUpraviteljiListAddressOIB_1">
      <item>Ivan Perković, OIB 81615580056, Kneza Branimira 9 Josipovac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6319B0E-ED8C-4F79-9F81-4A384DE89E1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8</properties:Pages>
  <properties:Words>1793</properties:Words>
  <properties:Characters>9716</properties:Characters>
  <properties:Lines>346</properties:Lines>
  <properties:Paragraphs>158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11607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2017-11-29T12:59:00Z</dcterms:created>
  <dc:creator>dsekulic</dc:creator>
  <cp:lastModifiedBy>Danijela Sekulić</cp:lastModifiedBy>
  <cp:lastPrinted>2017-11-29T12:58:00Z</cp:lastPrinted>
  <dcterms:modified xmlns:xsi="http://www.w3.org/2001/XMLSchema-instance" xsi:type="dcterms:W3CDTF">2017-11-29T13:00:00Z</dcterms:modified>
  <cp:revision>3</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8</vt:i4>
  </prop:property>
</prop:Properties>
</file>