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ae63" w14:paraId="effae63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086C0F">
        <w:t>VUJIĆ d.o.o. Mirca, Donja Mirca bb, OIB: 28912328429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AD2174">
        <w:rPr>
          <w:lang w:val="hr-HR"/>
        </w:rPr>
        <w:t>3</w:t>
      </w:r>
      <w:r w:rsidR="00AE4F51">
        <w:rPr>
          <w:lang w:val="hr-HR"/>
        </w:rPr>
        <w:t>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086C0F">
        <w:t>VUJIĆ d.o.o. Mirca, Donja Mirca bb, OIB: 28912328429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636A72">
        <w:rPr>
          <w:lang w:val="hr-HR"/>
        </w:rPr>
        <w:t>11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636A72">
        <w:rPr>
          <w:lang w:val="hr-HR"/>
        </w:rPr>
        <w:t>Mateo Erceg, Radnička cesta 30, Zagreb, OIB: 93602617826.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086C0F">
        <w:t>VUJIĆ d.o.o. Mirca, Donja Mirca bb, OIB: 28912328429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086C0F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086C0F">
        <w:t>VUJIĆ d.o.o. Mirca, Donja Mirca bb, OIB: 28912328429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086C0F">
        <w:rPr>
          <w:lang w:val="hr-HR"/>
        </w:rPr>
        <w:t>1409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086C0F">
        <w:rPr>
          <w:lang w:val="hr-HR"/>
        </w:rPr>
        <w:t>198.368,62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086C0F">
        <w:rPr>
          <w:lang w:val="hr-HR"/>
        </w:rPr>
        <w:t>11.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Porezna uprava </w:t>
      </w:r>
      <w:r w:rsidR="003C6D80">
        <w:rPr>
          <w:lang w:val="hr-HR"/>
        </w:rPr>
        <w:t>Hvar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E0700B" w:rsidP="00403F01" w:rsidR="00520266" w:rsidRPr="009E0E12">
      <w:pPr>
        <w:jc w:val="both"/>
        <w:rPr>
          <w:lang w:val="hr-HR"/>
        </w:rPr>
      </w:pPr>
      <w:r>
        <w:rPr>
          <w:lang w:val="hr-HR"/>
        </w:rPr>
        <w:t>-  sudski registar</w:t>
      </w:r>
      <w:r w:rsidR="00520266" w:rsidRPr="009E0E12">
        <w:rPr>
          <w:lang w:val="hr-HR"/>
        </w:rPr>
        <w:t xml:space="preserve"> (</w:t>
      </w:r>
      <w:r w:rsidR="002C3EEF" w:rsidRPr="009E0E12">
        <w:rPr>
          <w:lang w:val="hr-HR"/>
        </w:rPr>
        <w:t>po</w:t>
      </w:r>
      <w:r w:rsidR="00520266"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D35" w:rsidP="003734BE" w:rsidR="00876D35">
      <w:r>
        <w:separator/>
      </w:r>
    </w:p>
  </w:endnote>
  <w:endnote w:id="0" w:type="continuationSeparator">
    <w:p w:rsidRDefault="00876D35" w:rsidP="003734BE" w:rsidR="00876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D35" w:rsidP="003734BE" w:rsidR="00876D35">
      <w:r>
        <w:separator/>
      </w:r>
    </w:p>
  </w:footnote>
  <w:footnote w:id="0" w:type="continuationSeparator">
    <w:p w:rsidRDefault="00876D35" w:rsidP="003734BE" w:rsidR="00876D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086C0F">
      <w:t>1333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086C0F">
      <w:t>1333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86C0F"/>
    <w:rsid w:val="00094B4F"/>
    <w:rsid w:val="000F6C0B"/>
    <w:rsid w:val="0010318C"/>
    <w:rsid w:val="00103AA1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B59D9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966B4"/>
    <w:rsid w:val="003B3880"/>
    <w:rsid w:val="003C6D80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36A72"/>
    <w:rsid w:val="00641FD6"/>
    <w:rsid w:val="00642955"/>
    <w:rsid w:val="00664418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271B1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76D35"/>
    <w:rsid w:val="00892B6F"/>
    <w:rsid w:val="008D3F54"/>
    <w:rsid w:val="008F3B17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AD2174"/>
    <w:rsid w:val="00AE48E8"/>
    <w:rsid w:val="00AE4F51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034C"/>
    <w:rsid w:val="00CE1BBC"/>
    <w:rsid w:val="00D230DD"/>
    <w:rsid w:val="00D4027A"/>
    <w:rsid w:val="00D4418F"/>
    <w:rsid w:val="00D47B51"/>
    <w:rsid w:val="00D540A2"/>
    <w:rsid w:val="00D6076B"/>
    <w:rsid w:val="00D74C99"/>
    <w:rsid w:val="00D82E1B"/>
    <w:rsid w:val="00D830C1"/>
    <w:rsid w:val="00DD6B89"/>
    <w:rsid w:val="00E0346D"/>
    <w:rsid w:val="00E03AE0"/>
    <w:rsid w:val="00E0700B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63D5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St-1333/2015</izvorni_sadrzaj>
    <derivirana_varijabla naziv="DomainObject.Predmet.OznakaBroj_1">St-1333/2015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VUJIĆ d.o.o. za trgovinu i usluge</izvorni_sadrzaj>
    <derivirana_varijabla naziv="DomainObject.Predmet.ProtustrankaFormated_1">  VUJIĆ d.o.o. za trgovinu i usluge</derivirana_varijabla>
  </DomainObject.Predmet.ProtustrankaFormated>
  <DomainObject.Predmet.ProtustrankaFormatedOIB>
    <izvorni_sadrzaj>  VUJIĆ d.o.o. za trgovinu i usluge, OIB 28912328429</izvorni_sadrzaj>
    <derivirana_varijabla naziv="DomainObject.Predmet.ProtustrankaFormatedOIB_1">  VUJIĆ d.o.o. za trgovinu i usluge, OIB 28912328429</derivirana_varijabla>
  </DomainObject.Predmet.ProtustrankaFormatedOIB>
  <DomainObject.Predmet.ProtustrankaFormatedWithAdress>
    <izvorni_sadrzaj> VUJIĆ d.o.o. za trgovinu i usluge, Donja Mirca/bb, 21400 Mirca</izvorni_sadrzaj>
    <derivirana_varijabla naziv="DomainObject.Predmet.ProtustrankaFormatedWithAdress_1"> VUJIĆ d.o.o. za trgovinu i usluge, Donja Mirca/bb, 21400 Mirca</derivirana_varijabla>
  </DomainObject.Predmet.ProtustrankaFormatedWithAdress>
  <DomainObject.Predmet.ProtustrankaFormatedWithAdressOIB>
    <izvorni_sadrzaj> VUJIĆ d.o.o. za trgovinu i usluge, OIB 28912328429, Donja Mirca/bb, 21400 Mirca</izvorni_sadrzaj>
    <derivirana_varijabla naziv="DomainObject.Predmet.ProtustrankaFormatedWithAdressOIB_1"> VUJIĆ d.o.o. za trgovinu i usluge, OIB 28912328429, Donja Mirca/bb, 21400 Mirca</derivirana_varijabla>
  </DomainObject.Predmet.ProtustrankaFormatedWithAdressOIB>
  <DomainObject.Predmet.ProtustrankaWithAdress>
    <izvorni_sadrzaj>VUJIĆ d.o.o. za trgovinu i usluge Donja Mirca/bb, 21400 Mirca</izvorni_sadrzaj>
    <derivirana_varijabla naziv="DomainObject.Predmet.ProtustrankaWithAdress_1">VUJIĆ d.o.o. za trgovinu i usluge Donja Mirca/bb, 21400 Mirca</derivirana_varijabla>
  </DomainObject.Predmet.ProtustrankaWithAdress>
  <DomainObject.Predmet.ProtustrankaWithAdressOIB>
    <izvorni_sadrzaj>VUJIĆ d.o.o. za trgovinu i usluge, OIB 28912328429, Donja Mirca/bb, 21400 Mirca</izvorni_sadrzaj>
    <derivirana_varijabla naziv="DomainObject.Predmet.ProtustrankaWithAdressOIB_1">VUJIĆ d.o.o. za trgovinu i usluge, OIB 28912328429, Donja Mirca/bb, 21400 Mirca</derivirana_varijabla>
  </DomainObject.Predmet.ProtustrankaWithAdressOIB>
  <DomainObject.Predmet.ProtustrankaNazivFormated>
    <izvorni_sadrzaj>VUJIĆ d.o.o. za trgovinu i usluge</izvorni_sadrzaj>
    <derivirana_varijabla naziv="DomainObject.Predmet.ProtustrankaNazivFormated_1">VUJIĆ d.o.o. za trgovinu i usluge</derivirana_varijabla>
  </DomainObject.Predmet.ProtustrankaNazivFormated>
  <DomainObject.Predmet.ProtustrankaNazivFormatedOIB>
    <izvorni_sadrzaj>VUJIĆ d.o.o. za trgovinu i usluge, OIB 28912328429</izvorni_sadrzaj>
    <derivirana_varijabla naziv="DomainObject.Predmet.ProtustrankaNazivFormatedOIB_1">VUJIĆ d.o.o. za trgovinu i usluge, OIB 28912328429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198368.62</izvorni_sadrzaj>
    <derivirana_varijabla naziv="DomainObject.Predmet.TrenutnaVrijednost_1">198368.62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VUJIĆ d.o.o. za trgovinu i usluge</item>
    </izvorni_sadrzaj>
    <derivirana_varijabla naziv="DomainObject.Predmet.ProtuStrankaListFormated_1">
      <item>VUJIĆ d.o.o. za trgovinu i usluge</item>
    </derivirana_varijabla>
  </DomainObject.Predmet.ProtuStrankaListFormated>
  <DomainObject.Predmet.ProtuStrankaListFormatedOIB>
    <izvorni_sadrzaj>
      <item>VUJIĆ d.o.o. za trgovinu i usluge, OIB 28912328429</item>
    </izvorni_sadrzaj>
    <derivirana_varijabla naziv="DomainObject.Predmet.ProtuStrankaListFormatedOIB_1">
      <item>VUJIĆ d.o.o. za trgovinu i usluge, OIB 28912328429</item>
    </derivirana_varijabla>
  </DomainObject.Predmet.ProtuStrankaListFormatedOIB>
  <DomainObject.Predmet.ProtuStrankaListFormatedWithAdress>
    <izvorni_sadrzaj>
      <item>VUJIĆ d.o.o. za trgovinu i usluge, Donja Mirca/bb, 21400 Mirca</item>
    </izvorni_sadrzaj>
    <derivirana_varijabla naziv="DomainObject.Predmet.ProtuStrankaListFormatedWithAdress_1">
      <item>VUJIĆ d.o.o. za trgovinu i usluge, Donja Mirca/bb, 21400 Mirca</item>
    </derivirana_varijabla>
  </DomainObject.Predmet.ProtuStrankaListFormatedWithAdress>
  <DomainObject.Predmet.ProtuStrankaListFormatedWithAdressOIB>
    <izvorni_sadrzaj>
      <item>VUJIĆ d.o.o. za trgovinu i usluge, OIB 28912328429, Donja Mirca/bb, 21400 Mirca</item>
    </izvorni_sadrzaj>
    <derivirana_varijabla naziv="DomainObject.Predmet.ProtuStrankaListFormatedWithAdressOIB_1">
      <item>VUJIĆ d.o.o. za trgovinu i usluge, OIB 28912328429, Donja Mirca/bb, 21400 Mirca</item>
    </derivirana_varijabla>
  </DomainObject.Predmet.ProtuStrankaListFormatedWithAdressOIB>
  <DomainObject.Predmet.ProtuStrankaListNazivFormated>
    <izvorni_sadrzaj>
      <item>VUJIĆ d.o.o. za trgovinu i usluge</item>
    </izvorni_sadrzaj>
    <derivirana_varijabla naziv="DomainObject.Predmet.ProtuStrankaListNazivFormated_1">
      <item>VUJIĆ d.o.o. za trgovinu i usluge</item>
    </derivirana_varijabla>
  </DomainObject.Predmet.ProtuStrankaListNazivFormated>
  <DomainObject.Predmet.ProtuStrankaListNazivFormatedOIB>
    <izvorni_sadrzaj>
      <item>VUJIĆ d.o.o. za trgovinu i usluge, OIB 28912328429</item>
    </izvorni_sadrzaj>
    <derivirana_varijabla naziv="DomainObject.Predmet.ProtuStrankaListNazivFormatedOIB_1">
      <item>VUJIĆ d.o.o. za trgovinu i usluge, OIB 28912328429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VUJIĆ d.o.o. za trgovinu i usluge</izvorni_sadrzaj>
    <derivirana_varijabla naziv="DomainObject.Predmet.ProtustrankaIDrugi_1">VUJIĆ d.o.o. 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VUJIĆ d.o.o. za trgovinu i usluge, OIB 28912328429, Donja Mirca/bb, 21400 Mirca</izvorni_sadrzaj>
    <derivirana_varijabla naziv="DomainObject.Predmet.ProtustrankaIDrugiAdressOIB_1">VUJIĆ d.o.o. za trgovinu i usluge, OIB 28912328429, Donja Mirca/bb, 21400 Mirca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VUJIĆ d.o.o. za trgovinu i usluge</item>
      <item>FINANCIJSKA AGENCIJA,RC SPLIT</item>
    </izvorni_sadrzaj>
    <derivirana_varijabla naziv="DomainObject.Predmet.SudioniciListNaziv_1">
      <item>VUJIĆ d.o.o. za trgovinu i usluge</item>
      <item>FINANCIJSKA AGENCIJA,RC SPLIT</item>
    </derivirana_varijabla>
  </DomainObject.Predmet.SudioniciListNaziv>
  <DomainObject.Predmet.SudioniciListAdressOIB>
    <izvorni_sadrzaj>
      <item>VUJIĆ d.o.o. za trgovinu i usluge, OIB 28912328429, Donja Mirca/bb,21400 Mirca</item>
      <item>FINANCIJSKA AGENCIJA,RC SPLIT, OIB 85821130368, Mažuranićevo šetalište 24b,21000 Split</item>
    </izvorni_sadrzaj>
    <derivirana_varijabla naziv="DomainObject.Predmet.SudioniciListAdressOIB_1">
      <item>VUJIĆ d.o.o. za trgovinu i usluge, OIB 28912328429, Donja Mirca/bb,21400 Mirca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28912328429</item>
      <item>, OIB 85821130368</item>
    </izvorni_sadrzaj>
    <derivirana_varijabla naziv="DomainObject.Predmet.SudioniciListNazivOIB_1">
      <item>, OIB 28912328429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FC482B-EDA3-48D5-99F9-18020F9CBB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4074</properties:Characters>
  <properties:Lines>84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2016-05-03T08:35:00Z</cp:lastPrinted>
  <dcterms:modified xmlns:xsi="http://www.w3.org/2001/XMLSchema-instance" xsi:type="dcterms:W3CDTF">2016-05-03T08:37:00Z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