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755e" w14:paraId="35f755e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>Financijske agencije, Regionalnog centra</w:t>
      </w:r>
      <w:r w:rsidR="007A7FEC">
        <w:t xml:space="preserve"> Rijeka</w:t>
      </w:r>
      <w:r>
        <w:t>, Podružnice</w:t>
      </w:r>
      <w:r w:rsidR="007A7FEC">
        <w:t xml:space="preserve"> Pula</w:t>
      </w:r>
      <w:r w:rsidR="00A80711">
        <w:t xml:space="preserve">, </w:t>
      </w:r>
      <w:r w:rsidR="007A7FEC">
        <w:t>Giardini 5</w:t>
      </w:r>
      <w:r w:rsidR="00A80711">
        <w:t xml:space="preserve">, </w:t>
      </w:r>
      <w:r>
        <w:t xml:space="preserve">od </w:t>
      </w:r>
      <w:r w:rsidR="007A7FEC">
        <w:t>2</w:t>
      </w:r>
      <w:r w:rsidR="00280C15">
        <w:t>2</w:t>
      </w:r>
      <w:r w:rsidR="00C572D2">
        <w:t xml:space="preserve">. </w:t>
      </w:r>
      <w:r w:rsidR="007A7FEC">
        <w:t xml:space="preserve">veljače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280C15">
        <w:t xml:space="preserve">APPELLO d.o.o., Brtonigla, Karigador, Karigador 123, OIB: </w:t>
      </w:r>
      <w:r w:rsidR="00280C15" w:rsidRPr="007F6E35">
        <w:t>21716678377</w:t>
      </w:r>
      <w:r w:rsidR="0039437A" w:rsidRPr="0039437A">
        <w:t>,</w:t>
      </w:r>
      <w:r w:rsidR="00EF3F9E">
        <w:t xml:space="preserve"> </w:t>
      </w:r>
      <w:r w:rsidR="00280C15">
        <w:t>14</w:t>
      </w:r>
      <w:r w:rsidR="003825AE">
        <w:t xml:space="preserve">. </w:t>
      </w:r>
      <w:r w:rsidR="00280C15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80C15">
        <w:t xml:space="preserve">APPELLO d.o.o., Brtonigla, Karigador, Karigador 123, OIB: </w:t>
      </w:r>
      <w:r w:rsidR="00280C15" w:rsidRPr="007F6E35">
        <w:t>21716678377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280C15">
        <w:t>14</w:t>
      </w:r>
      <w:r w:rsidR="003825AE">
        <w:t xml:space="preserve">. </w:t>
      </w:r>
      <w:r w:rsidR="00280C15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280C15">
        <w:rPr>
          <w:color w:themeColor="text1" w:val="000000"/>
        </w:rPr>
        <w:t>13</w:t>
      </w:r>
      <w:r w:rsidR="007A7FEC">
        <w:rPr>
          <w:color w:themeColor="text1" w:val="000000"/>
        </w:rPr>
        <w:t>,30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280C15">
        <w:t xml:space="preserve">Ivan Gjurašić iz Zagreba, </w:t>
      </w:r>
      <w:r w:rsidR="00280C15" w:rsidRPr="00C911AF">
        <w:t>Petrinjska 28, OIB: 66025260916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280C15">
        <w:t xml:space="preserve">APPELLO d.o.o., Brtonigla, Karigador, Karigador 123, OIB: </w:t>
      </w:r>
      <w:r w:rsidR="00280C15" w:rsidRPr="007F6E35">
        <w:t>21716678377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7A7FEC" w:rsidP="00193657" w:rsidR="007A7FEC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7A7FEC">
        <w:t>Rijeka</w:t>
      </w:r>
      <w:r w:rsidR="00DD5088">
        <w:t>, Podružnica</w:t>
      </w:r>
      <w:r w:rsidR="000B20D2">
        <w:t xml:space="preserve"> </w:t>
      </w:r>
      <w:r w:rsidR="007A7FEC">
        <w:t xml:space="preserve">Pula </w:t>
      </w:r>
      <w:r w:rsidR="00DD5088">
        <w:t xml:space="preserve">je podnijela ovom sudu </w:t>
      </w:r>
      <w:r w:rsidR="007A7FEC">
        <w:t>2</w:t>
      </w:r>
      <w:r w:rsidR="00280C15">
        <w:t>2</w:t>
      </w:r>
      <w:r w:rsidR="00C572D2">
        <w:t xml:space="preserve">. </w:t>
      </w:r>
      <w:r w:rsidR="007A7FEC">
        <w:t xml:space="preserve">veljače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A7FEC">
        <w:t>1</w:t>
      </w:r>
      <w:r w:rsidR="00280C15">
        <w:t>8</w:t>
      </w:r>
      <w:r w:rsidR="0079567A" w:rsidRPr="00EF3F9E">
        <w:t xml:space="preserve">. </w:t>
      </w:r>
      <w:r w:rsidR="00280C15">
        <w:t xml:space="preserve">veljače </w:t>
      </w:r>
      <w:r w:rsidR="0079567A" w:rsidRPr="00EF3F9E">
        <w:t>201</w:t>
      </w:r>
      <w:r w:rsidR="00280C15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280C15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280C15">
        <w:t>34.251,73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7A7FEC">
        <w:t xml:space="preserve">jedan </w:t>
      </w:r>
      <w:r w:rsidR="00BE620C">
        <w:t>otvoren račun</w:t>
      </w:r>
      <w:r w:rsidR="007A7FEC">
        <w:t xml:space="preserve"> </w:t>
      </w:r>
      <w:r w:rsidR="001518F5">
        <w:t xml:space="preserve">i to </w:t>
      </w:r>
      <w:r w:rsidR="00BE620C">
        <w:t xml:space="preserve">u </w:t>
      </w:r>
      <w:r w:rsidR="00280C15">
        <w:t>Erste &amp; Steiermärkische Bank</w:t>
      </w:r>
      <w:r w:rsidR="007A7FEC">
        <w:t xml:space="preserve"> d.d.</w:t>
      </w:r>
      <w:r w:rsidR="0039437A">
        <w:t xml:space="preserve"> </w:t>
      </w:r>
      <w:r w:rsidR="00B84B6D" w:rsidRPr="00EF3F9E">
        <w:t xml:space="preserve">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7A7FEC">
        <w:t>23</w:t>
      </w:r>
      <w:r w:rsidR="00131DF8">
        <w:t xml:space="preserve">. </w:t>
      </w:r>
      <w:r w:rsidR="007A7FEC">
        <w:t xml:space="preserve">kolovoza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280C15">
        <w:t>14</w:t>
      </w:r>
      <w:r w:rsidRPr="00131DF8">
        <w:t xml:space="preserve">. </w:t>
      </w:r>
      <w:r w:rsidR="00280C15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280C15">
        <w:t>194.034,28</w:t>
      </w:r>
      <w:r w:rsidR="00EF3F9E">
        <w:t xml:space="preserve"> kuna </w:t>
      </w:r>
      <w:r w:rsidR="00EE0861">
        <w:t xml:space="preserve">u neprekinutom razdoblju od </w:t>
      </w:r>
      <w:r w:rsidR="00280C15">
        <w:t>508</w:t>
      </w:r>
      <w:r w:rsidR="00EF3F9E">
        <w:t xml:space="preserve"> </w:t>
      </w:r>
      <w:r w:rsidR="00EE0861">
        <w:t>dan</w:t>
      </w:r>
      <w:r w:rsidR="007A7FEC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280C15">
        <w:t xml:space="preserve"> 14</w:t>
      </w:r>
      <w:r>
        <w:t xml:space="preserve">. </w:t>
      </w:r>
      <w:r w:rsidR="00280C15">
        <w:t xml:space="preserve">ožujka </w:t>
      </w:r>
      <w:r w:rsidR="0039437A">
        <w:t>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7A7FEC" w:rsidP="00280C15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7A7FEC" w:rsidP="00280C15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8663D8" w:rsidP="008663D8" w:rsidR="008663D8">
      <w:pPr>
        <w:jc w:val="both"/>
      </w:pPr>
    </w:p>
    <w:p w:rsidRDefault="007A7FEC" w:rsidP="008663D8" w:rsidR="007A7FEC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430F19" w:rsidP="00C81F50" w:rsidR="00430F19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280C15" w:rsidP="00280C15" w:rsidR="007A7FEC">
      <w:pPr>
        <w:tabs>
          <w:tab w:pos="3890" w:val="left"/>
        </w:tabs>
        <w:jc w:val="both"/>
      </w:pPr>
      <w:r>
        <w:tab/>
      </w:r>
    </w:p>
    <w:p w:rsidRDefault="007A7FEC" w:rsidP="00C81F50" w:rsidR="007A7FEC">
      <w:pPr>
        <w:jc w:val="both"/>
      </w:pPr>
    </w:p>
    <w:p w:rsidRDefault="00280C15" w:rsidP="00280C15" w:rsidR="00280C15" w:rsidRPr="001C1615">
      <w:pPr>
        <w:jc w:val="both"/>
      </w:pPr>
      <w:r w:rsidRPr="001C1615">
        <w:t>DNA:</w:t>
      </w:r>
    </w:p>
    <w:p w:rsidRDefault="00280C15" w:rsidP="00280C15" w:rsidR="00280C15" w:rsidRPr="001C1615">
      <w:pPr>
        <w:numPr>
          <w:ilvl w:val="0"/>
          <w:numId w:val="4"/>
        </w:numPr>
      </w:pPr>
      <w:r w:rsidRPr="001C1615">
        <w:t xml:space="preserve">Stečajnom upravitelju uz potvrdu </w:t>
      </w:r>
      <w:r w:rsidRPr="001C1615">
        <w:rPr>
          <w:bCs/>
        </w:rPr>
        <w:t>i izjavu</w:t>
      </w:r>
      <w:r w:rsidRPr="001C1615">
        <w:t xml:space="preserve"> o imenovanju</w:t>
      </w:r>
    </w:p>
    <w:p w:rsidRDefault="00280C15" w:rsidP="00280C15" w:rsidR="00280C15" w:rsidRPr="001C1615">
      <w:pPr>
        <w:numPr>
          <w:ilvl w:val="0"/>
          <w:numId w:val="4"/>
        </w:numPr>
      </w:pPr>
      <w:r w:rsidRPr="001C1615">
        <w:t xml:space="preserve">Stečajnom dužniku </w:t>
      </w:r>
    </w:p>
    <w:p w:rsidRDefault="00280C15" w:rsidP="00280C15" w:rsidR="00280C15" w:rsidRPr="001C1615">
      <w:pPr>
        <w:numPr>
          <w:ilvl w:val="0"/>
          <w:numId w:val="4"/>
        </w:numPr>
      </w:pPr>
      <w:r w:rsidRPr="001C1615">
        <w:t>FINA, Regionalni centar Rijeka, Podružnica Pula</w:t>
      </w:r>
    </w:p>
    <w:p w:rsidRDefault="00280C15" w:rsidP="00280C15" w:rsidR="00280C15" w:rsidRPr="001C1615">
      <w:pPr>
        <w:numPr>
          <w:ilvl w:val="0"/>
          <w:numId w:val="4"/>
        </w:numPr>
      </w:pPr>
      <w:r w:rsidRPr="001C1615">
        <w:t xml:space="preserve">ŽDO u Pula, Građansko-upravnom odjelu </w:t>
      </w:r>
    </w:p>
    <w:p w:rsidRDefault="00280C15" w:rsidP="00280C15" w:rsidR="00280C15" w:rsidRPr="001C1615">
      <w:pPr>
        <w:numPr>
          <w:ilvl w:val="0"/>
          <w:numId w:val="4"/>
        </w:numPr>
      </w:pPr>
      <w:r w:rsidRPr="001C1615">
        <w:t>RH, Ministarstvo financija, Porezna uprava Pula</w:t>
      </w:r>
    </w:p>
    <w:p w:rsidRDefault="00280C15" w:rsidP="00280C15" w:rsidR="00280C15" w:rsidRPr="001C1615">
      <w:pPr>
        <w:numPr>
          <w:ilvl w:val="0"/>
          <w:numId w:val="4"/>
        </w:numPr>
      </w:pPr>
      <w:r w:rsidRPr="001C1615">
        <w:t>Registru Trgovačkog suda u Pazinu, odmah i po pravomoćnosti rješenja radi provedbe točke IV. izreke istog</w:t>
      </w:r>
    </w:p>
    <w:p w:rsidRDefault="00280C15" w:rsidP="00280C15" w:rsidR="00280C15" w:rsidRPr="001C1615">
      <w:pPr>
        <w:numPr>
          <w:ilvl w:val="0"/>
          <w:numId w:val="4"/>
        </w:numPr>
      </w:pPr>
      <w:r w:rsidRPr="001C1615">
        <w:t>e-Oglasna ploča suda</w:t>
      </w:r>
    </w:p>
    <w:p w:rsidRDefault="00280C15" w:rsidP="00280C15" w:rsidR="00280C15" w:rsidRPr="001C1615">
      <w:pPr>
        <w:numPr>
          <w:ilvl w:val="0"/>
          <w:numId w:val="4"/>
        </w:numPr>
      </w:pPr>
      <w:r w:rsidRPr="001C1615">
        <w:t>Pisarnici ovog suda</w:t>
      </w:r>
    </w:p>
    <w:p w:rsidRDefault="00280C15" w:rsidP="00280C15" w:rsidR="00280C15" w:rsidRPr="001C1615">
      <w:pPr>
        <w:numPr>
          <w:ilvl w:val="0"/>
          <w:numId w:val="4"/>
        </w:numPr>
      </w:pPr>
      <w:r w:rsidRPr="001C1615">
        <w:t xml:space="preserve">U spis </w:t>
      </w:r>
    </w:p>
    <w:p w:rsidRDefault="007A7FEC" w:rsidP="007A7FEC" w:rsidR="007A7FEC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70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7A7FEC" w:rsidR="007A7FEC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280C15">
      <w:t xml:space="preserve">Poslovni broj: 5 </w:t>
    </w:r>
    <w:r w:rsidR="00280C15" w:rsidRPr="008C3132">
      <w:t>St-</w:t>
    </w:r>
    <w:r w:rsidR="00280C15">
      <w:t>689/16-14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7A7FEC">
      <w:t>6</w:t>
    </w:r>
    <w:r w:rsidR="00280C15">
      <w:t>89</w:t>
    </w:r>
    <w:r>
      <w:t>/16-</w:t>
    </w:r>
    <w:r w:rsidR="007A7FEC">
      <w:t>1</w:t>
    </w:r>
    <w:r w:rsidR="00280C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80C1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3F70E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0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7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0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APPELLO d.o.o. BRTONIGLA</izvorni_sadrzaj>
    <derivirana_varijabla naziv="DomainObject.Predmet.ProtustrankaFormated_1">  APPELLO d.o.o. BRTONIGLA</derivirana_varijabla>
  </DomainObject.Predmet.ProtustrankaFormated>
  <DomainObject.Predmet.ProtustrankaFormatedOIB>
    <izvorni_sadrzaj>  APPELLO d.o.o. BRTONIGLA, OIB 21716678377</izvorni_sadrzaj>
    <derivirana_varijabla naziv="DomainObject.Predmet.ProtustrankaFormatedOIB_1">  APPELLO d.o.o. BRTONIGLA, OIB 21716678377</derivirana_varijabla>
  </DomainObject.Predmet.ProtustrankaFormatedOIB>
  <DomainObject.Predmet.ProtustrankaFormatedWithAdress>
    <izvorni_sadrzaj> APPELLO d.o.o. BRTONIGLA, Karigador, Karigador 123, 52474 Brtonigla</izvorni_sadrzaj>
    <derivirana_varijabla naziv="DomainObject.Predmet.ProtustrankaFormatedWithAdress_1"> APPELLO d.o.o. BRTONIGLA, Karigador, Karigador 123, 52474 Brtonigla</derivirana_varijabla>
  </DomainObject.Predmet.ProtustrankaFormatedWithAdress>
  <DomainObject.Predmet.ProtustrankaFormatedWithAdressOIB>
    <izvorni_sadrzaj> APPELLO d.o.o. BRTONIGLA, OIB 21716678377, Karigador, Karigador 123, 52474 Brtonigla</izvorni_sadrzaj>
    <derivirana_varijabla naziv="DomainObject.Predmet.ProtustrankaFormatedWithAdressOIB_1"> APPELLO d.o.o. BRTONIGLA, OIB 21716678377, Karigador, Karigador 123, 52474 Brtonigla</derivirana_varijabla>
  </DomainObject.Predmet.ProtustrankaFormatedWithAdressOIB>
  <DomainObject.Predmet.ProtustrankaWithAdress>
    <izvorni_sadrzaj>APPELLO d.o.o. BRTONIGLA Karigador, Karigador 123, 52474 Brtonigla</izvorni_sadrzaj>
    <derivirana_varijabla naziv="DomainObject.Predmet.ProtustrankaWithAdress_1">APPELLO d.o.o. BRTONIGLA Karigador, Karigador 123, 52474 Brtonigla</derivirana_varijabla>
  </DomainObject.Predmet.ProtustrankaWithAdress>
  <DomainObject.Predmet.ProtustrankaWithAdressOIB>
    <izvorni_sadrzaj>APPELLO d.o.o. BRTONIGLA, OIB 21716678377, Karigador, Karigador 123, 52474 Brtonigla</izvorni_sadrzaj>
    <derivirana_varijabla naziv="DomainObject.Predmet.ProtustrankaWithAdressOIB_1">APPELLO d.o.o. BRTONIGLA, OIB 21716678377, Karigador, Karigador 123, 52474 Brtonigla</derivirana_varijabla>
  </DomainObject.Predmet.ProtustrankaWithAdressOIB>
  <DomainObject.Predmet.ProtustrankaNazivFormated>
    <izvorni_sadrzaj>APPELLO d.o.o. BRTONIGLA</izvorni_sadrzaj>
    <derivirana_varijabla naziv="DomainObject.Predmet.ProtustrankaNazivFormated_1">APPELLO d.o.o. BRTONIGLA</derivirana_varijabla>
  </DomainObject.Predmet.ProtustrankaNazivFormated>
  <DomainObject.Predmet.ProtustrankaNazivFormatedOIB>
    <izvorni_sadrzaj>APPELLO d.o.o. BRTONIGLA, OIB 21716678377</izvorni_sadrzaj>
    <derivirana_varijabla naziv="DomainObject.Predmet.ProtustrankaNazivFormatedOIB_1">APPELLO d.o.o. BRTONIGLA, OIB 21716678377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34251.73</izvorni_sadrzaj>
    <derivirana_varijabla naziv="DomainObject.Predmet.TrenutnaVrijednost_1">34251.73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APPELLO d.o.o. BRTONIGLA</item>
    </izvorni_sadrzaj>
    <derivirana_varijabla naziv="DomainObject.Predmet.ProtuStrankaListFormated_1">
      <item>APPELLO d.o.o. BRTONIGLA</item>
    </derivirana_varijabla>
  </DomainObject.Predmet.ProtuStrankaListFormated>
  <DomainObject.Predmet.ProtuStrankaListFormatedOIB>
    <izvorni_sadrzaj>
      <item>APPELLO d.o.o. BRTONIGLA, OIB 21716678377</item>
    </izvorni_sadrzaj>
    <derivirana_varijabla naziv="DomainObject.Predmet.ProtuStrankaListFormatedOIB_1">
      <item>APPELLO d.o.o. BRTONIGLA, OIB 21716678377</item>
    </derivirana_varijabla>
  </DomainObject.Predmet.ProtuStrankaListFormatedOIB>
  <DomainObject.Predmet.ProtuStrankaListFormatedWithAdress>
    <izvorni_sadrzaj>
      <item>APPELLO d.o.o. BRTONIGLA, Karigador, Karigador 123, 52474 Brtonigla</item>
    </izvorni_sadrzaj>
    <derivirana_varijabla naziv="DomainObject.Predmet.ProtuStrankaListFormatedWithAdress_1">
      <item>APPELLO d.o.o. BRTONIGLA, Karigador, Karigador 123, 52474 Brtonigla</item>
    </derivirana_varijabla>
  </DomainObject.Predmet.ProtuStrankaListFormatedWithAdress>
  <DomainObject.Predmet.ProtuStrankaListFormatedWithAdressOIB>
    <izvorni_sadrzaj>
      <item>APPELLO d.o.o. BRTONIGLA, OIB 21716678377, Karigador, Karigador 123, 52474 Brtonigla</item>
    </izvorni_sadrzaj>
    <derivirana_varijabla naziv="DomainObject.Predmet.ProtuStrankaListFormatedWithAdressOIB_1">
      <item>APPELLO d.o.o. BRTONIGLA, OIB 21716678377, Karigador, Karigador 123, 52474 Brtonigla</item>
    </derivirana_varijabla>
  </DomainObject.Predmet.ProtuStrankaListFormatedWithAdressOIB>
  <DomainObject.Predmet.ProtuStrankaListNazivFormated>
    <izvorni_sadrzaj>
      <item>APPELLO d.o.o. BRTONIGLA</item>
    </izvorni_sadrzaj>
    <derivirana_varijabla naziv="DomainObject.Predmet.ProtuStrankaListNazivFormated_1">
      <item>APPELLO d.o.o. BRTONIGLA</item>
    </derivirana_varijabla>
  </DomainObject.Predmet.ProtuStrankaListNazivFormated>
  <DomainObject.Predmet.ProtuStrankaListNazivFormatedOIB>
    <izvorni_sadrzaj>
      <item>APPELLO d.o.o. BRTONIGLA, OIB 21716678377</item>
    </izvorni_sadrzaj>
    <derivirana_varijabla naziv="DomainObject.Predmet.ProtuStrankaListNazivFormatedOIB_1">
      <item>APPELLO d.o.o. BRTONIGLA, OIB 21716678377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APPELLO d.o.o. BRTONIGLA</izvorni_sadrzaj>
    <derivirana_varijabla naziv="DomainObject.Predmet.ProtustrankaIDrugi_1">APPELLO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APPELLO d.o.o. BRTONIGLA, OIB 21716678377, Karigador, Karigador 123, 52474 Brtonigla</izvorni_sadrzaj>
    <derivirana_varijabla naziv="DomainObject.Predmet.ProtustrankaIDrugiAdressOIB_1">APPELLO d.o.o. BRTONIGLA, OIB 21716678377, Karigador, Karigador 123,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APPELLO d.o.o. BRTONIGLA</item>
    </izvorni_sadrzaj>
    <derivirana_varijabla naziv="DomainObject.Predmet.SudioniciListNaziv_1">
      <item>FINANCIJSKA AGENCIJA, RC RIJEKA, PODRUŽNICA PULA, PULA</item>
      <item>APPELLO d.o.o.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APPELLO d.o.o. BRTONIGLA, OIB 21716678377, Karigador, Karigador 123,52474 Brtonigla</item>
    </izvorni_sadrzaj>
    <derivirana_varijabla naziv="DomainObject.Predmet.SudioniciListAdressOIB_1">
      <item>FINANCIJSKA AGENCIJA, RC RIJEKA, PODRUŽNICA PULA, PULA, OIB 85821130368, Ulica grada Vukovara 70,10000 Zagreb</item>
      <item>APPELLO d.o.o. BRTONIGLA, OIB 21716678377, Karigador, Karigador 123,52474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21716678377</item>
    </izvorni_sadrzaj>
    <derivirana_varijabla naziv="DomainObject.Predmet.SudioniciListNazivOIB_1">
      <item>, OIB 85821130368</item>
      <item>, OIB 21716678377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A721E6-E420-40E7-B4BA-EC0B32EE6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1001</properties:Words>
  <properties:Characters>5433</properties:Characters>
  <properties:Lines>130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2017-03-14T12:20:00Z</dcterms:created>
  <dc:creator>Administrator</dc:creator>
  <cp:lastModifiedBy>Krešimir Torbarina</cp:lastModifiedBy>
  <cp:lastPrinted>2017-03-14T12:20:00Z</cp:lastPrinted>
  <dcterms:modified xmlns:xsi="http://www.w3.org/2001/XMLSchema-instance" xsi:type="dcterms:W3CDTF">2017-03-14T12:23:00Z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