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7664" w14:paraId="9be766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805F4">
        <w:rPr>
          <w:rFonts w:cs="Times New Roman" w:eastAsia="Times New Roman"/>
          <w:szCs w:val="20"/>
          <w:lang w:eastAsia="hr-HR"/>
        </w:rPr>
        <w:t>4955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C805F4">
        <w:rPr>
          <w:rFonts w:cs="Times New Roman" w:eastAsia="Times New Roman"/>
          <w:szCs w:val="24"/>
          <w:lang w:eastAsia="hr-HR"/>
        </w:rPr>
        <w:t>POSLOVNI USPJEH – KONTAKT CENTAR d.o.o., Zagreb, Brozova 8/a, MBS:080618607, OIB:17047543180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5C6B1D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C805F4" w:rsidRPr="00C805F4">
        <w:t>POSLOVNI USPJEH – KONTAKT CENTAR d.o.o., Zagreb, Brozova 8/a, MBS:080618607, OIB:17047543180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C805F4" w:rsidRPr="00C805F4">
        <w:rPr>
          <w:rFonts w:cs="Times New Roman" w:eastAsia="Times New Roman"/>
          <w:szCs w:val="24"/>
          <w:lang w:eastAsia="hr-HR" w:val="en-GB"/>
        </w:rPr>
        <w:t>POSLOVNI USPJEH – KONTAKT CENTAR d.o.o., Zagreb, Brozova 8/a, MBS:080618607, OIB:17047543180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5C6B1D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A20F9"/>
    <w:rsid w:val="002F6140"/>
    <w:rsid w:val="003031C4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350A"/>
    <w:rsid w:val="004C3E3B"/>
    <w:rsid w:val="00555972"/>
    <w:rsid w:val="005827FD"/>
    <w:rsid w:val="005C6B1D"/>
    <w:rsid w:val="005F3B1D"/>
    <w:rsid w:val="005F523B"/>
    <w:rsid w:val="005F794C"/>
    <w:rsid w:val="00615E85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43A66"/>
    <w:rsid w:val="00B94E71"/>
    <w:rsid w:val="00C0133F"/>
    <w:rsid w:val="00C2469E"/>
    <w:rsid w:val="00C70A3F"/>
    <w:rsid w:val="00C805F4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0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0F9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A20F9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A20F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A20F9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20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0F9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A20F9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A20F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A20F9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4955</izvorni_sadrzaj>
    <derivirana_varijabla naziv="DomainObject.Predmet.Broj_1">4955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St-4955/2015</izvorni_sadrzaj>
    <derivirana_varijabla naziv="DomainObject.Predmet.OznakaBroj_1">St-4955/2015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USPJEH - KONTAKT CENTAR d.o.o.</izvorni_sadrzaj>
    <derivirana_varijabla naziv="DomainObject.Predmet.ProtustrankaFormated_1">  POSLOVNI USPJEH - KONTAKT CENTAR d.o.o.</derivirana_varijabla>
  </DomainObject.Predmet.ProtustrankaFormated>
  <DomainObject.Predmet.ProtustrankaFormatedOIB>
    <izvorni_sadrzaj>  POSLOVNI USPJEH - KONTAKT CENTAR d.o.o., OIB 17047543180</izvorni_sadrzaj>
    <derivirana_varijabla naziv="DomainObject.Predmet.ProtustrankaFormatedOIB_1">  POSLOVNI USPJEH - KONTAKT CENTAR d.o.o., OIB 17047543180</derivirana_varijabla>
  </DomainObject.Predmet.ProtustrankaFormatedOIB>
  <DomainObject.Predmet.ProtustrankaFormatedWithAdress>
    <izvorni_sadrzaj> POSLOVNI USPJEH - KONTAKT CENTAR d.o.o., Brozova 8/a, 10000 Zagreb</izvorni_sadrzaj>
    <derivirana_varijabla naziv="DomainObject.Predmet.ProtustrankaFormatedWithAdress_1"> POSLOVNI USPJEH - KONTAKT CENTAR d.o.o., Brozova 8/a, 10000 Zagreb</derivirana_varijabla>
  </DomainObject.Predmet.ProtustrankaFormatedWithAdress>
  <DomainObject.Predmet.ProtustrankaFormatedWithAdressOIB>
    <izvorni_sadrzaj> POSLOVNI USPJEH - KONTAKT CENTAR d.o.o., OIB 17047543180, Brozova 8/a, 10000 Zagreb</izvorni_sadrzaj>
    <derivirana_varijabla naziv="DomainObject.Predmet.ProtustrankaFormatedWithAdressOIB_1"> POSLOVNI USPJEH - KONTAKT CENTAR d.o.o., OIB 17047543180, Brozova 8/a, 10000 Zagreb</derivirana_varijabla>
  </DomainObject.Predmet.ProtustrankaFormatedWithAdressOIB>
  <DomainObject.Predmet.ProtustrankaWithAdress>
    <izvorni_sadrzaj>POSLOVNI USPJEH - KONTAKT CENTAR d.o.o. Brozova 8/a, 10000 Zagreb</izvorni_sadrzaj>
    <derivirana_varijabla naziv="DomainObject.Predmet.ProtustrankaWithAdress_1">POSLOVNI USPJEH - KONTAKT CENTAR d.o.o. Brozova 8/a, 10000 Zagreb</derivirana_varijabla>
  </DomainObject.Predmet.ProtustrankaWithAdress>
  <DomainObject.Predmet.ProtustrankaWithAdressOIB>
    <izvorni_sadrzaj>POSLOVNI USPJEH - KONTAKT CENTAR d.o.o., OIB 17047543180, Brozova 8/a, 10000 Zagreb</izvorni_sadrzaj>
    <derivirana_varijabla naziv="DomainObject.Predmet.ProtustrankaWithAdressOIB_1">POSLOVNI USPJEH - KONTAKT CENTAR d.o.o., OIB 17047543180, Brozova 8/a, 10000 Zagreb</derivirana_varijabla>
  </DomainObject.Predmet.ProtustrankaWithAdressOIB>
  <DomainObject.Predmet.ProtustrankaNazivFormated>
    <izvorni_sadrzaj>POSLOVNI USPJEH - KONTAKT CENTAR d.o.o.</izvorni_sadrzaj>
    <derivirana_varijabla naziv="DomainObject.Predmet.ProtustrankaNazivFormated_1">POSLOVNI USPJEH - KONTAKT CENTAR d.o.o.</derivirana_varijabla>
  </DomainObject.Predmet.ProtustrankaNazivFormated>
  <DomainObject.Predmet.ProtustrankaNazivFormatedOIB>
    <izvorni_sadrzaj>POSLOVNI USPJEH - KONTAKT CENTAR d.o.o., OIB 17047543180</izvorni_sadrzaj>
    <derivirana_varijabla naziv="DomainObject.Predmet.ProtustrankaNazivFormatedOIB_1">POSLOVNI USPJEH - KONTAKT CENTAR d.o.o., OIB 17047543180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USPJEH - KONTAKT CENTAR d.o.o.</item>
    </izvorni_sadrzaj>
    <derivirana_varijabla naziv="DomainObject.Predmet.ProtuStrankaListFormated_1">
      <item>POSLOVNI USPJEH - KONTAKT CENTAR d.o.o.</item>
    </derivirana_varijabla>
  </DomainObject.Predmet.ProtuStrankaListFormated>
  <DomainObject.Predmet.ProtuStrankaListFormatedOIB>
    <izvorni_sadrzaj>
      <item>POSLOVNI USPJEH - KONTAKT CENTAR d.o.o., OIB 17047543180</item>
    </izvorni_sadrzaj>
    <derivirana_varijabla naziv="DomainObject.Predmet.ProtuStrankaListFormatedOIB_1">
      <item>POSLOVNI USPJEH - KONTAKT CENTAR d.o.o., OIB 17047543180</item>
    </derivirana_varijabla>
  </DomainObject.Predmet.ProtuStrankaListFormatedOIB>
  <DomainObject.Predmet.ProtuStrankaListFormatedWithAdress>
    <izvorni_sadrzaj>
      <item>POSLOVNI USPJEH - KONTAKT CENTAR d.o.o., Brozova 8/a, 10000 Zagreb</item>
    </izvorni_sadrzaj>
    <derivirana_varijabla naziv="DomainObject.Predmet.ProtuStrankaListFormatedWithAdress_1">
      <item>POSLOVNI USPJEH - KONTAKT CENTAR d.o.o., Brozova 8/a, 10000 Zagreb</item>
    </derivirana_varijabla>
  </DomainObject.Predmet.ProtuStrankaListFormatedWithAdress>
  <DomainObject.Predmet.ProtuStrankaListFormatedWithAdressOIB>
    <izvorni_sadrzaj>
      <item>POSLOVNI USPJEH - KONTAKT CENTAR d.o.o., OIB 17047543180, Brozova 8/a, 10000 Zagreb</item>
    </izvorni_sadrzaj>
    <derivirana_varijabla naziv="DomainObject.Predmet.ProtuStrankaListFormatedWithAdressOIB_1">
      <item>POSLOVNI USPJEH - KONTAKT CENTAR d.o.o., OIB 17047543180, Brozova 8/a, 10000 Zagreb</item>
    </derivirana_varijabla>
  </DomainObject.Predmet.ProtuStrankaListFormatedWithAdressOIB>
  <DomainObject.Predmet.ProtuStrankaListNazivFormated>
    <izvorni_sadrzaj>
      <item>POSLOVNI USPJEH - KONTAKT CENTAR d.o.o.</item>
    </izvorni_sadrzaj>
    <derivirana_varijabla naziv="DomainObject.Predmet.ProtuStrankaListNazivFormated_1">
      <item>POSLOVNI USPJEH - KONTAKT CENTAR d.o.o.</item>
    </derivirana_varijabla>
  </DomainObject.Predmet.ProtuStrankaListNazivFormated>
  <DomainObject.Predmet.ProtuStrankaListNazivFormatedOIB>
    <izvorni_sadrzaj>
      <item>POSLOVNI USPJEH - KONTAKT CENTAR d.o.o., OIB 17047543180</item>
    </izvorni_sadrzaj>
    <derivirana_varijabla naziv="DomainObject.Predmet.ProtuStrankaListNazivFormatedOIB_1">
      <item>POSLOVNI USPJEH - KONTAKT CENTAR d.o.o., OIB 17047543180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USPJEH - KONTAKT CENTAR d.o.o.</izvorni_sadrzaj>
    <derivirana_varijabla naziv="DomainObject.Predmet.ProtustrankaIDrugi_1">POSLOVNI USPJEH - KONTAKT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POSLOVNI USPJEH - KONTAKT CENTAR d.o.o., OIB 17047543180, Brozova 8/a, 10000 Zagreb</izvorni_sadrzaj>
    <derivirana_varijabla naziv="DomainObject.Predmet.ProtustrankaIDrugiAdressOIB_1">POSLOVNI USPJEH - KONTAKT CENTAR d.o.o., OIB 17047543180, Brozova 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POSLOVNI USPJEH - KONTAKT CENTAR d.o.o.</item>
      <item>FINA Regionalni centar Zagreb</item>
    </izvorni_sadrzaj>
    <derivirana_varijabla naziv="DomainObject.Predmet.SudioniciListNaziv_1">
      <item>POSLOVNI USPJEH - KONTAKT CENTAR d.o.o.</item>
      <item>FINA Regionalni centar Zagreb</item>
    </derivirana_varijabla>
  </DomainObject.Predmet.SudioniciListNaziv>
  <DomainObject.Predmet.SudioniciListAdressOIB>
    <izvorni_sadrzaj>
      <item>POSLOVNI USPJEH - KONTAKT CENTAR d.o.o., OIB 17047543180, Brozova 8/a,10000 Zagreb</item>
      <item>FINA Regionalni centar Zagreb, OIB 85821130368, Trg svibanjskih žrtava 1995. 1,10000 Zagreb</item>
    </izvorni_sadrzaj>
    <derivirana_varijabla naziv="DomainObject.Predmet.SudioniciListAdressOIB_1">
      <item>POSLOVNI USPJEH - KONTAKT CENTAR d.o.o., OIB 17047543180, Brozova 8/a,10000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17047543180</item>
      <item>, OIB 85821130368</item>
    </izvorni_sadrzaj>
    <derivirana_varijabla naziv="DomainObject.Predmet.SudioniciListNazivOIB_1">
      <item>, OIB 17047543180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1845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2015-11-23T10:37:00Z</dcterms:created>
  <dc:creator>Mario Žišković</dc:creator>
  <cp:lastModifiedBy>Marijan Marković</cp:lastModifiedBy>
  <cp:lastPrinted>2015-11-23T10:37:00Z</cp:lastPrinted>
  <dcterms:modified xmlns:xsi="http://www.w3.org/2001/XMLSchema-instance" xsi:type="dcterms:W3CDTF">2015-11-23T10:38:00Z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