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6142" w14:paraId="3056142" w:rsidRDefault="002B480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480E" w:rsidP="002B480E" w:rsidR="00AE649C">
      <w:pPr>
        <w:pStyle w:val="NormaleSPIS"/>
        <w:spacing w:after="0"/>
      </w:pPr>
      <w:r>
        <w:t xml:space="preserve">         Republika Hrvatska</w:t>
      </w:r>
    </w:p>
    <w:p w:rsidRDefault="002B480E" w:rsidP="002B480E" w:rsidR="002B480E">
      <w:pPr>
        <w:pStyle w:val="NormaleSPIS"/>
        <w:spacing w:after="0"/>
      </w:pPr>
      <w:r>
        <w:t xml:space="preserve">     Trgovački sud u Bjelovaru</w:t>
      </w:r>
    </w:p>
    <w:p w:rsidRDefault="002B480E" w:rsidP="002B480E" w:rsidR="002B480E">
      <w:pPr>
        <w:pStyle w:val="NormaleSPIS"/>
        <w:spacing w:after="0"/>
        <w:rPr>
          <w:rFonts w:cs="Arial" w:hAnsi="Arial" w:ascii="Arial"/>
          <w:noProof/>
        </w:rPr>
      </w:pPr>
      <w:r>
        <w:t>Bjelovar, Šetalište dr.I.Lebovića 42.</w:t>
      </w:r>
    </w:p>
    <w:p w:rsidRDefault="002B480E" w:rsidP="002B480E" w:rsidR="002B480E">
      <w:pPr>
        <w:jc w:val="right"/>
        <w:outlineLvl w:val="0"/>
        <w:rPr>
          <w:noProof/>
        </w:rPr>
      </w:pPr>
      <w:r>
        <w:rPr>
          <w:noProof/>
        </w:rPr>
        <w:t>Poslovni broj:7 St-661/2018-2</w:t>
      </w:r>
    </w:p>
    <w:p w:rsidRDefault="002B480E" w:rsidP="002B480E" w:rsidR="002B480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B480E" w:rsidP="002B480E" w:rsidR="002B480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2B480E" w:rsidP="002B480E" w:rsidR="002B480E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</w:t>
      </w:r>
      <w:proofErr w:type="spellStart"/>
      <w:r>
        <w:t>predlagateljice</w:t>
      </w:r>
      <w:proofErr w:type="spellEnd"/>
      <w:r>
        <w:t xml:space="preserve"> Mirjane </w:t>
      </w:r>
      <w:proofErr w:type="spellStart"/>
      <w:r>
        <w:t>Dragija</w:t>
      </w:r>
      <w:proofErr w:type="spellEnd"/>
      <w:r>
        <w:t xml:space="preserve"> iz Dubrave, </w:t>
      </w:r>
      <w:proofErr w:type="spellStart"/>
      <w:r>
        <w:t>Zetkana</w:t>
      </w:r>
      <w:proofErr w:type="spellEnd"/>
      <w:r>
        <w:t xml:space="preserve"> 20, OIB 05333382942, koju zastupaju punomoćnici, odvjetnici iz OD </w:t>
      </w:r>
      <w:proofErr w:type="spellStart"/>
      <w:r>
        <w:t>Čogurić</w:t>
      </w:r>
      <w:proofErr w:type="spellEnd"/>
      <w:r>
        <w:t xml:space="preserve"> &amp; partneri, d.o.o. iz Zagreba, Ilica 41a, za otvaranje stečajnog postupka nad dužnikom MEĐUNARODNAZABAVA d.o.o. za ugostiteljstvo i turizam iz Zagreba, Martićeva 71, MBS 080522768, OIB 91189747825, 23</w:t>
      </w:r>
      <w:r>
        <w:rPr>
          <w:noProof/>
        </w:rPr>
        <w:t>. kolovoza 2018.</w:t>
      </w:r>
    </w:p>
    <w:p w:rsidRDefault="002B480E" w:rsidP="002B480E" w:rsidR="002B480E">
      <w:pPr>
        <w:jc w:val="center"/>
      </w:pPr>
      <w:r>
        <w:t>r i j e š i o   j e</w:t>
      </w:r>
    </w:p>
    <w:p w:rsidRDefault="002B480E" w:rsidP="002B480E" w:rsidR="002B480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1.Pokreće se postupak radi utvrđivanja uvjeta za otvaranje stečajnog postupka nad dužnikom MEĐUNARODNAZABAVA d.o.o. za ugostiteljstvo i turizam iz Zagreba, Martićeva 71, MBS 080522768, OIB 91189747825.</w:t>
      </w:r>
    </w:p>
    <w:p w:rsidRDefault="002B480E" w:rsidP="002B480E" w:rsidR="002B480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2B480E" w:rsidP="002B480E" w:rsidR="002B480E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t xml:space="preserve"> MEĐUNARODNAZABAVA d.o.o. za ugostiteljstvo i turizam iz Zagreba, Martićeva 71, MBS 080522768, OIB 91189747825, p</w:t>
      </w:r>
      <w:r>
        <w:rPr>
          <w:noProof/>
        </w:rPr>
        <w:t>ostavlja se privremeni stečajni upravitelj.</w:t>
      </w:r>
    </w:p>
    <w:p w:rsidRDefault="002B480E" w:rsidP="002B480E" w:rsidR="002B480E">
      <w:pPr>
        <w:ind w:firstLine="851"/>
        <w:jc w:val="both"/>
        <w:rPr>
          <w:noProof/>
        </w:rPr>
      </w:pPr>
      <w:r>
        <w:rPr>
          <w:noProof/>
        </w:rPr>
        <w:t>3.Za privremenog stečajnog upravitelja imenuje se Zdravko Krznar iz Zagreba, Sveti Duh 123, OIB 50405381305.</w:t>
      </w:r>
    </w:p>
    <w:p w:rsidRDefault="002B480E" w:rsidP="002B480E" w:rsidR="002B480E">
      <w:pPr>
        <w:ind w:firstLine="851"/>
        <w:jc w:val="both"/>
        <w:rPr>
          <w:noProof/>
        </w:rPr>
      </w:pPr>
      <w:r>
        <w:rPr>
          <w:noProof/>
        </w:rPr>
        <w:t>4.Privremeni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2B480E" w:rsidP="002B480E" w:rsidR="002B480E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2B480E" w:rsidP="002B480E" w:rsidR="002B480E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 i dostaviti ga sudu u roku od 15 dana, u tri primjerka.              </w:t>
      </w:r>
    </w:p>
    <w:p w:rsidRDefault="002B480E" w:rsidP="002B480E" w:rsidR="002B480E">
      <w:pPr>
        <w:ind w:firstLine="851"/>
        <w:jc w:val="both"/>
        <w:rPr>
          <w:noProof/>
        </w:rPr>
      </w:pPr>
      <w:r>
        <w:rPr>
          <w:noProof/>
        </w:rPr>
        <w:t>5.Saziva se ročište radi izjašnjenja o prijedlogu i rasprave o uvjetima za otvaranje stečajnog postupka za dan 11</w:t>
      </w:r>
      <w:r>
        <w:rPr>
          <w:b/>
          <w:noProof/>
        </w:rPr>
        <w:t xml:space="preserve">. </w:t>
      </w:r>
      <w:r>
        <w:rPr>
          <w:noProof/>
        </w:rPr>
        <w:t>listopada 2018. godine u 10,00 sati u ovome sudu u Bjelovaru, Šetalište dr. Ivše Lebovića 42, sudnica br. 2, na koje se pozivaju dostavom ovoga rješenja:</w:t>
      </w:r>
    </w:p>
    <w:p w:rsidRDefault="002B480E" w:rsidP="002B480E" w:rsidR="002B480E">
      <w:pPr>
        <w:ind w:firstLine="851"/>
        <w:jc w:val="both"/>
        <w:rPr>
          <w:noProof/>
        </w:rPr>
      </w:pPr>
      <w:r>
        <w:rPr>
          <w:noProof/>
        </w:rPr>
        <w:t>-predlagateljica</w:t>
      </w:r>
      <w:r>
        <w:t xml:space="preserve"> Mirjana </w:t>
      </w:r>
      <w:proofErr w:type="spellStart"/>
      <w:r>
        <w:t>Dragija</w:t>
      </w:r>
      <w:proofErr w:type="spellEnd"/>
      <w:r>
        <w:t xml:space="preserve"> iz Dubrave, </w:t>
      </w:r>
      <w:proofErr w:type="spellStart"/>
      <w:r>
        <w:t>Zetkana</w:t>
      </w:r>
      <w:proofErr w:type="spellEnd"/>
      <w:r>
        <w:t xml:space="preserve"> 20, OIB 05333382942, koju zastupaju punomoćnici, odvjetnici iz OD </w:t>
      </w:r>
      <w:proofErr w:type="spellStart"/>
      <w:r>
        <w:t>Čogurić</w:t>
      </w:r>
      <w:proofErr w:type="spellEnd"/>
      <w:r>
        <w:t xml:space="preserve"> &amp; partneri, d.o.o. iz Zagreba, Ilica 41a</w:t>
      </w:r>
      <w:r>
        <w:t>,</w:t>
      </w:r>
      <w:r>
        <w:rPr>
          <w:noProof/>
        </w:rPr>
        <w:t xml:space="preserve"> </w:t>
      </w:r>
    </w:p>
    <w:p w:rsidRDefault="002B480E" w:rsidP="002B480E" w:rsidR="002B480E">
      <w:pPr>
        <w:ind w:firstLine="851"/>
        <w:jc w:val="both"/>
        <w:rPr>
          <w:noProof/>
        </w:rPr>
      </w:pPr>
      <w:r>
        <w:rPr>
          <w:noProof/>
        </w:rPr>
        <w:t>-zakonski zastupnik dužnika Daniel Ivan Svirčević iz Zagreba, Krajiška 2, zastupan po punomoćniku, odvjetniku Ivanu Kusalić iz Zagreba, Masarykova 22,</w:t>
      </w:r>
    </w:p>
    <w:p w:rsidRDefault="002B480E" w:rsidP="002B480E" w:rsidR="002B480E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2B480E" w:rsidP="002B480E" w:rsidR="002B480E">
      <w:pPr>
        <w:ind w:firstLine="851"/>
        <w:jc w:val="right"/>
        <w:rPr>
          <w:noProof/>
        </w:rPr>
      </w:pPr>
      <w:r>
        <w:rPr>
          <w:noProof/>
        </w:rPr>
        <w:t>Poslovni broj:7 St-661/2018-2</w:t>
      </w:r>
    </w:p>
    <w:p w:rsidRDefault="002B480E" w:rsidP="002B480E" w:rsidR="002B480E">
      <w:pPr>
        <w:ind w:firstLine="851"/>
        <w:jc w:val="both"/>
        <w:rPr>
          <w:noProof/>
        </w:rPr>
      </w:pPr>
      <w:r>
        <w:rPr>
          <w:noProof/>
        </w:rPr>
        <w:t>-privremeni stečajni upravitelj Zdravko Krznar iz Zagreba, Sveti Duh 123.</w:t>
      </w:r>
    </w:p>
    <w:p w:rsidRDefault="002B480E" w:rsidP="002B480E" w:rsidR="002B480E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</w:t>
      </w:r>
      <w:bookmarkStart w:name="_GoBack" w:id="0"/>
      <w:bookmarkEnd w:id="0"/>
      <w:r>
        <w:rPr>
          <w:noProof/>
        </w:rPr>
        <w:t>.</w:t>
      </w:r>
      <w:r>
        <w:rPr>
          <w:rFonts w:eastAsia="Times New Roman"/>
          <w:lang w:eastAsia="hr-HR"/>
        </w:rPr>
        <w:t xml:space="preserve"> </w:t>
      </w:r>
    </w:p>
    <w:p w:rsidRDefault="002B480E" w:rsidP="002B480E" w:rsidR="002B480E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2B480E" w:rsidP="002B480E" w:rsidR="002B480E">
      <w:pPr>
        <w:jc w:val="both"/>
        <w:rPr>
          <w:noProof/>
        </w:rPr>
      </w:pPr>
      <w:r>
        <w:tab/>
      </w:r>
      <w:proofErr w:type="spellStart"/>
      <w:r>
        <w:t>Predlagateljica</w:t>
      </w:r>
      <w:proofErr w:type="spellEnd"/>
      <w:r>
        <w:t xml:space="preserve"> Mirjana </w:t>
      </w:r>
      <w:proofErr w:type="spellStart"/>
      <w:r>
        <w:t>Dragija</w:t>
      </w:r>
      <w:proofErr w:type="spellEnd"/>
      <w:r>
        <w:t xml:space="preserve"> iz Dubrave, podnijela je ovom sudu prijedlog za otvaranje stečaja nad dužnikom MEĐUNARODNAZABAVA d.o.o. za ugostiteljstvo i turizam iz Zagreba. U svom prijedlogu </w:t>
      </w:r>
      <w:proofErr w:type="spellStart"/>
      <w:r>
        <w:t>predlagateljica</w:t>
      </w:r>
      <w:proofErr w:type="spellEnd"/>
      <w:r>
        <w:t xml:space="preserve"> ističe da joj ovaj dužnik duguje sveukupno iznos od 215.505,00 kuna, a koji se temelji na presudi Općinskog suda u Velikoj Gorici, Stalna služba u Vrbovcu pod poslovnim brojem 24 </w:t>
      </w:r>
      <w:proofErr w:type="spellStart"/>
      <w:r>
        <w:t>Pr</w:t>
      </w:r>
      <w:proofErr w:type="spellEnd"/>
      <w:r>
        <w:t xml:space="preserve">-41/15-45 od 15. prosinca 2016. godine. Isto tako u Očevidniku redoslijeda osnova za plaćanje koje vodi FINA dužnik ima evidentirane neizvršene osnove za plaćanje u razdoblju dužem od 120 dana u iznosu od 16.356,81 kuna a koje je trebalo, na temelju valjane osnove za plaćanje, bez daljnjeg pristanka dužnika naplatiti s bilo kojeg od njegovih računa. Kako je time ispunjen razlog za otvaranje stečaja, to se predlaže otvaranje stečaja nad ovim dužnikom.              </w:t>
      </w:r>
    </w:p>
    <w:p w:rsidRDefault="002B480E" w:rsidP="002B480E" w:rsidR="002B480E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2B480E" w:rsidP="002B480E" w:rsidR="002B480E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2B480E" w:rsidP="002B480E" w:rsidR="002B480E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</w:t>
      </w:r>
    </w:p>
    <w:p w:rsidRDefault="002B480E" w:rsidP="002B480E" w:rsidR="002B480E">
      <w:pPr>
        <w:jc w:val="center"/>
        <w:outlineLvl w:val="0"/>
        <w:rPr>
          <w:noProof/>
        </w:rPr>
      </w:pPr>
      <w:r>
        <w:rPr>
          <w:noProof/>
        </w:rPr>
        <w:t xml:space="preserve">Bjelovar 23. kolovoza 2018. </w:t>
      </w:r>
    </w:p>
    <w:p w:rsidRDefault="002B480E" w:rsidP="002B480E" w:rsidR="002B480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Sudac </w:t>
      </w:r>
    </w:p>
    <w:p w:rsidRDefault="002B480E" w:rsidP="002B480E" w:rsidR="002B480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Tomislav Mrazović,v.r.</w:t>
      </w:r>
    </w:p>
    <w:p w:rsidRDefault="002B480E" w:rsidP="002B480E" w:rsidR="002B480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Za točnost otpravka-ovlašteni službenik</w:t>
      </w:r>
    </w:p>
    <w:p w:rsidRDefault="002B480E" w:rsidP="002B480E" w:rsidR="002B480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</w:t>
      </w:r>
      <w:r>
        <w:rPr>
          <w:noProof/>
        </w:rPr>
        <w:t xml:space="preserve">      Jasmina Tubić</w:t>
      </w:r>
    </w:p>
    <w:p w:rsidRDefault="002B480E" w:rsidP="002B480E" w:rsidR="002B480E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ovog rješenja nije dopuštena posebna žalba (čl.115. st.1. SZ-a), dok se protiv toč.2., 3. i 4.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sectPr w:rsidSect="0032366B" w:rsidR="002B480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80E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37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St-661/2018-2</izvorni_sadrzaj>
    <derivirana_varijabla naziv="DomainObject.Oznaka_1">St-661/2018-2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St-661/2018</izvorni_sadrzaj>
    <derivirana_varijabla naziv="DomainObject.Predmet.OznakaBroj_1">St-661/2018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MEĐUNARODNAZABAVA društvo s ograničenom odgovornošću za ugostiteljstvo i turizam</izvorni_sadrzaj>
    <derivirana_varijabla naziv="DomainObject.Predmet.ProtustrankaFormated_1">  MEĐUNARODNAZABAVA društvo s ograničenom odgovornošću za ugostiteljstvo i turizam</derivirana_varijabla>
  </DomainObject.Predmet.ProtustrankaFormated>
  <DomainObject.Predmet.ProtustrankaFormatedOIB>
    <izvorni_sadrzaj>  MEĐUNARODNAZABAVA društvo s ograničenom odgovornošću za ugostiteljstvo i turizam, OIB 91189747825</izvorni_sadrzaj>
    <derivirana_varijabla naziv="DomainObject.Predmet.ProtustrankaFormatedOIB_1">  MEĐUNARODNAZABAVA društvo s ograničenom odgovornošću za ugostiteljstvo i turizam, OIB 91189747825</derivirana_varijabla>
  </DomainObject.Predmet.ProtustrankaFormatedOIB>
  <DomainObject.Predmet.ProtustrankaFormatedWithAdress>
    <izvorni_sadrzaj> MEĐUNARODNAZABAVA društvo s ograničenom odgovornošću za ugostiteljstvo i turizam, Martićeva 71, 10000 Zagreb</izvorni_sadrzaj>
    <derivirana_varijabla naziv="DomainObject.Predmet.ProtustrankaFormatedWithAdress_1"> MEĐUNARODNAZABAVA društvo s ograničenom odgovornošću za ugostiteljstvo i turizam, Martićeva 71, 10000 Zagreb</derivirana_varijabla>
  </DomainObject.Predmet.ProtustrankaFormatedWithAdress>
  <DomainObject.Predmet.ProtustrankaFormatedWithAdressOIB>
    <izvorni_sadrzaj> MEĐUNARODNAZABAVA društvo s ograničenom odgovornošću za ugostiteljstvo i turizam, OIB 91189747825, Martićeva 71, 10000 Zagreb</izvorni_sadrzaj>
    <derivirana_varijabla naziv="DomainObject.Predmet.ProtustrankaFormatedWithAdressOIB_1"> MEĐUNARODNAZABAVA društvo s ograničenom odgovornošću za ugostiteljstvo i turizam, OIB 91189747825, Martićeva 71, 10000 Zagreb</derivirana_varijabla>
  </DomainObject.Predmet.ProtustrankaFormatedWithAdressOIB>
  <DomainObject.Predmet.ProtustrankaWithAdress>
    <izvorni_sadrzaj>MEĐUNARODNAZABAVA društvo s ograničenom odgovornošću za ugostiteljstvo i turizam Martićeva 71, 10000 Zagreb</izvorni_sadrzaj>
    <derivirana_varijabla naziv="DomainObject.Predmet.ProtustrankaWithAdress_1">MEĐUNARODNAZABAVA društvo s ograničenom odgovornošću za ugostiteljstvo i turizam Martićeva 71, 10000 Zagreb</derivirana_varijabla>
  </DomainObject.Predmet.ProtustrankaWithAdress>
  <DomainObject.Predmet.ProtustrankaWithAdressOIB>
    <izvorni_sadrzaj>MEĐUNARODNAZABAVA društvo s ograničenom odgovornošću za ugostiteljstvo i turizam, OIB 91189747825, Martićeva 71, 10000 Zagreb</izvorni_sadrzaj>
    <derivirana_varijabla naziv="DomainObject.Predmet.ProtustrankaWithAdressOIB_1">MEĐUNARODNAZABAVA društvo s ograničenom odgovornošću za ugostiteljstvo i turizam, OIB 91189747825, Martićeva 71, 10000 Zagreb</derivirana_varijabla>
  </DomainObject.Predmet.ProtustrankaWithAdressOIB>
  <DomainObject.Predmet.ProtustrankaNazivFormated>
    <izvorni_sadrzaj>MEĐUNARODNAZABAVA društvo s ograničenom odgovornošću za ugostiteljstvo i turizam</izvorni_sadrzaj>
    <derivirana_varijabla naziv="DomainObject.Predmet.ProtustrankaNazivFormated_1">MEĐUNARODNAZABAVA društvo s ograničenom odgovornošću za ugostiteljstvo i turizam</derivirana_varijabla>
  </DomainObject.Predmet.ProtustrankaNazivFormated>
  <DomainObject.Predmet.ProtustrankaNazivFormatedOIB>
    <izvorni_sadrzaj>MEĐUNARODNAZABAVA društvo s ograničenom odgovornošću za ugostiteljstvo i turizam, OIB 91189747825</izvorni_sadrzaj>
    <derivirana_varijabla naziv="DomainObject.Predmet.ProtustrankaNazivFormatedOIB_1">MEĐUNARODNAZABAVA društvo s ograničenom odgovornošću za ugostiteljstvo i turizam, OIB 91189747825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DRAGIJA zastupanog po punomoćniku ODVJETNIČKO DRUŠTVO ČOGURIĆ &amp; PARTNERI društvo s ograničenom odgovornošću</izvorni_sadrzaj>
    <derivirana_varijabla naziv="DomainObject.Predmet.StrankaFormated_1">  MIRJANA DRAGIJA zastupanog po punomoćniku ODVJETNIČKO DRUŠTVO ČOGURIĆ &amp; PARTNERI društvo s ograničenom odgovornošću</derivirana_varijabla>
  </DomainObject.Predmet.StrankaFormated>
  <DomainObject.Predmet.StrankaFormatedOIB>
    <izvorni_sadrzaj>  MIRJANA DRAGIJA, OIB 05333382942 zastupanog po punomoćniku ODVJETNIČKO DRUŠTVO ČOGURIĆ &amp; PARTNERI društvo s ograničenom odgovornošću</izvorni_sadrzaj>
    <derivirana_varijabla naziv="DomainObject.Predmet.StrankaFormatedOIB_1">  MIRJANA DRAGIJA, OIB 05333382942 zastupanog po punomoćniku ODVJETNIČKO DRUŠTVO ČOGURIĆ &amp; PARTNERI društvo s ograničenom odgovornošću</derivirana_varijabla>
  </DomainObject.Predmet.StrankaFormatedOIB>
  <DomainObject.Predmet.StrankaFormatedWithAdress>
    <izvorni_sadrzaj> MIRJANA DRAGIJA, Dubrava Vrbovečka, Zetkan 20, 10342 Dubrava zastupanog po punomoćniku ODVJETNIČKO DRUŠTVO ČOGURIĆ &amp; PARTNERI društvo s ograničenom odgovornošću</izvorni_sadrzaj>
    <derivirana_varijabla naziv="DomainObject.Predmet.StrankaFormatedWithAdress_1"> MIRJANA DRAGIJA, Dubrava Vrbovečka, Zetkan 20, 10342 Dubrava zastupanog po punomoćniku ODVJETNIČKO DRUŠTVO ČOGURIĆ &amp; PARTNERI društvo s ograničenom odgovornošću</derivirana_varijabla>
  </DomainObject.Predmet.StrankaFormatedWithAdress>
  <DomainObject.Predmet.StrankaFormatedWithAdressOIB>
    <izvorni_sadrzaj> MIRJANA DRAGIJA, OIB 05333382942, Dubrava Vrbovečka, Zetkan 20, 10342 Dubrava zastupanog po punomoćniku ODVJETNIČKO DRUŠTVO ČOGURIĆ &amp; PARTNERI društvo s ograničenom odgovornošću</izvorni_sadrzaj>
    <derivirana_varijabla naziv="DomainObject.Predmet.StrankaFormatedWithAdressOIB_1"> MIRJANA DRAGIJA, OIB 05333382942, Dubrava Vrbovečka, Zetkan 20, 10342 Dubrava zastupanog po punomoćniku ODVJETNIČKO DRUŠTVO ČOGURIĆ &amp; PARTNERI društvo s ograničenom odgovornošću</derivirana_varijabla>
  </DomainObject.Predmet.StrankaFormatedWithAdressOIB>
  <DomainObject.Predmet.StrankaWithAdress>
    <izvorni_sadrzaj>MIRJANA DRAGIJA Dubrava Vrbovečka, Zetkan 20,10342 Dubrava</izvorni_sadrzaj>
    <derivirana_varijabla naziv="DomainObject.Predmet.StrankaWithAdress_1">MIRJANA DRAGIJA Dubrava Vrbovečka, Zetkan 20,10342 Dubrava</derivirana_varijabla>
  </DomainObject.Predmet.StrankaWithAdress>
  <DomainObject.Predmet.StrankaWithAdressOIB>
    <izvorni_sadrzaj>MIRJANA DRAGIJA, OIB 05333382942, Dubrava Vrbovečka, Zetkan 20,10342 Dubrava</izvorni_sadrzaj>
    <derivirana_varijabla naziv="DomainObject.Predmet.StrankaWithAdressOIB_1">MIRJANA DRAGIJA, OIB 05333382942, Dubrava Vrbovečka, Zetkan 20,10342 Dubrava</derivirana_varijabla>
  </DomainObject.Predmet.StrankaWithAdressOIB>
  <DomainObject.Predmet.StrankaNazivFormated>
    <izvorni_sadrzaj>MIRJANA DRAGIJA</izvorni_sadrzaj>
    <derivirana_varijabla naziv="DomainObject.Predmet.StrankaNazivFormated_1">MIRJANA DRAGIJA</derivirana_varijabla>
  </DomainObject.Predmet.StrankaNazivFormated>
  <DomainObject.Predmet.StrankaNazivFormatedOIB>
    <izvorni_sadrzaj>MIRJANA DRAGIJA, OIB 05333382942</izvorni_sadrzaj>
    <derivirana_varijabla naziv="DomainObject.Predmet.StrankaNazivFormatedOIB_1">MIRJANA DRAGIJA, OIB 05333382942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DRAGIJA zastupanog po punomoćniku ODVJETNIČKO DRUŠTVO ČOGURIĆ &amp; PARTNERI društvo s ograničenom odgovornošću</item>
    </izvorni_sadrzaj>
    <derivirana_varijabla naziv="DomainObject.Predmet.StrankaListFormated_1">
      <item>MIRJANA DRAGIJA zastupanog po punomoćniku ODVJETNIČKO DRUŠTVO ČOGURIĆ &amp; PARTNERI društvo s ograničenom odgovornošću</item>
    </derivirana_varijabla>
  </DomainObject.Predmet.StrankaListFormated>
  <DomainObject.Predmet.StrankaListFormatedOIB>
    <izvorni_sadrzaj>
      <item>MIRJANA DRAGIJA, OIB 05333382942 zastupanog po punomoćniku ODVJETNIČKO DRUŠTVO ČOGURIĆ &amp; PARTNERI društvo s ograničenom odgovornošću</item>
    </izvorni_sadrzaj>
    <derivirana_varijabla naziv="DomainObject.Predmet.StrankaListFormatedOIB_1">
      <item>MIRJANA DRAGIJA, OIB 05333382942 zastupanog po punomoćniku ODVJETNIČKO DRUŠTVO ČOGURIĆ &amp; PARTNERI društvo s ograničenom odgovornošću</item>
    </derivirana_varijabla>
  </DomainObject.Predmet.StrankaListFormatedOIB>
  <DomainObject.Predmet.StrankaListFormatedWithAdress>
    <izvorni_sadrzaj>
      <item>MIRJANA DRAGIJA, Dubrava Vrbovečka, Zetkan 20, 10342 Dubrava zastupanog po punomoćniku ODVJETNIČKO DRUŠTVO ČOGURIĆ &amp; PARTNERI društvo s ograničenom odgovornošću</item>
    </izvorni_sadrzaj>
    <derivirana_varijabla naziv="DomainObject.Predmet.StrankaListFormatedWithAdress_1">
      <item>MIRJANA DRAGIJA, Dubrava Vrbovečka, Zetkan 20, 10342 Dubrava zastupanog po punomoćniku ODVJETNIČKO DRUŠTVO ČOGURIĆ &amp; PARTNERI društvo s ograničenom odgovornošću</item>
    </derivirana_varijabla>
  </DomainObject.Predmet.StrankaListFormatedWithAdress>
  <DomainObject.Predmet.StrankaListFormatedWithAdressOIB>
    <izvorni_sadrzaj>
      <item>MIRJANA DRAGIJA, OIB 05333382942, Dubrava Vrbovečka, Zetkan 20, 10342 Dubrava zastupanog po punomoćniku ODVJETNIČKO DRUŠTVO ČOGURIĆ &amp; PARTNERI društvo s ograničenom odgovornošću</item>
    </izvorni_sadrzaj>
    <derivirana_varijabla naziv="DomainObject.Predmet.StrankaListFormatedWithAdressOIB_1">
      <item>MIRJANA DRAGIJA, OIB 05333382942, Dubrava Vrbovečka, Zetkan 20, 10342 Dubrava zastupanog po punomoćniku ODVJETNIČKO DRUŠTVO ČOGURIĆ &amp; PARTNERI društvo s ograničenom odgovornošću</item>
    </derivirana_varijabla>
  </DomainObject.Predmet.StrankaListFormatedWithAdressOIB>
  <DomainObject.Predmet.StrankaListNazivFormated>
    <izvorni_sadrzaj>
      <item>MIRJANA DRAGIJA</item>
    </izvorni_sadrzaj>
    <derivirana_varijabla naziv="DomainObject.Predmet.StrankaListNazivFormated_1">
      <item>MIRJANA DRAGIJA</item>
    </derivirana_varijabla>
  </DomainObject.Predmet.StrankaListNazivFormated>
  <DomainObject.Predmet.StrankaListNazivFormatedOIB>
    <izvorni_sadrzaj>
      <item>MIRJANA DRAGIJA, OIB 05333382942</item>
    </izvorni_sadrzaj>
    <derivirana_varijabla naziv="DomainObject.Predmet.StrankaListNazivFormatedOIB_1">
      <item>MIRJANA DRAGIJA, OIB 05333382942</item>
    </derivirana_varijabla>
  </DomainObject.Predmet.StrankaListNazivFormatedOIB>
  <DomainObject.Predmet.ProtuStrankaListFormated>
    <izvorni_sadrzaj>
      <item>MEĐUNARODNAZABAVA društvo s ograničenom odgovornošću za ugostiteljstvo i turizam</item>
    </izvorni_sadrzaj>
    <derivirana_varijabla naziv="DomainObject.Predmet.ProtuStrankaListFormated_1">
      <item>MEĐUNARODNAZABAVA društvo s ograničenom odgovornošću za ugostiteljstvo i turizam</item>
    </derivirana_varijabla>
  </DomainObject.Predmet.ProtuStrankaListFormated>
  <DomainObject.Predmet.ProtuStrankaListFormatedOIB>
    <izvorni_sadrzaj>
      <item>MEĐUNARODNAZABAVA društvo s ograničenom odgovornošću za ugostiteljstvo i turizam, OIB 91189747825</item>
    </izvorni_sadrzaj>
    <derivirana_varijabla naziv="DomainObject.Predmet.ProtuStrankaListFormatedOIB_1">
      <item>MEĐUNARODNAZABAVA društvo s ograničenom odgovornošću za ugostiteljstvo i turizam, OIB 91189747825</item>
    </derivirana_varijabla>
  </DomainObject.Predmet.ProtuStrankaListFormatedOIB>
  <DomainObject.Predmet.ProtuStrankaListFormatedWithAdress>
    <izvorni_sadrzaj>
      <item>MEĐUNARODNAZABAVA društvo s ograničenom odgovornošću za ugostiteljstvo i turizam, Martićeva 71, 10000 Zagreb</item>
    </izvorni_sadrzaj>
    <derivirana_varijabla naziv="DomainObject.Predmet.ProtuStrankaListFormatedWithAdress_1">
      <item>MEĐUNARODNAZABAVA društvo s ograničenom odgovornošću za ugostiteljstvo i turizam, Martićeva 71, 10000 Zagreb</item>
    </derivirana_varijabla>
  </DomainObject.Predmet.ProtuStrankaListFormatedWithAdress>
  <DomainObject.Predmet.ProtuStrankaListFormatedWithAdressOIB>
    <izvorni_sadrzaj>
      <item>MEĐUNARODNAZABAVA društvo s ograničenom odgovornošću za ugostiteljstvo i turizam, OIB 91189747825, Martićeva 71, 10000 Zagreb</item>
    </izvorni_sadrzaj>
    <derivirana_varijabla naziv="DomainObject.Predmet.ProtuStrankaListFormatedWithAdressOIB_1">
      <item>MEĐUNARODNAZABAVA društvo s ograničenom odgovornošću za ugostiteljstvo i turizam, OIB 91189747825, Martićeva 71, 10000 Zagreb</item>
    </derivirana_varijabla>
  </DomainObject.Predmet.ProtuStrankaListFormatedWithAdressOIB>
  <DomainObject.Predmet.ProtuStrankaListNazivFormated>
    <izvorni_sadrzaj>
      <item>MEĐUNARODNAZABAVA društvo s ograničenom odgovornošću za ugostiteljstvo i turizam</item>
    </izvorni_sadrzaj>
    <derivirana_varijabla naziv="DomainObject.Predmet.ProtuStrankaListNazivFormated_1">
      <item>MEĐUNARODNAZABAVA društvo s ograničenom odgovornošću za ugostiteljstvo i turizam</item>
    </derivirana_varijabla>
  </DomainObject.Predmet.ProtuStrankaListNazivFormated>
  <DomainObject.Predmet.ProtuStrankaListNazivFormatedOIB>
    <izvorni_sadrzaj>
      <item>MEĐUNARODNAZABAVA društvo s ograničenom odgovornošću za ugostiteljstvo i turizam, OIB 91189747825</item>
    </izvorni_sadrzaj>
    <derivirana_varijabla naziv="DomainObject.Predmet.ProtuStrankaListNazivFormatedOIB_1">
      <item>MEĐUNARODNAZABAVA društvo s ograničenom odgovornošću za ugostiteljstvo i turizam, OIB 91189747825</item>
    </derivirana_varijabla>
  </DomainObject.Predmet.ProtuStrankaListNazivFormatedOIB>
  <DomainObject.Predmet.OstaliListFormated>
    <izvorni_sadrzaj>
      <item>Daniel Ivan Svirčević</item>
      <item>Odvjetnik Ivan Kusalić</item>
      <item>ODVJETNIČKO DRUŠTVO ČOGURIĆ &amp; PARTNERI društvo s ograničenom odgovornošću punomoćnik sudionika u postupku MIRJANA DRAGIJA</item>
    </izvorni_sadrzaj>
    <derivirana_varijabla naziv="DomainObject.Predmet.OstaliListFormated_1">
      <item>Daniel Ivan Svirčević</item>
      <item>Odvjetnik Ivan Kusalić</item>
      <item>ODVJETNIČKO DRUŠTVO ČOGURIĆ &amp; PARTNERI društvo s ograničenom odgovornošću punomoćnik sudionika u postupku MIRJANA DRAGIJA</item>
    </derivirana_varijabla>
  </DomainObject.Predmet.OstaliListFormated>
  <DomainObject.Predmet.OstaliListFormatedOIB>
    <izvorni_sadrzaj>
      <item>Daniel Ivan Svirčević, OIB 84557670660</item>
      <item>Odvjetnik Ivan Kusalić, OIB 16109712911</item>
      <item>ODVJETNIČKO DRUŠTVO ČOGURIĆ &amp; PARTNERI društvo s ograničenom odgovornošću, OIB 25849043143 punomoćnik sudionika u postupku MIRJANA DRAGIJA</item>
    </izvorni_sadrzaj>
    <derivirana_varijabla naziv="DomainObject.Predmet.OstaliListFormatedOIB_1">
      <item>Daniel Ivan Svirčević, OIB 84557670660</item>
      <item>Odvjetnik Ivan Kusalić, OIB 16109712911</item>
      <item>ODVJETNIČKO DRUŠTVO ČOGURIĆ &amp; PARTNERI društvo s ograničenom odgovornošću, OIB 25849043143 punomoćnik sudionika u postupku MIRJANA DRAGIJA</item>
    </derivirana_varijabla>
  </DomainObject.Predmet.OstaliListFormatedOIB>
  <DomainObject.Predmet.OstaliListFormatedWithAdress>
    <izvorni_sadrzaj>
      <item>Daniel Ivan Svirčević, Krajiška 2, 10000 Zagreb</item>
      <item>Odvjetnik Ivan Kusalić, Masarykova 22, 10000 Zagreb</item>
      <item>ODVJETNIČKO DRUŠTVO ČOGURIĆ &amp; PARTNERI društvo s ograničenom odgovornošću, Ilica 41a, 10000 Zagreb punomoćnik sudionika u postupku MIRJANA DRAGIJA</item>
    </izvorni_sadrzaj>
    <derivirana_varijabla naziv="DomainObject.Predmet.OstaliListFormatedWithAdress_1">
      <item>Daniel Ivan Svirčević, Krajiška 2, 10000 Zagreb</item>
      <item>Odvjetnik Ivan Kusalić, Masarykova 22, 10000 Zagreb</item>
      <item>ODVJETNIČKO DRUŠTVO ČOGURIĆ &amp; PARTNERI društvo s ograničenom odgovornošću, Ilica 41a, 10000 Zagreb punomoćnik sudionika u postupku MIRJANA DRAGIJA</item>
    </derivirana_varijabla>
  </DomainObject.Predmet.OstaliListFormatedWithAdress>
  <DomainObject.Predmet.OstaliListFormatedWithAdressOIB>
    <izvorni_sadrzaj>
      <item>Daniel Ivan Svirčević, OIB 84557670660, Krajiška 2, 10000 Zagreb</item>
      <item>Odvjetnik Ivan Kusalić, OIB 16109712911, Masarykova 22, 10000 Zagreb</item>
      <item>ODVJETNIČKO DRUŠTVO ČOGURIĆ &amp; PARTNERI društvo s ograničenom odgovornošću, OIB 25849043143, Ilica 41a, 10000 Zagreb punomoćnik sudionika u postupku MIRJANA DRAGIJA</item>
    </izvorni_sadrzaj>
    <derivirana_varijabla naziv="DomainObject.Predmet.OstaliListFormatedWithAdressOIB_1">
      <item>Daniel Ivan Svirčević, OIB 84557670660, Krajiška 2, 10000 Zagreb</item>
      <item>Odvjetnik Ivan Kusalić, OIB 16109712911, Masarykova 22, 10000 Zagreb</item>
      <item>ODVJETNIČKO DRUŠTVO ČOGURIĆ &amp; PARTNERI društvo s ograničenom odgovornošću, OIB 25849043143, Ilica 41a, 10000 Zagreb punomoćnik sudionika u postupku MIRJANA DRAGIJA</item>
    </derivirana_varijabla>
  </DomainObject.Predmet.OstaliListFormatedWithAdressOIB>
  <DomainObject.Predmet.OstaliListNazivFormated>
    <izvorni_sadrzaj>
      <item>Daniel Ivan Svirčević</item>
      <item>Odvjetnik Ivan Kusalić</item>
      <item>ODVJETNIČKO DRUŠTVO ČOGURIĆ &amp; PARTNERI društvo s ograničenom odgovornošću</item>
    </izvorni_sadrzaj>
    <derivirana_varijabla naziv="DomainObject.Predmet.OstaliListNazivFormated_1">
      <item>Daniel Ivan Svirčević</item>
      <item>Odvjetnik Ivan Kusalić</item>
      <item>ODVJETNIČKO DRUŠTVO ČOGURIĆ &amp; PARTNERI društvo s ograničenom odgovornošću</item>
    </derivirana_varijabla>
  </DomainObject.Predmet.OstaliListNazivFormated>
  <DomainObject.Predmet.OstaliListNazivFormatedOIB>
    <izvorni_sadrzaj>
      <item>Daniel Ivan Svirčević, OIB 84557670660</item>
      <item>Odvjetnik Ivan Kusalić, OIB 16109712911</item>
      <item>ODVJETNIČKO DRUŠTVO ČOGURIĆ &amp; PARTNERI društvo s ograničenom odgovornošću, OIB 25849043143</item>
    </izvorni_sadrzaj>
    <derivirana_varijabla naziv="DomainObject.Predmet.OstaliListNazivFormatedOIB_1">
      <item>Daniel Ivan Svirčević, OIB 84557670660</item>
      <item>Odvjetnik Ivan Kusalić, OIB 16109712911</item>
      <item>ODVJETNIČKO DRUŠTVO ČOGURIĆ &amp; PARTNERI društvo s ograničenom odgovornošću, OIB 25849043143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St-661/2018-2</izvorni_sadrzaj>
    <derivirana_varijabla naziv="DomainObject.PoslovniBrojDokumenta_1">St-661/2018-2</derivirana_varijabla>
  </DomainObject.PoslovniBrojDokumenta>
  <DomainObject.Predmet.StrankaIDrugi>
    <izvorni_sadrzaj>MIRJANA DRAGIJA</izvorni_sadrzaj>
    <derivirana_varijabla naziv="DomainObject.Predmet.StrankaIDrugi_1">MIRJANA DRAGIJA</derivirana_varijabla>
  </DomainObject.Predmet.StrankaIDrugi>
  <DomainObject.Predmet.ProtustrankaIDrugi>
    <izvorni_sadrzaj>MEĐUNARODNAZABAVA društvo s ograničenom odgovornošću za ugostiteljstvo i turizam</izvorni_sadrzaj>
    <derivirana_varijabla naziv="DomainObject.Predmet.ProtustrankaIDrugi_1">MEĐUNARODNAZABAVA društvo s ograničenom odgovornošću za ugostiteljstvo i turizam</derivirana_varijabla>
  </DomainObject.Predmet.ProtustrankaIDrugi>
  <DomainObject.Predmet.StrankaIDrugiAdressOIB>
    <izvorni_sadrzaj>MIRJANA DRAGIJA, OIB 05333382942, Dubrava Vrbovečka, Zetkan 20, 10342 Dubrava</izvorni_sadrzaj>
    <derivirana_varijabla naziv="DomainObject.Predmet.StrankaIDrugiAdressOIB_1">MIRJANA DRAGIJA, OIB 05333382942, Dubrava Vrbovečka, Zetkan 20, 10342 Dubrava</derivirana_varijabla>
  </DomainObject.Predmet.StrankaIDrugiAdressOIB>
  <DomainObject.Predmet.ProtustrankaIDrugiAdressOIB>
    <izvorni_sadrzaj>MEĐUNARODNAZABAVA društvo s ograničenom odgovornošću za ugostiteljstvo i turizam, OIB 91189747825, Martićeva 71, 10000 Zagreb</izvorni_sadrzaj>
    <derivirana_varijabla naziv="DomainObject.Predmet.ProtustrankaIDrugiAdressOIB_1">MEĐUNARODNAZABAVA društvo s ograničenom odgovornošću za ugostiteljstvo i turizam, OIB 91189747825, Martićeva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MEĐUNARODNAZABAVA društvo s ograničenom odgovornošću za ugostiteljstvo i turizam</item>
      <item>MIRJANA DRAGIJA</item>
      <item>Daniel Ivan Svirčević</item>
      <item>Odvjetnik Ivan Kusalić</item>
      <item>ODVJETNIČKO DRUŠTVO ČOGURIĆ &amp; PARTNERI društvo s ograničenom odgovornošću</item>
    </izvorni_sadrzaj>
    <derivirana_varijabla naziv="DomainObject.Predmet.SudioniciListNaziv_1">
      <item>MEĐUNARODNAZABAVA društvo s ograničenom odgovornošću za ugostiteljstvo i turizam</item>
      <item>MIRJANA DRAGIJA</item>
      <item>Daniel Ivan Svirčević</item>
      <item>Odvjetnik Ivan Kusalić</item>
      <item>ODVJETNIČKO DRUŠTVO ČOGURIĆ &amp; PARTNERI društvo s ograničenom odgovornošću</item>
    </derivirana_varijabla>
  </DomainObject.Predmet.SudioniciListNaziv>
  <DomainObject.Predmet.SudioniciListAdressOIB>
    <izvorni_sadrzaj>
      <item>MEĐUNARODNAZABAVA društvo s ograničenom odgovornošću za ugostiteljstvo i turizam, OIB 91189747825, Martićeva 71,10000 Zagreb</item>
      <item>MIRJANA DRAGIJA, OIB 05333382942, Dubrava Vrbovečka, Zetkan 20,10342 Dubrava</item>
      <item>Daniel Ivan Svirčević, OIB 84557670660, Krajiška 2,10000 Zagreb</item>
      <item>Odvjetnik Ivan Kusalić, OIB 16109712911, Masarykova 22,10000 Zagreb</item>
      <item>ODVJETNIČKO DRUŠTVO ČOGURIĆ &amp; PARTNERI društvo s ograničenom odgovornošću, OIB 25849043143, Ilica 41a,10000 Zagreb</item>
    </izvorni_sadrzaj>
    <derivirana_varijabla naziv="DomainObject.Predmet.SudioniciListAdressOIB_1">
      <item>MEĐUNARODNAZABAVA društvo s ograničenom odgovornošću za ugostiteljstvo i turizam, OIB 91189747825, Martićeva 71,10000 Zagreb</item>
      <item>MIRJANA DRAGIJA, OIB 05333382942, Dubrava Vrbovečka, Zetkan 20,10342 Dubrava</item>
      <item>Daniel Ivan Svirčević, OIB 84557670660, Krajiška 2,10000 Zagreb</item>
      <item>Odvjetnik Ivan Kusalić, OIB 16109712911, Masarykova 22,10000 Zagreb</item>
      <item>ODVJETNIČKO DRUŠTVO ČOGURIĆ &amp; PARTNERI društvo s ograničenom odgovornošću, OIB 25849043143, Ilica 41a,10000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2A60C-3F63-48FD-BC8F-7045EAF3A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3917</properties:Characters>
  <properties:Lines>74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