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4a6c" w14:paraId="eaf4a6c" w:rsidRDefault="00AC0FD2" w:rsidP="00AC0FD2" w:rsidR="00AC0FD2" w:rsidRPr="00E6787D">
      <w:pPr>
        <w:pStyle w:val="Standard"/>
        <w:tabs>
          <w:tab w:pos="4005" w:val="left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E6787D">
        <w:rPr>
          <w:b/>
          <w:bCs/>
        </w:rPr>
        <w:t>St-</w:t>
      </w:r>
      <w:r w:rsidR="000D6DC4">
        <w:rPr>
          <w:b/>
          <w:bCs/>
        </w:rPr>
        <w:t>857/2014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="00DF46CD">
        <w:rPr>
          <w:b/>
          <w:lang w:val="pl-PL"/>
        </w:rPr>
        <w:t xml:space="preserve"> s</w:t>
      </w:r>
      <w:r w:rsidRPr="00BA2933">
        <w:rPr>
          <w:b/>
          <w:lang w:val="pl-PL"/>
        </w:rPr>
        <w:t>ud</w:t>
      </w:r>
      <w:r w:rsidRPr="00BA2933">
        <w:rPr>
          <w:b/>
        </w:rPr>
        <w:t xml:space="preserve"> u Zagrebu</w:t>
      </w:r>
    </w:p>
    <w:p w:rsidRDefault="00890A5C" w:rsidP="00F754C7" w:rsidR="00DF46CD" w:rsidRPr="00BA2933">
      <w:pPr>
        <w:rPr>
          <w:b/>
        </w:rPr>
      </w:pPr>
      <w:r>
        <w:rPr>
          <w:b/>
        </w:rPr>
        <w:t>Zagreb, Amruševa 2/II</w:t>
      </w:r>
    </w:p>
    <w:p w:rsidRDefault="000D6DC4" w:rsidP="00EC1EC2" w:rsidR="00AC0FD2" w:rsidRPr="00BA2933">
      <w:pPr>
        <w:tabs>
          <w:tab w:pos="6946" w:val="left"/>
        </w:tabs>
        <w:jc w:val="both"/>
        <w:rPr>
          <w:b/>
          <w:lang w:val="pl-PL"/>
        </w:rPr>
      </w:pPr>
      <w:r>
        <w:rPr>
          <w:lang w:val="pl-PL"/>
        </w:rPr>
        <w:t xml:space="preserve">Poslovni broj spisa:  </w:t>
      </w:r>
      <w:r w:rsidR="00AC0FD2" w:rsidRPr="00BA2933">
        <w:rPr>
          <w:b/>
          <w:lang w:val="pl-PL"/>
        </w:rPr>
        <w:t>St-</w:t>
      </w:r>
      <w:r>
        <w:rPr>
          <w:b/>
          <w:lang w:val="pl-PL"/>
        </w:rPr>
        <w:t>857</w:t>
      </w:r>
      <w:r w:rsidR="00F754C7">
        <w:rPr>
          <w:b/>
          <w:lang w:val="pl-PL"/>
        </w:rPr>
        <w:t>/</w:t>
      </w:r>
      <w:r>
        <w:rPr>
          <w:b/>
          <w:lang w:val="pl-PL"/>
        </w:rPr>
        <w:t>2014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890A5C">
        <w:rPr>
          <w:b/>
          <w:bCs/>
        </w:rPr>
        <w:t>GRADITELJ</w:t>
      </w:r>
      <w:r w:rsidR="001A710B">
        <w:rPr>
          <w:b/>
          <w:bCs/>
        </w:rPr>
        <w:t xml:space="preserve"> </w:t>
      </w:r>
      <w:r w:rsidR="00890A5C">
        <w:rPr>
          <w:b/>
          <w:bCs/>
        </w:rPr>
        <w:t>-</w:t>
      </w:r>
      <w:r w:rsidR="001A710B">
        <w:rPr>
          <w:b/>
          <w:bCs/>
        </w:rPr>
        <w:t xml:space="preserve"> </w:t>
      </w:r>
      <w:r w:rsidR="00890A5C">
        <w:rPr>
          <w:b/>
          <w:bCs/>
        </w:rPr>
        <w:t xml:space="preserve">DUGO SELO 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890A5C" w:rsidP="00C74455" w:rsidR="00AC0FD2" w:rsidRPr="00C74455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Grad Dugo Selo, </w:t>
      </w:r>
      <w:r w:rsidR="000D6DC4">
        <w:rPr>
          <w:b/>
          <w:bCs/>
        </w:rPr>
        <w:t>Rugvička 176</w:t>
      </w:r>
    </w:p>
    <w:p w:rsidRDefault="00AC0FD2" w:rsidP="00C74455" w:rsidR="00AC0FD2" w:rsidRPr="00C74455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0D6DC4">
        <w:rPr>
          <w:rFonts w:cs="Times New Roman"/>
          <w:b/>
        </w:rPr>
        <w:t>87183370173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24499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Default="00244994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10732D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10732D">
        <w:rPr>
          <w:rFonts w:cs="Times New Roman"/>
          <w:b/>
          <w:sz w:val="22"/>
          <w:szCs w:val="22"/>
        </w:rPr>
        <w:t>I viši isplatni red</w:t>
      </w: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693"/>
        <w:gridCol w:w="1701"/>
        <w:gridCol w:w="2551"/>
        <w:gridCol w:w="1985"/>
        <w:gridCol w:w="2126"/>
      </w:tblGrid>
      <w:tr w:rsidTr="00D90BC9" w:rsidR="00D90BC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Prijavljena tražbina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</w:t>
            </w: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F173F5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BE4629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spor</w:t>
            </w:r>
            <w:r>
              <w:rPr>
                <w:rFonts w:cs="Times New Roman"/>
                <w:b/>
                <w:bCs/>
                <w:sz w:val="22"/>
                <w:szCs w:val="22"/>
              </w:rPr>
              <w:t>eno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156F" w:rsidP="00AE3A0D" w:rsidR="00A2156F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Ovršna isprava</w:t>
            </w:r>
          </w:p>
        </w:tc>
      </w:tr>
      <w:tr w:rsidTr="00D90BC9" w:rsidR="00D90BC9" w:rsidRPr="00A87074">
        <w:trPr>
          <w:trHeight w:val="971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A2156F" w:rsidP="00AE3A0D" w:rsidR="00A2156F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5661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sz w:val="22"/>
                <w:szCs w:val="22"/>
              </w:rPr>
            </w:pPr>
          </w:p>
          <w:p w:rsidRDefault="00A2156F" w:rsidP="00AE3A0D" w:rsidR="00A2156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Papak Ivan</w:t>
            </w:r>
          </w:p>
          <w:p w:rsidRDefault="00A2156F" w:rsidP="00AE3A0D" w:rsidR="00A2156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Selo,Rugvička 174</w:t>
            </w:r>
          </w:p>
          <w:p w:rsidRDefault="00A2156F" w:rsidP="00AE3A0D" w:rsidR="00A2156F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AE3A0D" w:rsidR="00A2156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38560821034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rPr>
                <w:rFonts w:cs="Times New Roman"/>
                <w:sz w:val="22"/>
                <w:szCs w:val="22"/>
              </w:rPr>
            </w:pPr>
          </w:p>
          <w:p w:rsidRDefault="00A2156F" w:rsidP="00A2156F" w:rsidR="00A2156F">
            <w:pPr>
              <w:ind w:right="-55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sz w:val="22"/>
                <w:szCs w:val="22"/>
              </w:rPr>
              <w:t>158.397,33 kn</w:t>
            </w:r>
          </w:p>
          <w:p w:rsidRDefault="00A2156F" w:rsidP="00F45197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Neto: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123.161,68 kn</w:t>
            </w:r>
          </w:p>
          <w:p w:rsidRDefault="00A2156F" w:rsidP="00F45197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Kta:   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 22.972,21 kn</w:t>
            </w:r>
          </w:p>
          <w:p w:rsidRDefault="00A2156F" w:rsidP="00F45197" w:rsidR="00A2156F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Otprem: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sz w:val="22"/>
                <w:szCs w:val="22"/>
              </w:rPr>
              <w:t>18.720,00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BE4629" w:rsidR="00A2156F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656614" w:rsidR="00A2156F" w:rsidRPr="00656614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F45197" w:rsidR="00A2156F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Default="00A2156F" w:rsidP="00907603" w:rsidR="00A2156F" w:rsidRPr="0065661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 </w:t>
            </w:r>
            <w:r w:rsidR="00D90BC9">
              <w:rPr>
                <w:rFonts w:cs="Times New Roman"/>
                <w:sz w:val="22"/>
                <w:szCs w:val="22"/>
              </w:rPr>
              <w:t xml:space="preserve">     </w:t>
            </w:r>
            <w:r>
              <w:rPr>
                <w:rFonts w:cs="Times New Roman"/>
                <w:sz w:val="22"/>
                <w:szCs w:val="22"/>
              </w:rPr>
              <w:t xml:space="preserve"> 200.089,54 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656614" w:rsidR="00A2156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Obračunske liste</w:t>
            </w:r>
          </w:p>
        </w:tc>
      </w:tr>
      <w:tr w:rsidTr="00D90BC9" w:rsidR="00D90BC9" w:rsidRPr="00A87074">
        <w:trPr>
          <w:trHeight w:val="1017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A2156F" w:rsidP="00AE3A0D" w:rsidR="00A2156F" w:rsidRPr="0065661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5661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Papak Josipa</w:t>
            </w:r>
          </w:p>
          <w:p w:rsidRDefault="00A2156F" w:rsidP="00AE3A0D" w:rsidR="00A2156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</w:t>
            </w:r>
            <w:r>
              <w:rPr>
                <w:rFonts w:cs="Times New Roman"/>
                <w:bCs/>
                <w:sz w:val="22"/>
                <w:szCs w:val="22"/>
              </w:rPr>
              <w:t xml:space="preserve"> Rugvička 174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AE3A0D" w:rsidR="00A2156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98333650660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BE4629" w:rsidR="00A2156F">
            <w:pPr>
              <w:rPr>
                <w:rFonts w:cs="Times New Roman"/>
                <w:sz w:val="22"/>
                <w:szCs w:val="22"/>
              </w:rPr>
            </w:pPr>
          </w:p>
          <w:p w:rsidRDefault="00A2156F" w:rsidP="00BE4629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 :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91.587,75 kn</w:t>
            </w:r>
          </w:p>
          <w:p w:rsidRDefault="00A2156F" w:rsidP="0010732D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Neto: 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D90BC9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 73.270,20 kn</w:t>
            </w:r>
          </w:p>
          <w:p w:rsidRDefault="00A2156F" w:rsidP="0010732D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Kta:     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 8.459,65 kn</w:t>
            </w:r>
          </w:p>
          <w:p w:rsidRDefault="00A2156F" w:rsidP="0010732D" w:rsidR="00A2156F" w:rsidRPr="0010732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Otprem: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sz w:val="22"/>
                <w:szCs w:val="22"/>
              </w:rPr>
              <w:t>12.480,00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BE4629" w:rsidR="00A2156F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  <w:p w:rsidRDefault="00A2156F" w:rsidP="00AE3A0D" w:rsidR="00A2156F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AE3A0D" w:rsidR="00A2156F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8108C0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 </w:t>
            </w:r>
            <w:r w:rsidR="00D90BC9">
              <w:rPr>
                <w:rFonts w:cs="Times New Roman"/>
                <w:sz w:val="22"/>
                <w:szCs w:val="22"/>
              </w:rPr>
              <w:t xml:space="preserve">      </w:t>
            </w:r>
            <w:r>
              <w:rPr>
                <w:rFonts w:cs="Times New Roman"/>
                <w:sz w:val="22"/>
                <w:szCs w:val="22"/>
              </w:rPr>
              <w:t xml:space="preserve"> 112.527,40 kn</w:t>
            </w:r>
          </w:p>
          <w:p w:rsidRDefault="00A2156F" w:rsidP="00AE3A0D" w:rsidR="00A2156F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656614" w:rsidR="00A2156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Obračunske liste</w:t>
            </w:r>
          </w:p>
        </w:tc>
      </w:tr>
      <w:tr w:rsidTr="00D90BC9" w:rsidR="00D90BC9" w:rsidRPr="00A87074">
        <w:trPr>
          <w:trHeight w:val="730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387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Papak Ilija </w:t>
            </w:r>
          </w:p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</w:t>
            </w:r>
            <w:r>
              <w:rPr>
                <w:rFonts w:cs="Times New Roman"/>
                <w:bCs/>
                <w:sz w:val="22"/>
                <w:szCs w:val="22"/>
              </w:rPr>
              <w:t xml:space="preserve"> Kozinska 44</w:t>
            </w:r>
          </w:p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82201606916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8108C0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158.397,33 kn</w:t>
            </w:r>
          </w:p>
          <w:p w:rsidRDefault="00A2156F" w:rsidP="00AE3A0D" w:rsidR="00A2156F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Neto: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123.161,68 kn</w:t>
            </w:r>
          </w:p>
          <w:p w:rsidRDefault="00A2156F" w:rsidP="00A2156F" w:rsid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Kta:     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22.972,21 kn</w:t>
            </w:r>
          </w:p>
          <w:p w:rsidRDefault="00A2156F" w:rsidP="00A2156F" w:rsidR="00A2156F">
            <w:pPr>
              <w:pStyle w:val="TableContents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Otprem: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sz w:val="22"/>
                <w:szCs w:val="22"/>
              </w:rPr>
              <w:t xml:space="preserve"> 18.720,00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B5768F" w:rsidR="00A2156F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2551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F45197" w:rsidR="00A2156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</w:t>
            </w:r>
            <w:r w:rsidR="00D90BC9">
              <w:rPr>
                <w:rFonts w:cs="Times New Roman"/>
                <w:sz w:val="22"/>
                <w:szCs w:val="22"/>
              </w:rPr>
              <w:t xml:space="preserve">      </w:t>
            </w:r>
            <w:r>
              <w:rPr>
                <w:rFonts w:cs="Times New Roman"/>
                <w:sz w:val="22"/>
                <w:szCs w:val="22"/>
              </w:rPr>
              <w:t xml:space="preserve">  200.089,54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F45197" w:rsidR="00A2156F">
            <w:pPr>
              <w:pStyle w:val="TableContents"/>
              <w:tabs>
                <w:tab w:pos="937" w:val="center"/>
                <w:tab w:pos="1875" w:val="right"/>
              </w:tabs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126"/>
            <w:tcBorders>
              <w:top w:space="0" w:sz="4" w:color="auto" w:val="single"/>
              <w:left w:space="0" w:sz="2" w:color="000000" w:val="single"/>
              <w:bottom w:space="0" w:sz="4" w:color="auto" w:val="single"/>
              <w:right w:space="0" w:sz="4" w:color="auto" w:val="single"/>
            </w:tcBorders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Obračunske liste</w:t>
            </w:r>
          </w:p>
        </w:tc>
      </w:tr>
      <w:tr w:rsidTr="00D90BC9" w:rsidR="00D90BC9" w:rsidRPr="00A87074">
        <w:trPr>
          <w:trHeight w:val="843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387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Krakić Mate</w:t>
            </w:r>
          </w:p>
          <w:p w:rsidRDefault="00A2156F" w:rsidP="00656614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Dugo Selo,</w:t>
            </w:r>
            <w:r>
              <w:rPr>
                <w:rFonts w:cs="Times New Roman"/>
                <w:bCs/>
                <w:sz w:val="22"/>
                <w:szCs w:val="22"/>
              </w:rPr>
              <w:t xml:space="preserve"> Koranska 12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06414351100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8108C0" w:rsidR="00A2156F" w:rsidRPr="00A2156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Bruto: 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sz w:val="22"/>
                <w:szCs w:val="22"/>
              </w:rPr>
              <w:t xml:space="preserve"> 137.512,21 kn</w:t>
            </w:r>
          </w:p>
          <w:p w:rsidRDefault="00A2156F" w:rsidP="0010732D" w:rsidR="00A2156F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Neto:    </w:t>
            </w:r>
            <w:r w:rsidR="00D90BC9">
              <w:rPr>
                <w:rFonts w:cs="Times New Roman"/>
                <w:bCs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bCs/>
                <w:sz w:val="22"/>
                <w:szCs w:val="22"/>
              </w:rPr>
              <w:t>107.098,95 kn</w:t>
            </w:r>
          </w:p>
          <w:p w:rsidRDefault="00A2156F" w:rsidP="0010732D" w:rsidR="00A2156F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Kta:       </w:t>
            </w:r>
            <w:r w:rsidR="00D90BC9">
              <w:rPr>
                <w:rFonts w:cs="Times New Roman"/>
                <w:bCs/>
                <w:sz w:val="22"/>
                <w:szCs w:val="22"/>
              </w:rPr>
              <w:t xml:space="preserve">          </w:t>
            </w:r>
            <w:r>
              <w:rPr>
                <w:rFonts w:cs="Times New Roman"/>
                <w:bCs/>
                <w:sz w:val="22"/>
                <w:szCs w:val="22"/>
              </w:rPr>
              <w:t xml:space="preserve"> 22.237,49 kn</w:t>
            </w:r>
          </w:p>
          <w:p w:rsidRDefault="00A2156F" w:rsidP="0010732D" w:rsidR="00A2156F" w:rsidRPr="0010732D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Otprem:  </w:t>
            </w:r>
            <w:r w:rsidR="00D90BC9">
              <w:rPr>
                <w:rFonts w:cs="Times New Roman"/>
                <w:bCs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bCs/>
                <w:sz w:val="22"/>
                <w:szCs w:val="22"/>
              </w:rPr>
              <w:t>16.640,00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CF63D3" w:rsidR="00A2156F" w:rsidRPr="009D4A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2551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D90BC9" w:rsidR="00A2156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Bruto:   </w:t>
            </w:r>
            <w:r w:rsidR="00D90BC9">
              <w:rPr>
                <w:rFonts w:cs="Times New Roman"/>
                <w:bCs/>
                <w:sz w:val="22"/>
                <w:szCs w:val="22"/>
              </w:rPr>
              <w:t xml:space="preserve">      </w:t>
            </w:r>
            <w:r>
              <w:rPr>
                <w:rFonts w:cs="Times New Roman"/>
                <w:bCs/>
                <w:sz w:val="22"/>
                <w:szCs w:val="22"/>
              </w:rPr>
              <w:t>176.389,70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CF63D3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126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Obračunske liste</w:t>
            </w:r>
          </w:p>
        </w:tc>
      </w:tr>
      <w:tr w:rsidTr="00D90BC9" w:rsidR="00D90BC9" w:rsidRPr="00A87074">
        <w:trPr>
          <w:trHeight w:val="843"/>
        </w:trPr>
        <w:tc>
          <w:tcPr>
            <w:tcW w:type="dxa" w:w="54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387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Karanac Dražen</w:t>
            </w:r>
          </w:p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Zagreb, Savska 95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04784172238</w:t>
            </w:r>
          </w:p>
        </w:tc>
        <w:tc>
          <w:tcPr>
            <w:tcW w:type="dxa" w:w="2693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D90BC9" w:rsidR="00A2156F">
            <w:pPr>
              <w:tabs>
                <w:tab w:pos="2496" w:val="left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Otprem: </w:t>
            </w:r>
            <w:r w:rsidR="00D90BC9">
              <w:rPr>
                <w:rFonts w:cs="Times New Roman"/>
                <w:sz w:val="22"/>
                <w:szCs w:val="22"/>
              </w:rPr>
              <w:t xml:space="preserve">         </w:t>
            </w:r>
            <w:r>
              <w:rPr>
                <w:rFonts w:cs="Times New Roman"/>
                <w:sz w:val="22"/>
                <w:szCs w:val="22"/>
              </w:rPr>
              <w:t xml:space="preserve"> 18.720,00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CF63D3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</w:tc>
        <w:tc>
          <w:tcPr>
            <w:tcW w:type="dxa" w:w="2551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D90BC9" w:rsidR="00A2156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Bruto:    </w:t>
            </w:r>
            <w:r w:rsidR="00D90BC9">
              <w:rPr>
                <w:rFonts w:cs="Times New Roman"/>
                <w:bCs/>
                <w:sz w:val="22"/>
                <w:szCs w:val="22"/>
              </w:rPr>
              <w:t xml:space="preserve">      </w:t>
            </w:r>
            <w:r>
              <w:rPr>
                <w:rFonts w:cs="Times New Roman"/>
                <w:bCs/>
                <w:sz w:val="22"/>
                <w:szCs w:val="22"/>
              </w:rPr>
              <w:t xml:space="preserve"> 18.720,00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CF63D3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126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156F" w:rsidP="00AE3A0D" w:rsidR="00A2156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D90BC9" w:rsidR="00D90BC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3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E6F26" w:rsidP="00BE4629" w:rsidR="00A2156F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707.816,18</w:t>
            </w:r>
            <w:r w:rsidR="00A2156F">
              <w:rPr>
                <w:rFonts w:cs="Times New Roman"/>
                <w:b/>
                <w:bCs/>
                <w:sz w:val="22"/>
                <w:szCs w:val="22"/>
              </w:rPr>
              <w:t xml:space="preserve">  kn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AE3A0D" w:rsidR="00A2156F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0142" w:rsidP="00AE3A0D" w:rsidR="00A2156F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707.816,18</w:t>
            </w:r>
            <w:r w:rsidR="00A2156F">
              <w:rPr>
                <w:rFonts w:cs="Times New Roman"/>
                <w:b/>
                <w:bCs/>
                <w:sz w:val="22"/>
                <w:szCs w:val="22"/>
              </w:rPr>
              <w:t xml:space="preserve">  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156F" w:rsidP="00656614" w:rsidR="00A2156F" w:rsidRPr="00F86EF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156F" w:rsidP="00AE3A0D" w:rsidR="00A2156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92019" w:rsidR="00464E49" w:rsidRPr="0010732D">
      <w:pPr>
        <w:pStyle w:val="Standard"/>
        <w:tabs>
          <w:tab w:pos="4005" w:val="left"/>
        </w:tabs>
        <w:rPr>
          <w:rFonts w:cs="Times New Roman"/>
          <w:b/>
          <w:sz w:val="22"/>
          <w:szCs w:val="22"/>
        </w:rPr>
      </w:pPr>
      <w:r w:rsidRPr="0010732D">
        <w:rPr>
          <w:rFonts w:cs="Times New Roman"/>
          <w:b/>
          <w:sz w:val="22"/>
          <w:szCs w:val="22"/>
        </w:rPr>
        <w:lastRenderedPageBreak/>
        <w:t>II viši isplatni red</w:t>
      </w:r>
    </w:p>
    <w:p w:rsidRDefault="00BA41F8" w:rsidR="00BA41F8" w:rsidRPr="00A74A9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3380"/>
        <w:gridCol w:w="1701"/>
        <w:gridCol w:w="2835"/>
        <w:gridCol w:w="1842"/>
        <w:gridCol w:w="1843"/>
        <w:gridCol w:w="2126"/>
        <w:gridCol w:w="1276"/>
      </w:tblGrid>
      <w:tr w:rsidTr="00D03EBF" w:rsidR="00B502AE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R.b.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Osnov tražbine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F173F5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Priznato 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R</w:t>
            </w:r>
            <w:r w:rsidR="00B502AE" w:rsidRPr="0010732D">
              <w:rPr>
                <w:rFonts w:cs="Times New Roman"/>
                <w:b/>
                <w:bCs/>
                <w:sz w:val="20"/>
                <w:szCs w:val="20"/>
              </w:rPr>
              <w:t>azlog osporavanja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D90BC9" w:rsidR="00B502AE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Pristojba</w:t>
            </w:r>
          </w:p>
        </w:tc>
      </w:tr>
      <w:tr w:rsidTr="00D03EBF" w:rsidR="00112A32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244994" w:rsidRPr="0010732D">
            <w:pPr>
              <w:pStyle w:val="TableContents"/>
              <w:rPr>
                <w:rFonts w:cs="Times New Roman"/>
                <w:b/>
                <w:sz w:val="20"/>
                <w:szCs w:val="20"/>
              </w:rPr>
            </w:pPr>
            <w:r w:rsidRPr="0010732D">
              <w:rPr>
                <w:rFonts w:cs="Times New Roman"/>
                <w:b/>
                <w:sz w:val="20"/>
                <w:szCs w:val="20"/>
              </w:rPr>
              <w:t>REPUBLIKA  HRVATSKA</w:t>
            </w:r>
          </w:p>
          <w:p w:rsidRDefault="00DF46CD" w:rsidP="00244994" w:rsidR="00DF46CD" w:rsidRPr="0010732D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10732D">
              <w:rPr>
                <w:rFonts w:cs="Times New Roman"/>
                <w:sz w:val="20"/>
                <w:szCs w:val="20"/>
              </w:rPr>
              <w:t>Ministarstvo financija</w:t>
            </w:r>
          </w:p>
          <w:p w:rsidRDefault="00DF46CD" w:rsidP="00244994" w:rsidR="00DF46CD" w:rsidRPr="0010732D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10732D">
              <w:rPr>
                <w:rFonts w:cs="Times New Roman"/>
                <w:sz w:val="20"/>
                <w:szCs w:val="20"/>
              </w:rPr>
              <w:t>Porezna uprava</w:t>
            </w:r>
            <w:r w:rsidR="007772BB" w:rsidRPr="0010732D">
              <w:rPr>
                <w:rFonts w:cs="Times New Roman"/>
                <w:sz w:val="20"/>
                <w:szCs w:val="20"/>
              </w:rPr>
              <w:t xml:space="preserve"> </w:t>
            </w:r>
          </w:p>
          <w:p w:rsidRDefault="00E816FB" w:rsidP="00244994" w:rsidR="00E816FB" w:rsidRPr="0010732D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10732D">
              <w:rPr>
                <w:rFonts w:cs="Times New Roman"/>
                <w:sz w:val="20"/>
                <w:szCs w:val="20"/>
              </w:rPr>
              <w:t>zastupan po ŽDO</w:t>
            </w:r>
          </w:p>
          <w:p w:rsidRDefault="007772BB" w:rsidP="00244994" w:rsidR="00DF46CD" w:rsidRPr="0010732D">
            <w:pPr>
              <w:pStyle w:val="TableContents"/>
              <w:rPr>
                <w:rFonts w:cs="Times New Roman"/>
                <w:sz w:val="20"/>
                <w:szCs w:val="20"/>
              </w:rPr>
            </w:pPr>
            <w:r w:rsidRPr="0010732D">
              <w:rPr>
                <w:rFonts w:cs="Times New Roman"/>
                <w:sz w:val="20"/>
                <w:szCs w:val="20"/>
              </w:rPr>
              <w:t>u Velikoj Gorici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D03EBF" w:rsidR="00112A32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18683136487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DF46CD" w:rsidRPr="0010732D">
            <w:pPr>
              <w:rPr>
                <w:rFonts w:cs="Times New Roman"/>
                <w:sz w:val="20"/>
                <w:szCs w:val="20"/>
              </w:rPr>
            </w:pPr>
            <w:r w:rsidRPr="0010732D">
              <w:rPr>
                <w:rFonts w:cs="Times New Roman"/>
                <w:sz w:val="20"/>
                <w:szCs w:val="20"/>
              </w:rPr>
              <w:t>Porezi, doprinosi i druga javna davanja</w:t>
            </w:r>
          </w:p>
          <w:p w:rsidRDefault="007D3CB3" w:rsidP="007772BB" w:rsidR="00112A32" w:rsidRPr="0010732D">
            <w:pPr>
              <w:rPr>
                <w:rFonts w:cs="Times New Roman"/>
                <w:sz w:val="20"/>
                <w:szCs w:val="20"/>
              </w:rPr>
            </w:pPr>
            <w:r w:rsidRPr="0010732D">
              <w:rPr>
                <w:rFonts w:cs="Times New Roman"/>
                <w:sz w:val="20"/>
                <w:szCs w:val="20"/>
              </w:rPr>
              <w:t xml:space="preserve">Ovršna </w:t>
            </w:r>
            <w:r w:rsidR="007772BB" w:rsidRPr="0010732D">
              <w:rPr>
                <w:rFonts w:cs="Times New Roman"/>
                <w:sz w:val="20"/>
                <w:szCs w:val="20"/>
              </w:rPr>
              <w:t xml:space="preserve">rješenja, vjerodostojne isprave, prijave </w:t>
            </w:r>
            <w:r w:rsidRPr="0010732D">
              <w:rPr>
                <w:rFonts w:cs="Times New Roman"/>
                <w:sz w:val="20"/>
                <w:szCs w:val="20"/>
              </w:rPr>
              <w:t>poreza i obrazac JOPPD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B8D" w:rsidP="00244994" w:rsidR="00134B8D" w:rsidRPr="0010732D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DF46CD" w:rsidP="00244994" w:rsidR="00DF46CD" w:rsidRPr="0010732D">
            <w:pPr>
              <w:rPr>
                <w:rFonts w:cs="Times New Roman"/>
                <w:b/>
                <w:sz w:val="20"/>
                <w:szCs w:val="20"/>
              </w:rPr>
            </w:pPr>
          </w:p>
          <w:p w:rsidRDefault="00117F35" w:rsidP="00244994" w:rsidR="00117F35" w:rsidRPr="0010732D">
            <w:pPr>
              <w:rPr>
                <w:rFonts w:cs="Times New Roman"/>
                <w:b/>
                <w:sz w:val="20"/>
                <w:szCs w:val="20"/>
              </w:rPr>
            </w:pPr>
          </w:p>
          <w:p w:rsidRDefault="00BA41F8" w:rsidP="00117F35" w:rsidR="00BA41F8" w:rsidRPr="0010732D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</w:p>
          <w:p w:rsidRDefault="007772BB" w:rsidP="00117F35" w:rsidR="00244994" w:rsidRPr="0010732D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10732D">
              <w:rPr>
                <w:rFonts w:cs="Times New Roman"/>
                <w:b/>
                <w:sz w:val="20"/>
                <w:szCs w:val="20"/>
              </w:rPr>
              <w:t>3.165.780,96</w:t>
            </w:r>
            <w:r w:rsidR="00244994" w:rsidRPr="0010732D">
              <w:rPr>
                <w:rFonts w:cs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173F5" w:rsidP="00112A32" w:rsidR="00F173F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173F5" w:rsidP="00112A32" w:rsidR="00F173F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A41F8" w:rsidP="00112A3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7772BB" w:rsidP="00112A32" w:rsidR="00F173F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3.165.780,96</w:t>
            </w:r>
            <w:r w:rsidR="00F173F5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2C81" w:rsidP="00D90BC9" w:rsidR="00E12C81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E12C81" w:rsidP="00D90BC9" w:rsidR="00E12C81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E12C81" w:rsidP="00D90BC9" w:rsidR="00E12C81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F46CD" w:rsidP="00D90BC9" w:rsidR="00112A32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Oslobođen</w:t>
            </w:r>
          </w:p>
        </w:tc>
      </w:tr>
      <w:tr w:rsidTr="00D03EBF" w:rsidR="00112A32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DF46CD" w:rsidR="005F3730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TRIGLAV OSIGURANJE  d.d.</w:t>
            </w:r>
          </w:p>
          <w:p w:rsidRDefault="00DF46CD" w:rsidP="00DF46CD" w:rsidR="00DF46CD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Antuna Heinza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D03EBF" w:rsidR="00112A32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29743547503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112A32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Ugovor o osiguranju</w:t>
            </w:r>
          </w:p>
          <w:p w:rsidRDefault="00112A32" w:rsidP="00112A32" w:rsidR="00112A32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E40159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E40159" w:rsidP="00E40159" w:rsidR="004428F9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49.537,98</w:t>
            </w:r>
            <w:r w:rsidR="00DF46CD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112A3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E40159" w:rsidP="00112A32" w:rsidR="00F173F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49.537,98</w:t>
            </w:r>
            <w:r w:rsidR="00F173F5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112A32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E40159" w:rsidRPr="0010732D">
              <w:rPr>
                <w:rFonts w:cs="Times New Roman"/>
                <w:bCs/>
                <w:sz w:val="20"/>
                <w:szCs w:val="20"/>
              </w:rPr>
              <w:t>500,00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0159" w:rsidP="00DF46CD" w:rsidR="007F6CA9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SUVLASNICI ZGRADE</w:t>
            </w:r>
            <w:r w:rsidR="007F6CA9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:rsidRDefault="007F6CA9" w:rsidP="00DF46CD" w:rsidR="00656614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 Zagreb, Strojarska cesta 12</w:t>
            </w:r>
            <w:r w:rsidR="00E40159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0159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03744272526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6614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D</w:t>
            </w:r>
            <w:r w:rsidR="00E40159" w:rsidRPr="0010732D">
              <w:rPr>
                <w:rFonts w:cs="Times New Roman"/>
                <w:bCs/>
                <w:sz w:val="20"/>
                <w:szCs w:val="20"/>
              </w:rPr>
              <w:t>oprinos za pričuvu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2E77" w:rsidP="00BA41F8" w:rsidR="00656614" w:rsidRPr="0010732D">
            <w:pPr>
              <w:rPr>
                <w:rFonts w:cs="Times New Roman"/>
                <w:b/>
                <w:sz w:val="20"/>
                <w:szCs w:val="20"/>
              </w:rPr>
            </w:pPr>
            <w:r w:rsidRPr="0010732D">
              <w:rPr>
                <w:rFonts w:cs="Times New Roman"/>
                <w:b/>
                <w:sz w:val="20"/>
                <w:szCs w:val="20"/>
              </w:rPr>
              <w:t xml:space="preserve">     </w:t>
            </w:r>
          </w:p>
          <w:p w:rsidRDefault="00EF2E77" w:rsidP="00A85F22" w:rsidR="003D0280" w:rsidRPr="0010732D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10732D">
              <w:rPr>
                <w:rFonts w:cs="Times New Roman"/>
                <w:b/>
                <w:sz w:val="20"/>
                <w:szCs w:val="20"/>
              </w:rPr>
              <w:t xml:space="preserve">   13.051,03 kn                             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6614" w:rsidP="00317F3F" w:rsidR="00656614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</w:t>
            </w:r>
          </w:p>
          <w:p w:rsidRDefault="00E40159" w:rsidP="00656614" w:rsidR="00E40159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13.051,03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56614" w:rsidP="00D90BC9" w:rsidR="00656614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</w:t>
            </w:r>
            <w:r w:rsidR="00EF2E77" w:rsidRPr="0010732D">
              <w:rPr>
                <w:rFonts w:cs="Times New Roman"/>
                <w:bCs/>
                <w:sz w:val="20"/>
                <w:szCs w:val="20"/>
              </w:rPr>
              <w:t>261,02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CA9" w:rsidP="00DF46CD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HRVATSKE AUTOCESTE</w:t>
            </w:r>
            <w:r w:rsidRPr="0010732D">
              <w:rPr>
                <w:rFonts w:cs="Times New Roman"/>
                <w:bCs/>
                <w:sz w:val="20"/>
                <w:szCs w:val="20"/>
              </w:rPr>
              <w:t xml:space="preserve"> d.o.o.</w:t>
            </w:r>
            <w:r w:rsidR="00EF2E77" w:rsidRPr="0010732D">
              <w:rPr>
                <w:rFonts w:cs="Times New Roman"/>
                <w:bCs/>
                <w:sz w:val="20"/>
                <w:szCs w:val="20"/>
              </w:rPr>
              <w:t xml:space="preserve"> Zagreb, Širolina</w:t>
            </w:r>
            <w:r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EF2E77" w:rsidRPr="0010732D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2E77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57500462912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6614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R</w:t>
            </w:r>
            <w:r w:rsidR="00EF2E77" w:rsidRPr="0010732D">
              <w:rPr>
                <w:rFonts w:cs="Times New Roman"/>
                <w:bCs/>
                <w:sz w:val="20"/>
                <w:szCs w:val="20"/>
              </w:rPr>
              <w:t>ješenje o ovrsi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F2E77" w:rsidP="00A85F2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</w:t>
            </w:r>
          </w:p>
          <w:p w:rsidRDefault="00EF2E77" w:rsidP="00A85F22" w:rsidR="00EF2E7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421,21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732D" w:rsidP="0010732D" w:rsidR="00BA41F8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     </w:t>
            </w:r>
            <w:r w:rsidR="00EF2E77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                           </w:t>
            </w:r>
            <w:r w:rsidR="00656614" w:rsidRPr="0010732D">
              <w:rPr>
                <w:rFonts w:cs="Times New Roman"/>
                <w:b/>
                <w:sz w:val="20"/>
                <w:szCs w:val="20"/>
              </w:rPr>
              <w:t xml:space="preserve">           </w:t>
            </w:r>
          </w:p>
          <w:p w:rsidRDefault="00656614" w:rsidP="00A85F22" w:rsidR="00EF2E77" w:rsidRPr="0010732D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10732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F2E77" w:rsidRPr="0010732D">
              <w:rPr>
                <w:rFonts w:cs="Times New Roman"/>
                <w:b/>
                <w:sz w:val="20"/>
                <w:szCs w:val="20"/>
              </w:rPr>
              <w:t>421,21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   </w:t>
            </w:r>
            <w:r w:rsidR="00B63BE2" w:rsidRPr="0010732D">
              <w:rPr>
                <w:rFonts w:cs="Times New Roman"/>
                <w:bCs/>
                <w:sz w:val="20"/>
                <w:szCs w:val="20"/>
              </w:rPr>
              <w:t>8,42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63BE2" w:rsidP="00DF46CD" w:rsidR="007F6CA9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ZAGREBAČKA BANKA</w:t>
            </w:r>
            <w:r w:rsidR="00A235DA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Cs/>
                <w:sz w:val="20"/>
                <w:szCs w:val="20"/>
              </w:rPr>
              <w:t xml:space="preserve"> d.d.</w:t>
            </w:r>
          </w:p>
          <w:p w:rsidRDefault="007F6CA9" w:rsidP="007F6CA9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Trg b</w:t>
            </w:r>
            <w:r w:rsidR="00B63BE2" w:rsidRPr="0010732D">
              <w:rPr>
                <w:rFonts w:cs="Times New Roman"/>
                <w:bCs/>
                <w:sz w:val="20"/>
                <w:szCs w:val="20"/>
              </w:rPr>
              <w:t>ana J. Jelačića 10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63BE2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92963223473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F6CA9" w:rsidP="00B63BE2" w:rsidR="00A235DA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Ugovor o okvirnom kreditu, dod</w:t>
            </w:r>
            <w:r w:rsidR="00B63BE2" w:rsidRPr="0010732D">
              <w:rPr>
                <w:rFonts w:cs="Times New Roman"/>
                <w:bCs/>
                <w:sz w:val="20"/>
                <w:szCs w:val="20"/>
              </w:rPr>
              <w:t>aci ugovoru,</w:t>
            </w:r>
          </w:p>
          <w:p w:rsidRDefault="00B63BE2" w:rsidP="00B63BE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 ovršna isprava, zadužnica 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63BE2" w:rsidP="00112A32" w:rsidR="00B63BE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63BE2" w:rsidP="00112A32" w:rsidR="00B63BE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852.457,56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63BE2" w:rsidP="00317F3F" w:rsidR="00E37A6C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                       </w:t>
            </w:r>
          </w:p>
          <w:p w:rsidRDefault="00B63BE2" w:rsidP="00317F3F" w:rsidR="003D0280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                  </w:t>
            </w:r>
            <w:r w:rsidR="00E37A6C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</w:t>
            </w:r>
          </w:p>
          <w:p w:rsidRDefault="00E37A6C" w:rsidP="00A85F22" w:rsidR="00E37A6C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852.457,56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F6CA9" w:rsidP="00D90BC9" w:rsidR="007F6CA9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7F6CA9" w:rsidP="00D90BC9" w:rsidR="007F6CA9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</w:t>
            </w:r>
            <w:r w:rsidR="00E37A6C" w:rsidRPr="0010732D">
              <w:rPr>
                <w:rFonts w:cs="Times New Roman"/>
                <w:bCs/>
                <w:sz w:val="20"/>
                <w:szCs w:val="20"/>
              </w:rPr>
              <w:t>261,02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37A6C" w:rsidP="00A235DA" w:rsidR="00A235DA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SUVLASNICI </w:t>
            </w:r>
            <w:r w:rsidR="00A235DA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ZGRADE </w:t>
            </w:r>
          </w:p>
          <w:p w:rsidRDefault="00A235DA" w:rsidP="00A235DA" w:rsidR="00A235DA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Dugo Selo,  </w:t>
            </w:r>
            <w:r w:rsidR="00E37A6C" w:rsidRPr="0010732D">
              <w:rPr>
                <w:rFonts w:cs="Times New Roman"/>
                <w:bCs/>
                <w:sz w:val="20"/>
                <w:szCs w:val="20"/>
              </w:rPr>
              <w:t>Ferenčakova 51</w:t>
            </w:r>
          </w:p>
          <w:p w:rsidRDefault="00A235DA" w:rsidP="00A235DA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zast.</w:t>
            </w:r>
            <w:r w:rsidR="00E37A6C" w:rsidRPr="0010732D">
              <w:rPr>
                <w:rFonts w:cs="Times New Roman"/>
                <w:bCs/>
                <w:sz w:val="20"/>
                <w:szCs w:val="20"/>
              </w:rPr>
              <w:t xml:space="preserve"> po BMD d.o.o. Sesvete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37A6C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79273112873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DA7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doprinos za pričuvu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15DA7" w:rsidP="00112A32" w:rsidR="00F15DA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15DA7" w:rsidP="00112A32" w:rsidR="00F15DA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2.178,92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317F3F" w:rsidR="003D0280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15DA7" w:rsidP="00317F3F" w:rsidR="00F15DA7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A235DA" w:rsidP="00A85F22" w:rsidR="00F15DA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  </w:t>
            </w:r>
            <w:r w:rsidR="00F15DA7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2.178,92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35DA" w:rsidP="00D90BC9" w:rsidR="00A235DA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A235DA" w:rsidP="00D90BC9" w:rsidR="00A235DA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 </w:t>
            </w:r>
            <w:r w:rsidR="00F15DA7" w:rsidRPr="0010732D">
              <w:rPr>
                <w:rFonts w:cs="Times New Roman"/>
                <w:bCs/>
                <w:sz w:val="20"/>
                <w:szCs w:val="20"/>
              </w:rPr>
              <w:t>62,81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DA7" w:rsidP="00A235DA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CROATIA OSIGU</w:t>
            </w:r>
            <w:r w:rsidR="00A235DA" w:rsidRPr="0010732D">
              <w:rPr>
                <w:rFonts w:cs="Times New Roman"/>
                <w:b/>
                <w:bCs/>
                <w:sz w:val="20"/>
                <w:szCs w:val="20"/>
              </w:rPr>
              <w:t>RANJE</w:t>
            </w:r>
            <w:r w:rsidR="00A235DA" w:rsidRPr="0010732D">
              <w:rPr>
                <w:rFonts w:cs="Times New Roman"/>
                <w:bCs/>
                <w:sz w:val="20"/>
                <w:szCs w:val="20"/>
              </w:rPr>
              <w:t xml:space="preserve">  d.d. Zagreb, Vatroslava Jagića 33</w:t>
            </w:r>
            <w:r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DA7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26187994862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DA7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Rješenje o ovrsi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112A3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15DA7" w:rsidP="00112A32" w:rsidR="00F15DA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12.472,76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235DA" w:rsidP="00A85F2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</w:t>
            </w:r>
          </w:p>
          <w:p w:rsidRDefault="00F15DA7" w:rsidP="00A85F22" w:rsidR="00F15DA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12.472,76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</w:t>
            </w:r>
            <w:r w:rsidR="00F15DA7" w:rsidRPr="0010732D">
              <w:rPr>
                <w:rFonts w:cs="Times New Roman"/>
                <w:bCs/>
                <w:sz w:val="20"/>
                <w:szCs w:val="20"/>
              </w:rPr>
              <w:t>249,45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28B3" w:rsidP="00DF46CD" w:rsidR="00A235DA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INA-Industrija nafte </w:t>
            </w:r>
            <w:r w:rsidRPr="0010732D">
              <w:rPr>
                <w:rFonts w:cs="Times New Roman"/>
                <w:bCs/>
                <w:sz w:val="20"/>
                <w:szCs w:val="20"/>
              </w:rPr>
              <w:t>d.d.</w:t>
            </w:r>
          </w:p>
          <w:p w:rsidRDefault="00A235DA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</w:t>
            </w:r>
            <w:r w:rsidR="000428B3" w:rsidRPr="0010732D">
              <w:rPr>
                <w:rFonts w:cs="Times New Roman"/>
                <w:bCs/>
                <w:sz w:val="20"/>
                <w:szCs w:val="20"/>
              </w:rPr>
              <w:t xml:space="preserve"> Avenija V. Holjevca 10, zas</w:t>
            </w:r>
            <w:r w:rsidRPr="0010732D">
              <w:rPr>
                <w:rFonts w:cs="Times New Roman"/>
                <w:bCs/>
                <w:sz w:val="20"/>
                <w:szCs w:val="20"/>
              </w:rPr>
              <w:t>t</w:t>
            </w:r>
            <w:r w:rsidR="000428B3" w:rsidRPr="0010732D">
              <w:rPr>
                <w:rFonts w:cs="Times New Roman"/>
                <w:bCs/>
                <w:sz w:val="20"/>
                <w:szCs w:val="20"/>
              </w:rPr>
              <w:t>. po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0428B3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 xml:space="preserve">OD </w:t>
            </w:r>
            <w:r w:rsidR="000428B3" w:rsidRPr="0010732D">
              <w:rPr>
                <w:rFonts w:cs="Times New Roman"/>
                <w:bCs/>
                <w:sz w:val="20"/>
                <w:szCs w:val="20"/>
              </w:rPr>
              <w:t xml:space="preserve"> Ilić, Orehovec i partneri, </w:t>
            </w:r>
            <w:r w:rsidRPr="0010732D">
              <w:rPr>
                <w:rFonts w:cs="Times New Roman"/>
                <w:bCs/>
                <w:sz w:val="20"/>
                <w:szCs w:val="20"/>
              </w:rPr>
              <w:t>Zagreb,</w:t>
            </w:r>
            <w:r w:rsidR="000428B3" w:rsidRPr="0010732D">
              <w:rPr>
                <w:rFonts w:cs="Times New Roman"/>
                <w:bCs/>
                <w:sz w:val="20"/>
                <w:szCs w:val="20"/>
              </w:rPr>
              <w:t>Smičiklasova 18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28B3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27759560625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28B3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Rješenje o ovrsi</w:t>
            </w:r>
          </w:p>
          <w:p w:rsidRDefault="000428B3" w:rsidP="00112A32" w:rsidR="000428B3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28B3" w:rsidP="00112A32" w:rsidR="000428B3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28B3" w:rsidP="00112A32" w:rsidR="000428B3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28B3" w:rsidP="00112A32" w:rsidR="000428B3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6.933,10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317F3F" w:rsidR="003D0280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28B3" w:rsidP="00317F3F" w:rsidR="000428B3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28B3" w:rsidP="00317F3F" w:rsidR="000428B3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28B3" w:rsidP="00A85F22" w:rsidR="000428B3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           6.933,10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112A32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235DA" w:rsidP="00D90BC9" w:rsidR="00A235DA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A235DA" w:rsidP="00D90BC9" w:rsidR="00A235DA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A235DA" w:rsidP="00D90BC9" w:rsidR="00A235DA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CC39A4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</w:t>
            </w:r>
          </w:p>
        </w:tc>
      </w:tr>
      <w:tr w:rsidTr="00D03EBF" w:rsidR="00F845B6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F845B6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81589" w:rsidP="00250C2C" w:rsidR="00250C2C" w:rsidRPr="0010732D">
            <w:pPr>
              <w:pStyle w:val="TableContents"/>
              <w:tabs>
                <w:tab w:pos="64" w:val="left"/>
              </w:tabs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TRIŠĆANAC  d.o.o.</w:t>
            </w:r>
            <w:r w:rsidR="00250C2C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Dugo Selo, </w:t>
            </w:r>
            <w:r w:rsidR="00250C2C" w:rsidRPr="0010732D">
              <w:rPr>
                <w:rFonts w:cs="Times New Roman"/>
                <w:bCs/>
                <w:sz w:val="20"/>
                <w:szCs w:val="20"/>
              </w:rPr>
              <w:t>kozin</w:t>
            </w:r>
            <w:r w:rsidRPr="0010732D">
              <w:rPr>
                <w:rFonts w:cs="Times New Roman"/>
                <w:bCs/>
                <w:sz w:val="20"/>
                <w:szCs w:val="20"/>
              </w:rPr>
              <w:t>šćak , Kozinska 44, zas</w:t>
            </w:r>
            <w:r w:rsidR="00250C2C" w:rsidRPr="0010732D">
              <w:rPr>
                <w:rFonts w:cs="Times New Roman"/>
                <w:bCs/>
                <w:sz w:val="20"/>
                <w:szCs w:val="20"/>
              </w:rPr>
              <w:t>t. po odv. Elvis Sever-Koren</w:t>
            </w:r>
          </w:p>
          <w:p w:rsidRDefault="00781589" w:rsidP="00250C2C" w:rsidR="00F845B6" w:rsidRPr="0010732D">
            <w:pPr>
              <w:pStyle w:val="TableContents"/>
              <w:tabs>
                <w:tab w:pos="64" w:val="left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Dubrava 124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81589" w:rsidP="00D03EBF" w:rsidR="00F845B6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16687154812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1E16" w:rsidP="00F845B6" w:rsidR="00F845B6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regresna tražbina zbog plaćenih dugova steč. dužnika prije otvaranja stečajnog postupka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2269A2" w:rsidR="00F845B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231E16" w:rsidP="002269A2" w:rsidR="00231E1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231E16" w:rsidP="002269A2" w:rsidR="00231E1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226.335,42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231E16" w:rsidP="00F845B6" w:rsidR="00231E1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231E16" w:rsidP="00F845B6" w:rsidR="00231E1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226.335,42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10732D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50C2C" w:rsidP="00D90BC9" w:rsidR="00250C2C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250C2C" w:rsidP="00D90BC9" w:rsidR="00250C2C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F845B6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231E16" w:rsidRPr="0010732D">
              <w:rPr>
                <w:rFonts w:cs="Times New Roman"/>
                <w:bCs/>
                <w:sz w:val="20"/>
                <w:szCs w:val="20"/>
              </w:rPr>
              <w:t>500,00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28D6" w:rsidP="00250C2C" w:rsidR="00250C2C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STUB</w:t>
            </w:r>
            <w:r w:rsidR="00250C2C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LIĆ IMPEX d.o.o. </w:t>
            </w:r>
          </w:p>
          <w:p w:rsidRDefault="00250C2C" w:rsidP="00250C2C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Sesvete, Dugoselska 16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28D6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39388757533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28D6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75F4" w:rsidP="002269A2" w:rsidR="00BF75F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F75F4" w:rsidP="002269A2" w:rsidR="00BF75F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5.378,42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75F4" w:rsidP="00F845B6" w:rsidR="00BF75F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F75F4" w:rsidP="00F845B6" w:rsidR="00BF75F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5.378,42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50C2C" w:rsidP="00D90BC9" w:rsidR="00250C2C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BF75F4" w:rsidRPr="0010732D">
              <w:rPr>
                <w:rFonts w:cs="Times New Roman"/>
                <w:bCs/>
                <w:sz w:val="20"/>
                <w:szCs w:val="20"/>
              </w:rPr>
              <w:t>107,57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75F4" w:rsidP="00A74A94" w:rsidR="00A74A94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UNIQA osiguranje d.d. </w:t>
            </w:r>
          </w:p>
          <w:p w:rsidRDefault="00BF75F4" w:rsidP="00A74A94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Planinska13</w:t>
            </w:r>
            <w:r w:rsidR="00A74A94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Cs/>
                <w:sz w:val="20"/>
                <w:szCs w:val="20"/>
              </w:rPr>
              <w:t>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75F4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75665455333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75F4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Ugovor o osiguranju,</w:t>
            </w:r>
          </w:p>
          <w:p w:rsidRDefault="00BF75F4" w:rsidP="00F845B6" w:rsidR="00BF75F4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BF75F4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F75F4" w:rsidP="00BF75F4" w:rsidR="00BF75F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83.443,86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F75F4" w:rsidP="00F845B6" w:rsidR="00BF75F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83.443,86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BF75F4" w:rsidRPr="0010732D">
              <w:rPr>
                <w:rFonts w:cs="Times New Roman"/>
                <w:bCs/>
                <w:sz w:val="20"/>
                <w:szCs w:val="20"/>
              </w:rPr>
              <w:t>500,00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3BB4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Wiener osiguranje Vienna Insurance Group d.d. </w:t>
            </w:r>
          </w:p>
          <w:p w:rsidRDefault="00993BB4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Slavonska ulica 24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3BB4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528484403362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3BB4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Ugovor o osiguranju, 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2269A2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993BB4" w:rsidP="002269A2" w:rsidR="00993BB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993BB4" w:rsidP="002269A2" w:rsidR="00993BB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34.773,60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993BB4" w:rsidP="00F845B6" w:rsidR="00993BB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993BB4" w:rsidP="00F845B6" w:rsidR="00993BB4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34.773,60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</w:t>
            </w:r>
            <w:r w:rsidR="00CF021D" w:rsidRPr="0010732D">
              <w:rPr>
                <w:rFonts w:cs="Times New Roman"/>
                <w:bCs/>
                <w:sz w:val="20"/>
                <w:szCs w:val="20"/>
              </w:rPr>
              <w:t>500,00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5FA0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HRVATSKE VODE</w:t>
            </w:r>
          </w:p>
          <w:p w:rsidRDefault="00045FA0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Ulica grada Vukovara 220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5FA0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28921383001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5FA0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5FA0" w:rsidP="002269A2" w:rsidR="00045FA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965,02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45FA0" w:rsidP="00F845B6" w:rsidR="00045FA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965,02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045FA0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oslobođen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45FA0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HRVATSKE VODE </w:t>
            </w:r>
          </w:p>
          <w:p w:rsidRDefault="00045FA0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Ulica grada Vukovara 220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1CE7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28921383001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1CE7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računi,</w:t>
            </w:r>
          </w:p>
          <w:p w:rsidRDefault="00B51CE7" w:rsidP="00F845B6" w:rsidR="00B51CE7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51CE7" w:rsidP="002269A2" w:rsidR="00B51CE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4.098,49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51CE7" w:rsidP="00F845B6" w:rsidR="00B51CE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4.098,49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B51CE7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oslobođen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1CE7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EUROBETON d.d. </w:t>
            </w:r>
          </w:p>
          <w:p w:rsidRDefault="00B51CE7" w:rsidP="00D03EBF" w:rsidR="00D03EBF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Prelog, Kalmana Mesarića 38</w:t>
            </w:r>
          </w:p>
          <w:p w:rsidRDefault="00B51CE7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zas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>t</w:t>
            </w:r>
            <w:r w:rsidRPr="0010732D">
              <w:rPr>
                <w:rFonts w:cs="Times New Roman"/>
                <w:bCs/>
                <w:sz w:val="20"/>
                <w:szCs w:val="20"/>
              </w:rPr>
              <w:t>. po odv. Bojani Marčelan, Varaždin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1CE7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59843165634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1CE7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Rješenje o ovrsi, </w:t>
            </w:r>
          </w:p>
          <w:p w:rsidRDefault="00B51CE7" w:rsidP="00F845B6" w:rsidR="00B51CE7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3EBF" w:rsidP="002269A2" w:rsidR="00D03EB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D03EBF" w:rsidP="002269A2" w:rsidR="00D03EB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51CE7" w:rsidP="002269A2" w:rsidR="00B51CE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38.935,92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3EBF" w:rsidP="00F845B6" w:rsidR="00D03EB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D03EBF" w:rsidP="00F845B6" w:rsidR="00D03EB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51CE7" w:rsidP="00F845B6" w:rsidR="00B51CE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38.935,92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</w:t>
            </w:r>
            <w:r w:rsidR="00B51CE7" w:rsidRPr="0010732D">
              <w:rPr>
                <w:rFonts w:cs="Times New Roman"/>
                <w:bCs/>
                <w:sz w:val="20"/>
                <w:szCs w:val="20"/>
              </w:rPr>
              <w:t>500,00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3542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SWIETELSKY d.o.o. </w:t>
            </w:r>
          </w:p>
          <w:p w:rsidRDefault="00F93542" w:rsidP="00D03EBF" w:rsidR="00D03EBF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Nova cesta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Cs/>
                <w:sz w:val="20"/>
                <w:szCs w:val="20"/>
              </w:rPr>
              <w:t>192</w:t>
            </w:r>
          </w:p>
          <w:p w:rsidRDefault="00F93542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 zas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>t</w:t>
            </w:r>
            <w:r w:rsidRPr="0010732D">
              <w:rPr>
                <w:rFonts w:cs="Times New Roman"/>
                <w:bCs/>
                <w:sz w:val="20"/>
                <w:szCs w:val="20"/>
              </w:rPr>
              <w:t>. po odv. Mireli Turkalj Fresl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3542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46016050186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3542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2269A2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93542" w:rsidP="002269A2" w:rsidR="00F9354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93542" w:rsidP="002269A2" w:rsidR="00F9354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9.162,83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93542" w:rsidP="00F845B6" w:rsidR="00F9354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F93542" w:rsidP="00F845B6" w:rsidR="00F9354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9.162,83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</w:t>
            </w:r>
            <w:r w:rsidR="00F93542" w:rsidRPr="0010732D">
              <w:rPr>
                <w:rFonts w:cs="Times New Roman"/>
                <w:bCs/>
                <w:sz w:val="20"/>
                <w:szCs w:val="20"/>
              </w:rPr>
              <w:t>183,26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3542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HEP</w:t>
            </w:r>
            <w:r w:rsidR="00D03EBF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Elektra d.o.o.</w:t>
            </w:r>
          </w:p>
          <w:p w:rsidRDefault="00F93542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Gundulićeva 32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34E6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43965974818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34E6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6534E6" w:rsidP="002269A2" w:rsidR="006534E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3.094,67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6534E6" w:rsidP="00F845B6" w:rsidR="006534E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3.094,67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</w:t>
            </w:r>
            <w:r w:rsidR="006534E6" w:rsidRPr="0010732D">
              <w:rPr>
                <w:rFonts w:cs="Times New Roman"/>
                <w:bCs/>
                <w:sz w:val="20"/>
                <w:szCs w:val="20"/>
              </w:rPr>
              <w:t>61,89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34E6" w:rsidP="00D03EBF" w:rsidR="003D0280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FINANCIJSKA AGENCIJA </w:t>
            </w:r>
            <w:r w:rsidRPr="0010732D">
              <w:rPr>
                <w:rFonts w:cs="Times New Roman"/>
                <w:bCs/>
                <w:sz w:val="20"/>
                <w:szCs w:val="20"/>
              </w:rPr>
              <w:t>Zagreb,Ul. grada Vukovara70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34E6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85821130368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534E6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nepodmirene obveze predstečajnog postupka,</w:t>
            </w:r>
          </w:p>
          <w:p w:rsidRDefault="006534E6" w:rsidP="00F845B6" w:rsidR="006534E6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03EBF" w:rsidP="002269A2" w:rsidR="00D03EB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D03EBF" w:rsidP="002269A2" w:rsidR="00D03EB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6534E6" w:rsidP="002269A2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2.420,65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6534E6" w:rsidP="00F845B6" w:rsidR="006534E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6534E6" w:rsidP="00F845B6" w:rsidR="006534E6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2.420,65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03EBF" w:rsidP="00D90BC9" w:rsidR="00D03EBF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4373CA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oslobođen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73CA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HRVATSKE ŠUME d.o.o.</w:t>
            </w:r>
          </w:p>
          <w:p w:rsidRDefault="004373CA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Zagreb, 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10732D">
              <w:rPr>
                <w:rFonts w:cs="Times New Roman"/>
                <w:bCs/>
                <w:sz w:val="20"/>
                <w:szCs w:val="20"/>
              </w:rPr>
              <w:t>LJ. F. Vukotinovića 2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73CA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69693144506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73CA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računi,</w:t>
            </w:r>
          </w:p>
          <w:p w:rsidRDefault="004373CA" w:rsidP="00F845B6" w:rsidR="004373CA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ovršna isprava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4373CA" w:rsidP="002269A2" w:rsidR="004373CA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49.084,77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4373CA" w:rsidP="00F845B6" w:rsidR="004373CA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49.084,77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4373CA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oslobođen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73CA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VELEBIT PROMET d.o.o. </w:t>
            </w:r>
          </w:p>
          <w:p w:rsidRDefault="00D03EBF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 xml:space="preserve">Dugo Selo, </w:t>
            </w:r>
            <w:r w:rsidR="004373CA" w:rsidRPr="0010732D">
              <w:rPr>
                <w:rFonts w:cs="Times New Roman"/>
                <w:bCs/>
                <w:sz w:val="20"/>
                <w:szCs w:val="20"/>
              </w:rPr>
              <w:t xml:space="preserve">Industrijska 5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73CA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67912509737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73CA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 za izvršene usluge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C4C02" w:rsidP="002269A2" w:rsidR="000C4C0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10.301,18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C4C02" w:rsidP="00F845B6" w:rsidR="000C4C0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10.301,18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0C4C02" w:rsidRPr="0010732D">
              <w:rPr>
                <w:rFonts w:cs="Times New Roman"/>
                <w:bCs/>
                <w:sz w:val="20"/>
                <w:szCs w:val="20"/>
              </w:rPr>
              <w:t>206,03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C4C02" w:rsidP="00D03EBF" w:rsidR="00D03EBF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Zagrebački holding d.o.o.</w:t>
            </w:r>
          </w:p>
          <w:p w:rsidRDefault="000C4C02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="00D03EBF" w:rsidRPr="0010732D">
              <w:rPr>
                <w:rFonts w:cs="Times New Roman"/>
                <w:bCs/>
                <w:sz w:val="20"/>
                <w:szCs w:val="20"/>
              </w:rPr>
              <w:t>Zagreb, Ul. grada</w:t>
            </w:r>
            <w:r w:rsidRPr="0010732D">
              <w:rPr>
                <w:rFonts w:cs="Times New Roman"/>
                <w:bCs/>
                <w:sz w:val="20"/>
                <w:szCs w:val="20"/>
              </w:rPr>
              <w:t xml:space="preserve"> Vukovara 41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C4C02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85584865987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C4C02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C4C02" w:rsidP="002269A2" w:rsidR="000C4C0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14.218,08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C4C02" w:rsidP="00F845B6" w:rsidR="000C4C0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14.218,08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0C4C02" w:rsidRPr="0010732D">
              <w:rPr>
                <w:rFonts w:cs="Times New Roman"/>
                <w:bCs/>
                <w:sz w:val="20"/>
                <w:szCs w:val="20"/>
              </w:rPr>
              <w:t>284,36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A710B" w:rsidP="00D03EBF" w:rsidR="001A710B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Papak Ivan</w:t>
            </w:r>
          </w:p>
          <w:p w:rsidRDefault="000C4C02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Dugo Selo, Rugvička 120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C4C02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38560821034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C4C02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Ugovor o zakupu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0C4C02" w:rsidP="002269A2" w:rsidR="000C4C02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108.000,00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5E2C27" w:rsidP="00F845B6" w:rsidR="005E2C2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108.000,00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41F8" w:rsidP="00D90BC9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5E2C27" w:rsidRPr="0010732D">
              <w:rPr>
                <w:rFonts w:cs="Times New Roman"/>
                <w:bCs/>
                <w:sz w:val="20"/>
                <w:szCs w:val="20"/>
              </w:rPr>
              <w:t>500,00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E2C27" w:rsidP="00D03EBF" w:rsidR="001A710B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DUKOM PLIN d.o.o. </w:t>
            </w:r>
          </w:p>
          <w:p w:rsidRDefault="005E2C27" w:rsidP="00D03EBF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Dugo Selo</w:t>
            </w:r>
            <w:r w:rsidR="001A710B" w:rsidRPr="0010732D">
              <w:rPr>
                <w:rFonts w:cs="Times New Roman"/>
                <w:bCs/>
                <w:sz w:val="20"/>
                <w:szCs w:val="20"/>
              </w:rPr>
              <w:t xml:space="preserve">, </w:t>
            </w:r>
            <w:r w:rsidRPr="0010732D">
              <w:rPr>
                <w:rFonts w:cs="Times New Roman"/>
                <w:bCs/>
                <w:sz w:val="20"/>
                <w:szCs w:val="20"/>
              </w:rPr>
              <w:t xml:space="preserve"> Slavka Kolara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E2C27" w:rsidP="00D03EBF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04711930896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E2C27" w:rsidP="00F845B6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5E2C27" w:rsidP="002269A2" w:rsidR="005E2C2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4.595,50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5E2C27" w:rsidP="00F845B6" w:rsidR="005E2C27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4.595,50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401B43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90BC9" w:rsidP="00D90BC9" w:rsidR="00D90BC9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 </w:t>
            </w:r>
            <w:r w:rsidR="005E2C27" w:rsidRPr="0010732D">
              <w:rPr>
                <w:rFonts w:cs="Times New Roman"/>
                <w:bCs/>
                <w:sz w:val="20"/>
                <w:szCs w:val="20"/>
              </w:rPr>
              <w:t>91,91 kn</w:t>
            </w:r>
          </w:p>
        </w:tc>
      </w:tr>
      <w:tr w:rsidTr="00D03EBF" w:rsidR="00BA41F8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F845B6" w:rsidR="00BA41F8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D03EBF" w:rsidR="00BA41F8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GRADSKA PLINARA </w:t>
            </w:r>
          </w:p>
          <w:p w:rsidRDefault="00BA41F8" w:rsidP="00D03EBF" w:rsidR="00BA41F8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ZAGREB-OPSKRBA d.o.o.</w:t>
            </w:r>
          </w:p>
          <w:p w:rsidRDefault="00886845" w:rsidP="00D03EBF" w:rsidR="00BA41F8" w:rsidRPr="00276912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Zagreb, Radnička cesta 1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D03EBF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74364571096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F845B6" w:rsidR="00BA41F8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2269A2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D90BC9" w:rsidP="002269A2" w:rsidR="00D90BC9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886845" w:rsidP="002269A2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3.024,90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F845B6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D90BC9" w:rsidP="00F845B6" w:rsidR="00D90BC9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886845" w:rsidP="00F845B6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3.024,90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401B43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90BC9" w:rsidP="00D90BC9" w:rsidR="00D90BC9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D90BC9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886845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  </w:t>
            </w:r>
            <w:r w:rsidR="00886845" w:rsidRPr="0010732D">
              <w:rPr>
                <w:rFonts w:cs="Times New Roman"/>
                <w:bCs/>
                <w:sz w:val="20"/>
                <w:szCs w:val="20"/>
              </w:rPr>
              <w:t>60,49 kn</w:t>
            </w:r>
          </w:p>
        </w:tc>
      </w:tr>
      <w:tr w:rsidTr="00D03EBF" w:rsidR="00BA41F8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F845B6" w:rsidR="00BA41F8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D03EBF" w:rsidR="00BA41F8" w:rsidRPr="0010732D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K.M.C.-PROM d.o.o.</w:t>
            </w:r>
          </w:p>
          <w:p w:rsidRDefault="00886845" w:rsidP="00D03EBF" w:rsidR="00886845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Dugo Selo, Katarine Zrinski 4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D03EBF" w:rsidR="00BA41F8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87336395261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F845B6" w:rsidR="00BA41F8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10732D">
              <w:rPr>
                <w:rFonts w:cs="Times New Roman"/>
                <w:bCs/>
                <w:sz w:val="20"/>
                <w:szCs w:val="20"/>
              </w:rPr>
              <w:t>neplaćeni računi</w:t>
            </w: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2269A2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886845" w:rsidP="002269A2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15.168,52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6845" w:rsidP="00F845B6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886845" w:rsidP="00F845B6" w:rsidR="00886845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15.168,52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41F8" w:rsidP="00401B43" w:rsidR="00BA41F8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86845" w:rsidP="00D90BC9" w:rsidR="00886845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:rsidRDefault="00D90BC9" w:rsidP="00D90BC9" w:rsidR="00886845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  </w:t>
            </w:r>
            <w:r w:rsidR="00886845" w:rsidRPr="0010732D">
              <w:rPr>
                <w:rFonts w:cs="Times New Roman"/>
                <w:bCs/>
                <w:sz w:val="20"/>
                <w:szCs w:val="20"/>
              </w:rPr>
              <w:t>303,37 kn</w:t>
            </w:r>
          </w:p>
        </w:tc>
      </w:tr>
      <w:tr w:rsidTr="00D03EBF" w:rsidR="003D0280" w:rsidRPr="0010732D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F845B6" w:rsidR="003D0280" w:rsidRPr="0010732D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38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61D9F" w:rsidP="00AB52FE" w:rsidR="00561D9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3D0280" w:rsidP="00AB52FE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AB52FE" w:rsidR="003D0280" w:rsidRPr="0010732D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561D9F" w:rsidR="003D0280" w:rsidRPr="0010732D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61D9F" w:rsidP="00886845" w:rsidR="00561D9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7328E" w:rsidP="00886845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</w:t>
            </w:r>
            <w:r w:rsidR="00886845" w:rsidRPr="0010732D">
              <w:rPr>
                <w:rFonts w:cs="Times New Roman"/>
                <w:b/>
                <w:bCs/>
                <w:sz w:val="20"/>
                <w:szCs w:val="20"/>
              </w:rPr>
              <w:t>715.835,35</w:t>
            </w:r>
            <w:r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61D9F" w:rsidP="00886845" w:rsidR="00561D9F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Default="00B7328E" w:rsidP="00886845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0732D">
              <w:rPr>
                <w:rFonts w:cs="Times New Roman"/>
                <w:b/>
                <w:bCs/>
                <w:sz w:val="20"/>
                <w:szCs w:val="20"/>
              </w:rPr>
              <w:t>4.</w:t>
            </w:r>
            <w:r w:rsidR="00886845" w:rsidRPr="0010732D">
              <w:rPr>
                <w:rFonts w:cs="Times New Roman"/>
                <w:b/>
                <w:bCs/>
                <w:sz w:val="20"/>
                <w:szCs w:val="20"/>
              </w:rPr>
              <w:t>715.835,35</w:t>
            </w:r>
            <w:r w:rsidR="003D0280" w:rsidRPr="0010732D">
              <w:rPr>
                <w:rFonts w:cs="Times New Roman"/>
                <w:b/>
                <w:bCs/>
                <w:sz w:val="20"/>
                <w:szCs w:val="20"/>
              </w:rPr>
              <w:t xml:space="preserve"> kn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AB52FE" w:rsidR="003D0280" w:rsidRPr="0010732D">
            <w:pPr>
              <w:pStyle w:val="TableContents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D0280" w:rsidP="00D90BC9" w:rsidR="003D0280" w:rsidRPr="0010732D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</w:tbl>
    <w:p w:rsidRDefault="00295C51" w:rsidP="00C0769E" w:rsidR="00295C51" w:rsidRPr="0010732D">
      <w:pPr>
        <w:pStyle w:val="TableContents"/>
        <w:rPr>
          <w:rFonts w:cs="Times New Roman"/>
          <w:bCs/>
          <w:sz w:val="20"/>
          <w:szCs w:val="20"/>
        </w:rPr>
      </w:pPr>
    </w:p>
    <w:p w:rsidRDefault="001A710B" w:rsidP="00BE4629" w:rsidR="001A710B" w:rsidRPr="0010732D">
      <w:pPr>
        <w:pStyle w:val="Standard"/>
        <w:tabs>
          <w:tab w:pos="4005" w:val="left"/>
        </w:tabs>
        <w:rPr>
          <w:rFonts w:cs="Times New Roman"/>
          <w:bCs/>
          <w:sz w:val="20"/>
          <w:szCs w:val="20"/>
        </w:rPr>
      </w:pPr>
    </w:p>
    <w:p w:rsidRDefault="00561D9F" w:rsidP="00BE4629" w:rsidR="00561D9F" w:rsidRPr="0010732D">
      <w:pPr>
        <w:pStyle w:val="Standard"/>
        <w:tabs>
          <w:tab w:pos="4005" w:val="left"/>
        </w:tabs>
        <w:rPr>
          <w:rFonts w:cs="Times New Roman"/>
          <w:bCs/>
          <w:sz w:val="20"/>
          <w:szCs w:val="20"/>
        </w:rPr>
      </w:pPr>
    </w:p>
    <w:p w:rsidRDefault="00561D9F" w:rsidP="00BE4629" w:rsidR="00561D9F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p w:rsidRDefault="00561D9F" w:rsidP="00BE4629" w:rsidR="00561D9F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p w:rsidRDefault="00276912" w:rsidP="00BE4629" w:rsidR="00276912">
      <w:pPr>
        <w:pStyle w:val="Standard"/>
        <w:tabs>
          <w:tab w:pos="4005" w:val="left"/>
        </w:tabs>
        <w:rPr>
          <w:rFonts w:cs="Times New Roman"/>
          <w:bCs/>
          <w:sz w:val="22"/>
          <w:szCs w:val="22"/>
        </w:rPr>
      </w:pPr>
    </w:p>
    <w:p w:rsidRDefault="00BE4629" w:rsidP="00BE4629" w:rsidR="00BE4629" w:rsidRPr="0010732D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10732D">
        <w:rPr>
          <w:rFonts w:cs="Times New Roman"/>
          <w:b/>
          <w:sz w:val="22"/>
          <w:szCs w:val="22"/>
        </w:rPr>
        <w:lastRenderedPageBreak/>
        <w:t>Tablica razlučnih prava</w:t>
      </w: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813"/>
        <w:gridCol w:w="1417"/>
        <w:gridCol w:w="2410"/>
        <w:gridCol w:w="1701"/>
        <w:gridCol w:w="3544"/>
        <w:gridCol w:w="3118"/>
      </w:tblGrid>
      <w:tr w:rsidTr="00F173F5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Razlučni 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Javna knjiga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 tražbine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Pravni osnov razlučnog prava</w:t>
            </w: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Dio imovine na koje se odnosi razlučno pravo</w:t>
            </w:r>
          </w:p>
        </w:tc>
      </w:tr>
      <w:tr w:rsidTr="00F173F5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Područni ured Zagreb</w:t>
            </w:r>
          </w:p>
          <w:p w:rsidRDefault="008108C0" w:rsidP="00AE3A0D" w:rsidR="008108C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rPr>
                <w:rFonts w:cs="Times New Roman"/>
                <w:sz w:val="22"/>
                <w:szCs w:val="22"/>
              </w:rPr>
            </w:pPr>
          </w:p>
          <w:p w:rsidRDefault="008108C0" w:rsidP="00AE3A0D" w:rsidR="008108C0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Upisnik motornih vozila</w:t>
            </w:r>
          </w:p>
          <w:p w:rsidRDefault="00E27EF1" w:rsidP="00AE3A0D" w:rsidR="00E27EF1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Zabrana otuđenja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E27EF1" w:rsidP="00AE3A0D" w:rsidR="008108C0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3.165.780,96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108C0" w:rsidP="008108C0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</w:t>
            </w:r>
            <w:r w:rsidR="0079636E">
              <w:rPr>
                <w:rFonts w:cs="Times New Roman"/>
                <w:bCs/>
                <w:sz w:val="22"/>
                <w:szCs w:val="22"/>
              </w:rPr>
              <w:t>a</w:t>
            </w:r>
            <w:r>
              <w:rPr>
                <w:rFonts w:cs="Times New Roman"/>
                <w:bCs/>
                <w:sz w:val="22"/>
                <w:szCs w:val="22"/>
              </w:rPr>
              <w:t xml:space="preserve"> Porezne uprave </w:t>
            </w:r>
          </w:p>
          <w:p w:rsidRDefault="008108C0" w:rsidP="008108C0" w:rsidR="008108C0" w:rsidRPr="00C00E8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A710B" w:rsidP="0079636E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79636E">
              <w:rPr>
                <w:rFonts w:cs="Times New Roman"/>
                <w:bCs/>
                <w:sz w:val="22"/>
                <w:szCs w:val="22"/>
              </w:rPr>
              <w:t>Chervolet Captiva 2.0, 2010.</w:t>
            </w:r>
          </w:p>
          <w:p w:rsidRDefault="0079636E" w:rsidP="0079636E" w:rsidR="007963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Nissan x-trail 2.2, 2006.</w:t>
            </w:r>
          </w:p>
          <w:p w:rsidRDefault="0079636E" w:rsidP="0079636E" w:rsidR="007963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Renault Kango 1.5, 2004.</w:t>
            </w:r>
          </w:p>
          <w:p w:rsidRDefault="0079636E" w:rsidP="0079636E" w:rsidR="0079636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Renault Megane 1.5, 2006.</w:t>
            </w:r>
          </w:p>
          <w:p w:rsidRDefault="005E08B1" w:rsidP="0079636E" w:rsidR="005E08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Volkswagen carawele 2.5, 1995.</w:t>
            </w:r>
          </w:p>
          <w:p w:rsidRDefault="005E08B1" w:rsidP="0079636E" w:rsidR="005E08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Mercedes sprinter 208</w:t>
            </w:r>
            <w:r w:rsidR="00E25B28">
              <w:rPr>
                <w:rFonts w:cs="Times New Roman"/>
                <w:bCs/>
                <w:sz w:val="22"/>
                <w:szCs w:val="22"/>
              </w:rPr>
              <w:t>C</w:t>
            </w:r>
            <w:r>
              <w:rPr>
                <w:rFonts w:cs="Times New Roman"/>
                <w:bCs/>
                <w:sz w:val="22"/>
                <w:szCs w:val="22"/>
              </w:rPr>
              <w:t>D</w:t>
            </w:r>
            <w:r w:rsidR="00E25B28">
              <w:rPr>
                <w:rFonts w:cs="Times New Roman"/>
                <w:bCs/>
                <w:sz w:val="22"/>
                <w:szCs w:val="22"/>
              </w:rPr>
              <w:t>I</w:t>
            </w:r>
            <w:r>
              <w:rPr>
                <w:rFonts w:cs="Times New Roman"/>
                <w:bCs/>
                <w:sz w:val="22"/>
                <w:szCs w:val="22"/>
              </w:rPr>
              <w:t>, 2006.</w:t>
            </w:r>
          </w:p>
          <w:p w:rsidRDefault="005E08B1" w:rsidP="0079636E" w:rsidR="005E08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Mercedes sprinter</w:t>
            </w:r>
            <w:r w:rsidR="00E25B28">
              <w:rPr>
                <w:rFonts w:cs="Times New Roman"/>
                <w:bCs/>
                <w:sz w:val="22"/>
                <w:szCs w:val="22"/>
              </w:rPr>
              <w:t xml:space="preserve"> 208 D, 1995.</w:t>
            </w:r>
          </w:p>
          <w:p w:rsidRDefault="00E25B28" w:rsidP="0079636E" w:rsidR="00E25B2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Mercedes sprinter 211 CDI, 2000</w:t>
            </w:r>
          </w:p>
          <w:p w:rsidRDefault="00E25B28" w:rsidP="0079636E" w:rsidR="00E25B2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Mercedes 1928 K, 1981.</w:t>
            </w:r>
          </w:p>
          <w:p w:rsidRDefault="00E25B28" w:rsidP="0079636E" w:rsidR="00E25B2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Mercedes Actros 2640 K, 2000.</w:t>
            </w:r>
          </w:p>
          <w:p w:rsidRDefault="00E25B28" w:rsidP="0079636E" w:rsidR="00E25B2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Mercedes Actros 3340 K, 1997.</w:t>
            </w:r>
          </w:p>
          <w:p w:rsidRDefault="00E25B28" w:rsidP="0079636E" w:rsidR="00E25B2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TAM 260 T 26 K, 1993.</w:t>
            </w:r>
          </w:p>
          <w:p w:rsidRDefault="00FA541D" w:rsidP="0079636E" w:rsidR="00FA54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Kassbohrer TL UE 32(Lab.),1980</w:t>
            </w:r>
          </w:p>
          <w:p w:rsidRDefault="00FA541D" w:rsidP="0079636E" w:rsidR="00FA54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Schmitz Gotha ZKI 18, 2007.</w:t>
            </w:r>
          </w:p>
          <w:p w:rsidRDefault="00FA541D" w:rsidP="00FA541D" w:rsidR="00FA54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Schmitz ZKI 18, 2000.</w:t>
            </w:r>
          </w:p>
          <w:p w:rsidRDefault="00FA541D" w:rsidP="00FA541D" w:rsidR="00FA54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Priključno vozilo, 2000.</w:t>
            </w:r>
          </w:p>
          <w:p w:rsidRDefault="00FA541D" w:rsidP="00FA541D" w:rsidR="00FA54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stroj JCB, 4Cx, 1998.</w:t>
            </w:r>
          </w:p>
          <w:p w:rsidRDefault="00FA541D" w:rsidP="00FA541D" w:rsidR="00E25B2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Daimler Unimog U 400, 2003.</w:t>
            </w:r>
          </w:p>
          <w:p w:rsidRDefault="00FA541D" w:rsidP="00FA541D" w:rsidR="00FA541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Ter. au.Mercedes 814, 1994.</w:t>
            </w:r>
          </w:p>
        </w:tc>
      </w:tr>
      <w:tr w:rsidTr="00F173F5" w:rsidR="003D02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0280" w:rsidP="00AE3A0D" w:rsidR="003D028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7EF1" w:rsidP="00AE3A0D" w:rsidR="003D028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Eurobeton d.d. Prelog, K. Mesarića  38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7EF1" w:rsidP="00AE3A0D" w:rsidR="003D02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59843165634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7EF1" w:rsidP="00E27EF1" w:rsidR="003D0280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Zemljišne knjige, ZK odjela Dugo Selo, 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0C5" w:rsidP="001A710B" w:rsidR="003D0280">
            <w:pPr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38.935,92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0C5" w:rsidP="005850C5" w:rsidR="003D0280">
            <w:pPr>
              <w:pStyle w:val="TableContents"/>
              <w:jc w:val="both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ovrsi, iz 2016. nakon pokrenutog postupka za otvaranje stečajnog postupka. Pravo zasnovano nezakonito. Zatražit ću obustavu i brisanje.</w:t>
            </w: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0C5" w:rsidP="00AE3A0D" w:rsidR="003D02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Stambena zgrada, Dugo Selo, suvlasnički dio povezan sa vlasništvom posebnog dijela-stan S17 u 2 katu, sa pripadajućem spremištem17 i parkirnim mjestom, površine 70,72 m2</w:t>
            </w:r>
          </w:p>
        </w:tc>
      </w:tr>
      <w:tr w:rsidTr="00F173F5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7DA9" w:rsidP="00AE3A0D" w:rsidR="008108C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3.204.716,88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BE4629" w:rsidP="00BE4629" w:rsidR="00BE4629">
      <w:pPr>
        <w:pStyle w:val="TableContents"/>
        <w:rPr>
          <w:rFonts w:cs="Times New Roman"/>
          <w:bCs/>
          <w:sz w:val="22"/>
          <w:szCs w:val="22"/>
        </w:rPr>
      </w:pPr>
    </w:p>
    <w:p w:rsidRDefault="00BE4629" w:rsidP="00BE4629" w:rsidR="00BE4629">
      <w:pPr>
        <w:rPr>
          <w:rFonts w:cs="Times New Roman"/>
          <w:bCs/>
          <w:sz w:val="22"/>
          <w:szCs w:val="22"/>
        </w:rPr>
      </w:pPr>
    </w:p>
    <w:p w:rsidRDefault="00BE4629" w:rsidP="001A710B" w:rsidR="00BE4629" w:rsidRPr="00A87074">
      <w:pPr>
        <w:jc w:val="right"/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>
        <w:rPr>
          <w:rFonts w:cs="Times New Roman"/>
          <w:bCs/>
          <w:sz w:val="22"/>
          <w:szCs w:val="22"/>
        </w:rPr>
        <w:t xml:space="preserve"> </w:t>
      </w:r>
      <w:r w:rsidR="007E260F">
        <w:rPr>
          <w:rFonts w:cs="Times New Roman"/>
          <w:bCs/>
          <w:sz w:val="22"/>
          <w:szCs w:val="22"/>
        </w:rPr>
        <w:t>22</w:t>
      </w:r>
      <w:r w:rsidR="000D6DC4">
        <w:rPr>
          <w:rFonts w:cs="Times New Roman"/>
          <w:bCs/>
          <w:sz w:val="22"/>
          <w:szCs w:val="22"/>
        </w:rPr>
        <w:t>.01.201</w:t>
      </w:r>
      <w:r w:rsidR="00127DA9">
        <w:rPr>
          <w:rFonts w:cs="Times New Roman"/>
          <w:bCs/>
          <w:sz w:val="22"/>
          <w:szCs w:val="22"/>
        </w:rPr>
        <w:t>8</w:t>
      </w:r>
      <w:r>
        <w:rPr>
          <w:rFonts w:cs="Times New Roman"/>
          <w:bCs/>
          <w:sz w:val="22"/>
          <w:szCs w:val="22"/>
        </w:rPr>
        <w:t>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="001A710B">
        <w:rPr>
          <w:rFonts w:cs="Times New Roman"/>
          <w:bCs/>
          <w:sz w:val="22"/>
          <w:szCs w:val="22"/>
        </w:rPr>
        <w:t xml:space="preserve"> </w:t>
      </w:r>
      <w:r w:rsidR="001A710B">
        <w:rPr>
          <w:rFonts w:cs="Times New Roman"/>
          <w:bCs/>
          <w:sz w:val="22"/>
          <w:szCs w:val="22"/>
        </w:rPr>
        <w:tab/>
      </w:r>
      <w:r w:rsidR="001A710B">
        <w:rPr>
          <w:rFonts w:cs="Times New Roman"/>
          <w:bCs/>
          <w:sz w:val="22"/>
          <w:szCs w:val="22"/>
        </w:rPr>
        <w:tab/>
      </w:r>
      <w:r w:rsidR="001A710B">
        <w:rPr>
          <w:rFonts w:cs="Times New Roman"/>
          <w:bCs/>
          <w:sz w:val="22"/>
          <w:szCs w:val="22"/>
        </w:rPr>
        <w:tab/>
      </w:r>
      <w:r w:rsidR="001A710B">
        <w:rPr>
          <w:rFonts w:cs="Times New Roman"/>
          <w:bCs/>
          <w:sz w:val="22"/>
          <w:szCs w:val="22"/>
        </w:rPr>
        <w:tab/>
      </w:r>
      <w:r w:rsidR="001A710B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Default="00BE4629" w:rsidP="001A710B" w:rsidR="00BE4629" w:rsidRPr="00783A8C">
      <w:pPr>
        <w:jc w:val="right"/>
        <w:rPr>
          <w:rFonts w:cs="Times New Roman" w:eastAsia="Times New Roman"/>
          <w:color w:val="000000"/>
          <w:kern w:val="0"/>
          <w:sz w:val="22"/>
          <w:szCs w:val="22"/>
        </w:rPr>
      </w:pPr>
      <w:r>
        <w:rPr>
          <w:rFonts w:cs="Times New Roman"/>
          <w:sz w:val="22"/>
          <w:szCs w:val="22"/>
        </w:rPr>
        <w:t>Ante Jukić,dipl.iur</w:t>
      </w: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sectPr w:rsidSect="00C74455" w:rsidR="00BE4629">
      <w:headerReference w:type="default" r:id="rId10"/>
      <w:pgSz w:orient="landscape" w:h="11905" w:w="16837"/>
      <w:pgMar w:gutter="0" w:footer="720" w:header="720" w:left="720" w:bottom="426" w:right="720" w:top="56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858" w:rsidR="00CD4858">
      <w:r>
        <w:separator/>
      </w:r>
    </w:p>
  </w:endnote>
  <w:endnote w:id="0" w:type="continuationSeparator">
    <w:p w:rsidRDefault="00CD4858" w:rsidR="00CD4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858" w:rsidR="00CD4858">
      <w:r>
        <w:rPr>
          <w:color w:val="000000"/>
        </w:rPr>
        <w:separator/>
      </w:r>
    </w:p>
  </w:footnote>
  <w:footnote w:id="0" w:type="continuationSeparator">
    <w:p w:rsidRDefault="00CD4858" w:rsidR="00CD4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AD5"/>
    <w:rsid w:val="00030B5E"/>
    <w:rsid w:val="0003295E"/>
    <w:rsid w:val="00042776"/>
    <w:rsid w:val="000428B3"/>
    <w:rsid w:val="00043E19"/>
    <w:rsid w:val="00045FA0"/>
    <w:rsid w:val="000551B0"/>
    <w:rsid w:val="00057967"/>
    <w:rsid w:val="000645A8"/>
    <w:rsid w:val="00065861"/>
    <w:rsid w:val="00066C7F"/>
    <w:rsid w:val="00070876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4C02"/>
    <w:rsid w:val="000C55FB"/>
    <w:rsid w:val="000C59BF"/>
    <w:rsid w:val="000D0C40"/>
    <w:rsid w:val="000D4F7F"/>
    <w:rsid w:val="000D6DC4"/>
    <w:rsid w:val="000E2855"/>
    <w:rsid w:val="000F04F7"/>
    <w:rsid w:val="000F1758"/>
    <w:rsid w:val="000F2847"/>
    <w:rsid w:val="00104B96"/>
    <w:rsid w:val="001070BA"/>
    <w:rsid w:val="00107317"/>
    <w:rsid w:val="0010732D"/>
    <w:rsid w:val="00111892"/>
    <w:rsid w:val="001118B1"/>
    <w:rsid w:val="001125D8"/>
    <w:rsid w:val="00112A32"/>
    <w:rsid w:val="00115C2F"/>
    <w:rsid w:val="00117F35"/>
    <w:rsid w:val="00120D9A"/>
    <w:rsid w:val="00121B56"/>
    <w:rsid w:val="00125A08"/>
    <w:rsid w:val="00127DA9"/>
    <w:rsid w:val="001338B2"/>
    <w:rsid w:val="00134018"/>
    <w:rsid w:val="00134B8D"/>
    <w:rsid w:val="0013722F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A710B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E6F26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1E16"/>
    <w:rsid w:val="002323E4"/>
    <w:rsid w:val="00235C93"/>
    <w:rsid w:val="00236C1E"/>
    <w:rsid w:val="00237CEE"/>
    <w:rsid w:val="002401B9"/>
    <w:rsid w:val="0024029D"/>
    <w:rsid w:val="00244549"/>
    <w:rsid w:val="00244994"/>
    <w:rsid w:val="0024683F"/>
    <w:rsid w:val="00247938"/>
    <w:rsid w:val="00247C01"/>
    <w:rsid w:val="00250C2C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6912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7F3A"/>
    <w:rsid w:val="002E0142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34C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0280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173C"/>
    <w:rsid w:val="00413261"/>
    <w:rsid w:val="004142D1"/>
    <w:rsid w:val="00417296"/>
    <w:rsid w:val="0041745B"/>
    <w:rsid w:val="0042093F"/>
    <w:rsid w:val="004230C0"/>
    <w:rsid w:val="00425BD5"/>
    <w:rsid w:val="0043054F"/>
    <w:rsid w:val="0043374F"/>
    <w:rsid w:val="00436AF3"/>
    <w:rsid w:val="004373CA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37EDD"/>
    <w:rsid w:val="005400B9"/>
    <w:rsid w:val="00541072"/>
    <w:rsid w:val="005466C1"/>
    <w:rsid w:val="00556096"/>
    <w:rsid w:val="005565BB"/>
    <w:rsid w:val="005575B4"/>
    <w:rsid w:val="0056166E"/>
    <w:rsid w:val="00561D9F"/>
    <w:rsid w:val="005641BC"/>
    <w:rsid w:val="00565442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50C5"/>
    <w:rsid w:val="00586201"/>
    <w:rsid w:val="005919BA"/>
    <w:rsid w:val="00593040"/>
    <w:rsid w:val="005964EF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08B1"/>
    <w:rsid w:val="005E2C27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34E6"/>
    <w:rsid w:val="00654DBB"/>
    <w:rsid w:val="00656614"/>
    <w:rsid w:val="00660419"/>
    <w:rsid w:val="00660C7D"/>
    <w:rsid w:val="00661E6D"/>
    <w:rsid w:val="00663A3C"/>
    <w:rsid w:val="006703DC"/>
    <w:rsid w:val="00670F61"/>
    <w:rsid w:val="00676282"/>
    <w:rsid w:val="0067709F"/>
    <w:rsid w:val="0068008F"/>
    <w:rsid w:val="0068055A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0B2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57D78"/>
    <w:rsid w:val="0076020B"/>
    <w:rsid w:val="0076267E"/>
    <w:rsid w:val="007670B2"/>
    <w:rsid w:val="007716D9"/>
    <w:rsid w:val="00774164"/>
    <w:rsid w:val="007749E0"/>
    <w:rsid w:val="00774F56"/>
    <w:rsid w:val="00775B0D"/>
    <w:rsid w:val="007772BB"/>
    <w:rsid w:val="007804F7"/>
    <w:rsid w:val="00781589"/>
    <w:rsid w:val="00783A8C"/>
    <w:rsid w:val="00785786"/>
    <w:rsid w:val="00787A48"/>
    <w:rsid w:val="007908F4"/>
    <w:rsid w:val="00793EA2"/>
    <w:rsid w:val="0079556C"/>
    <w:rsid w:val="007960D2"/>
    <w:rsid w:val="0079636E"/>
    <w:rsid w:val="00796851"/>
    <w:rsid w:val="007A28D6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5DA"/>
    <w:rsid w:val="007D58F8"/>
    <w:rsid w:val="007D6B3E"/>
    <w:rsid w:val="007E0342"/>
    <w:rsid w:val="007E0789"/>
    <w:rsid w:val="007E1C5A"/>
    <w:rsid w:val="007E260F"/>
    <w:rsid w:val="007E37FC"/>
    <w:rsid w:val="007E5244"/>
    <w:rsid w:val="007F02FF"/>
    <w:rsid w:val="007F1480"/>
    <w:rsid w:val="007F3B9A"/>
    <w:rsid w:val="007F63EF"/>
    <w:rsid w:val="007F63FF"/>
    <w:rsid w:val="007F6CA9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4C0"/>
    <w:rsid w:val="00882788"/>
    <w:rsid w:val="008844D5"/>
    <w:rsid w:val="00886845"/>
    <w:rsid w:val="00887054"/>
    <w:rsid w:val="0088708F"/>
    <w:rsid w:val="0088754A"/>
    <w:rsid w:val="00890A5C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07603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3BB4"/>
    <w:rsid w:val="00994BF2"/>
    <w:rsid w:val="009A0719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156F"/>
    <w:rsid w:val="00A23242"/>
    <w:rsid w:val="00A235DA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4A94"/>
    <w:rsid w:val="00A76945"/>
    <w:rsid w:val="00A80BF4"/>
    <w:rsid w:val="00A85F22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37A27"/>
    <w:rsid w:val="00B40278"/>
    <w:rsid w:val="00B40811"/>
    <w:rsid w:val="00B475FC"/>
    <w:rsid w:val="00B5013A"/>
    <w:rsid w:val="00B502AE"/>
    <w:rsid w:val="00B509DB"/>
    <w:rsid w:val="00B518E4"/>
    <w:rsid w:val="00B51CE7"/>
    <w:rsid w:val="00B52446"/>
    <w:rsid w:val="00B53CD9"/>
    <w:rsid w:val="00B55814"/>
    <w:rsid w:val="00B56659"/>
    <w:rsid w:val="00B5768F"/>
    <w:rsid w:val="00B57E90"/>
    <w:rsid w:val="00B61FB8"/>
    <w:rsid w:val="00B63BE2"/>
    <w:rsid w:val="00B6435B"/>
    <w:rsid w:val="00B67016"/>
    <w:rsid w:val="00B71E92"/>
    <w:rsid w:val="00B71F87"/>
    <w:rsid w:val="00B723FD"/>
    <w:rsid w:val="00B7328E"/>
    <w:rsid w:val="00B74C4E"/>
    <w:rsid w:val="00B76CAF"/>
    <w:rsid w:val="00B773FF"/>
    <w:rsid w:val="00B80963"/>
    <w:rsid w:val="00B811DF"/>
    <w:rsid w:val="00B8742B"/>
    <w:rsid w:val="00B90D2E"/>
    <w:rsid w:val="00B91E78"/>
    <w:rsid w:val="00B92E28"/>
    <w:rsid w:val="00BA170B"/>
    <w:rsid w:val="00BA23C3"/>
    <w:rsid w:val="00BA2933"/>
    <w:rsid w:val="00BA2D97"/>
    <w:rsid w:val="00BA33DD"/>
    <w:rsid w:val="00BA41F8"/>
    <w:rsid w:val="00BA556C"/>
    <w:rsid w:val="00BA6555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4629"/>
    <w:rsid w:val="00BE57F2"/>
    <w:rsid w:val="00BE6C35"/>
    <w:rsid w:val="00BF0BE0"/>
    <w:rsid w:val="00BF5928"/>
    <w:rsid w:val="00BF75F4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219B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56380"/>
    <w:rsid w:val="00C670DF"/>
    <w:rsid w:val="00C72AF7"/>
    <w:rsid w:val="00C73CF5"/>
    <w:rsid w:val="00C7445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39A4"/>
    <w:rsid w:val="00CC5C14"/>
    <w:rsid w:val="00CC65FC"/>
    <w:rsid w:val="00CC6C28"/>
    <w:rsid w:val="00CD371B"/>
    <w:rsid w:val="00CD4858"/>
    <w:rsid w:val="00CD59F9"/>
    <w:rsid w:val="00CD7D95"/>
    <w:rsid w:val="00CE088E"/>
    <w:rsid w:val="00CE1DFB"/>
    <w:rsid w:val="00CE2D73"/>
    <w:rsid w:val="00CE481C"/>
    <w:rsid w:val="00CF021D"/>
    <w:rsid w:val="00CF14DC"/>
    <w:rsid w:val="00CF1A6D"/>
    <w:rsid w:val="00CF2F42"/>
    <w:rsid w:val="00CF570F"/>
    <w:rsid w:val="00CF5C09"/>
    <w:rsid w:val="00CF63D3"/>
    <w:rsid w:val="00D025AC"/>
    <w:rsid w:val="00D035BA"/>
    <w:rsid w:val="00D03EBF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05E1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397C"/>
    <w:rsid w:val="00D5733C"/>
    <w:rsid w:val="00D60F75"/>
    <w:rsid w:val="00D61647"/>
    <w:rsid w:val="00D617E4"/>
    <w:rsid w:val="00D6390A"/>
    <w:rsid w:val="00D66374"/>
    <w:rsid w:val="00D714B5"/>
    <w:rsid w:val="00D7298A"/>
    <w:rsid w:val="00D7709E"/>
    <w:rsid w:val="00D826FD"/>
    <w:rsid w:val="00D82A3D"/>
    <w:rsid w:val="00D82CF1"/>
    <w:rsid w:val="00D90BC9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2C81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429D"/>
    <w:rsid w:val="00E253B6"/>
    <w:rsid w:val="00E25B28"/>
    <w:rsid w:val="00E26A4D"/>
    <w:rsid w:val="00E26D71"/>
    <w:rsid w:val="00E271DA"/>
    <w:rsid w:val="00E27688"/>
    <w:rsid w:val="00E27CD1"/>
    <w:rsid w:val="00E27EF1"/>
    <w:rsid w:val="00E316F0"/>
    <w:rsid w:val="00E35F54"/>
    <w:rsid w:val="00E37A6C"/>
    <w:rsid w:val="00E37D08"/>
    <w:rsid w:val="00E40159"/>
    <w:rsid w:val="00E41E60"/>
    <w:rsid w:val="00E44066"/>
    <w:rsid w:val="00E453C2"/>
    <w:rsid w:val="00E45635"/>
    <w:rsid w:val="00E51147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605D"/>
    <w:rsid w:val="00E671CA"/>
    <w:rsid w:val="00E7030E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1EC2"/>
    <w:rsid w:val="00EC2A66"/>
    <w:rsid w:val="00EC505B"/>
    <w:rsid w:val="00ED1261"/>
    <w:rsid w:val="00ED3BD5"/>
    <w:rsid w:val="00ED4FF6"/>
    <w:rsid w:val="00EE0E70"/>
    <w:rsid w:val="00EE171B"/>
    <w:rsid w:val="00EE2794"/>
    <w:rsid w:val="00EE2D32"/>
    <w:rsid w:val="00EE4AE6"/>
    <w:rsid w:val="00EE68CB"/>
    <w:rsid w:val="00EF2E77"/>
    <w:rsid w:val="00F00E79"/>
    <w:rsid w:val="00F0358A"/>
    <w:rsid w:val="00F03CA7"/>
    <w:rsid w:val="00F04404"/>
    <w:rsid w:val="00F05166"/>
    <w:rsid w:val="00F05702"/>
    <w:rsid w:val="00F06FA3"/>
    <w:rsid w:val="00F07DF2"/>
    <w:rsid w:val="00F15DA7"/>
    <w:rsid w:val="00F1681E"/>
    <w:rsid w:val="00F173F5"/>
    <w:rsid w:val="00F226C2"/>
    <w:rsid w:val="00F3073A"/>
    <w:rsid w:val="00F317B6"/>
    <w:rsid w:val="00F32E99"/>
    <w:rsid w:val="00F374C0"/>
    <w:rsid w:val="00F3769C"/>
    <w:rsid w:val="00F376A6"/>
    <w:rsid w:val="00F37FC8"/>
    <w:rsid w:val="00F409B4"/>
    <w:rsid w:val="00F40C3F"/>
    <w:rsid w:val="00F45197"/>
    <w:rsid w:val="00F45337"/>
    <w:rsid w:val="00F46692"/>
    <w:rsid w:val="00F46C64"/>
    <w:rsid w:val="00F47AD9"/>
    <w:rsid w:val="00F51009"/>
    <w:rsid w:val="00F52106"/>
    <w:rsid w:val="00F5492A"/>
    <w:rsid w:val="00F56185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3542"/>
    <w:rsid w:val="00F9482D"/>
    <w:rsid w:val="00FA054D"/>
    <w:rsid w:val="00FA2C49"/>
    <w:rsid w:val="00FA4D2B"/>
    <w:rsid w:val="00FA541D"/>
    <w:rsid w:val="00FA585B"/>
    <w:rsid w:val="00FA5C25"/>
    <w:rsid w:val="00FA623E"/>
    <w:rsid w:val="00FA7831"/>
    <w:rsid w:val="00FB0D6B"/>
    <w:rsid w:val="00FB5CA9"/>
    <w:rsid w:val="00FB7AB2"/>
    <w:rsid w:val="00FC056B"/>
    <w:rsid w:val="00FC0F1A"/>
    <w:rsid w:val="00FC57C2"/>
    <w:rsid w:val="00FC5C45"/>
    <w:rsid w:val="00FC6473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4454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96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72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St-857/2014-16</izvorni_sadrzaj>
    <derivirana_varijabla naziv="DomainObject.Oznaka_1">St-857/2014-16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5A5EA-367D-43E4-9B37-24B54D952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935</properties:Words>
  <properties:Characters>5467</properties:Characters>
  <properties:Lines>587</properties:Lines>
  <properties:Paragraphs>352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6694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2018-01-23T15:06:00Z</dcterms:created>
  <dc:creator>Dante</dc:creator>
  <cp:lastModifiedBy>Jadranka Zelić</cp:lastModifiedBy>
  <cp:lastPrinted>2018-01-17T22:15:00Z</cp:lastPrinted>
  <dcterms:modified xmlns:xsi="http://www.w3.org/2001/XMLSchema-instance" xsi:type="dcterms:W3CDTF">2018-01-23T15:10:00Z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St-857/2014-16 / Podnesak - Tablica prijavljenih i osporenih tražbina</vt:lpwstr>
  </prop:property>
  <prop:property name="CC_coloring" pid="8" fmtid="{D5CDD505-2E9C-101B-9397-08002B2CF9AE}">
    <vt:bool>false</vt:bool>
  </prop:property>
  <prop:property name="BrojStranica" pid="9" fmtid="{D5CDD505-2E9C-101B-9397-08002B2CF9AE}">
    <vt:i4>4</vt:i4>
  </prop:property>
</prop:Properties>
</file>