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7be9" w14:paraId="2707be9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0901C6">
        <w:t xml:space="preserve"> SIMOV d.o.o</w:t>
      </w:r>
      <w:r w:rsidR="001F3838">
        <w:t xml:space="preserve">, Radnička 39, Savska </w:t>
      </w:r>
      <w:proofErr w:type="spellStart"/>
      <w:r w:rsidR="001F3838">
        <w:t>Ves</w:t>
      </w:r>
      <w:proofErr w:type="spellEnd"/>
      <w:r w:rsidR="00DD676E">
        <w:t>, Čakovec</w:t>
      </w:r>
      <w:r w:rsidR="006263EF">
        <w:t>, OIB:</w:t>
      </w:r>
      <w:r w:rsidR="001F3838" w:rsidRPr="001F3838">
        <w:t xml:space="preserve"> </w:t>
      </w:r>
      <w:r w:rsidR="001F3838">
        <w:t>03493033099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1F3838" w:rsidRPr="001F3838">
        <w:t xml:space="preserve"> </w:t>
      </w:r>
      <w:r w:rsidR="000901C6">
        <w:t>SIMOV d.o.o</w:t>
      </w:r>
      <w:r w:rsidR="001F3838">
        <w:t xml:space="preserve">, Radnička 39, Savska </w:t>
      </w:r>
      <w:proofErr w:type="spellStart"/>
      <w:r w:rsidR="001F3838">
        <w:t>Ves</w:t>
      </w:r>
      <w:proofErr w:type="spellEnd"/>
      <w:r w:rsidR="001F3838">
        <w:t>, Čakovec, OIB:</w:t>
      </w:r>
      <w:r w:rsidR="001F3838" w:rsidRPr="001F3838">
        <w:t xml:space="preserve"> </w:t>
      </w:r>
      <w:r w:rsidR="001F3838">
        <w:t>03493033099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DD676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13DB3">
        <w:rPr>
          <w:szCs w:val="24"/>
        </w:rPr>
        <w:t xml:space="preserve"> </w:t>
      </w:r>
      <w:r w:rsidR="000901C6">
        <w:t>SIMOV d.o.o</w:t>
      </w:r>
      <w:r w:rsidR="001F3838">
        <w:t xml:space="preserve">, Radnička 39, Savska </w:t>
      </w:r>
      <w:proofErr w:type="spellStart"/>
      <w:r w:rsidR="001F3838">
        <w:t>Ves</w:t>
      </w:r>
      <w:proofErr w:type="spellEnd"/>
      <w:r w:rsidR="001F3838">
        <w:t>, Čakovec, OIB:</w:t>
      </w:r>
      <w:r w:rsidR="001F3838" w:rsidRPr="001F3838">
        <w:t xml:space="preserve"> </w:t>
      </w:r>
      <w:r w:rsidR="001F3838">
        <w:t>03493033099.</w:t>
      </w:r>
    </w:p>
    <w:p w:rsidRDefault="001F3838" w:rsidP="00BD5D5B" w:rsidR="001F3838">
      <w:pPr>
        <w:ind w:hanging="708" w:left="1413"/>
        <w:jc w:val="both"/>
      </w:pPr>
    </w:p>
    <w:p w:rsidRDefault="00BD5D5B" w:rsidP="000901C6" w:rsidR="000901C6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0901C6">
        <w:t xml:space="preserve">Anđelko </w:t>
      </w:r>
      <w:proofErr w:type="spellStart"/>
      <w:r w:rsidR="000901C6">
        <w:t>Stankus</w:t>
      </w:r>
      <w:proofErr w:type="spellEnd"/>
      <w:r w:rsidR="000901C6">
        <w:t xml:space="preserve">, Braće Radić 20, </w:t>
      </w:r>
      <w:proofErr w:type="spellStart"/>
      <w:r w:rsidR="000901C6">
        <w:t>Jalkovec</w:t>
      </w:r>
      <w:proofErr w:type="spellEnd"/>
      <w:r w:rsidR="000901C6">
        <w:t>, Varaždin, OIB: 11168088853.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F3838" w:rsidRPr="001F3838">
        <w:t xml:space="preserve"> </w:t>
      </w:r>
      <w:r w:rsidR="000901C6">
        <w:t>SIMOV d.o.o</w:t>
      </w:r>
      <w:r w:rsidR="001F3838">
        <w:t xml:space="preserve">, Radnička 39, Savska </w:t>
      </w:r>
      <w:proofErr w:type="spellStart"/>
      <w:r w:rsidR="001F3838">
        <w:t>Ves</w:t>
      </w:r>
      <w:proofErr w:type="spellEnd"/>
      <w:r w:rsidR="001F3838">
        <w:t>, Čakovec, OIB:</w:t>
      </w:r>
      <w:r w:rsidR="001F3838" w:rsidRPr="001F3838">
        <w:t xml:space="preserve"> </w:t>
      </w:r>
      <w:r w:rsidR="001F3838">
        <w:t>03493033099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1F3838">
        <w:rPr>
          <w:szCs w:val="24"/>
        </w:rPr>
        <w:t>je dana 04</w:t>
      </w:r>
      <w:r w:rsidR="00BF358B">
        <w:rPr>
          <w:szCs w:val="24"/>
        </w:rPr>
        <w:t>. studenog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F3838">
        <w:t xml:space="preserve">SIMOV d.o.o , Radnička 39, Savska </w:t>
      </w:r>
      <w:proofErr w:type="spellStart"/>
      <w:r w:rsidR="001F3838">
        <w:t>Ves</w:t>
      </w:r>
      <w:proofErr w:type="spellEnd"/>
      <w:r w:rsidR="001F3838">
        <w:t>, 40000 Čakovec</w:t>
      </w:r>
    </w:p>
    <w:p w:rsidRDefault="00AC315C" w:rsidP="001F3838" w:rsidR="00AC315C" w:rsidRPr="001F38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1F3838">
        <w:rPr>
          <w:szCs w:val="24"/>
        </w:rPr>
        <w:t xml:space="preserve">Patricija </w:t>
      </w:r>
      <w:proofErr w:type="spellStart"/>
      <w:r w:rsidR="001F3838">
        <w:rPr>
          <w:szCs w:val="24"/>
        </w:rPr>
        <w:t>Simov</w:t>
      </w:r>
      <w:proofErr w:type="spellEnd"/>
      <w:r w:rsidR="001F3838">
        <w:rPr>
          <w:szCs w:val="24"/>
        </w:rPr>
        <w:t xml:space="preserve">, </w:t>
      </w:r>
      <w:r w:rsidR="001F3838">
        <w:t xml:space="preserve">Radnička 39, Savska </w:t>
      </w:r>
      <w:proofErr w:type="spellStart"/>
      <w:r w:rsidR="001F3838">
        <w:t>Ves</w:t>
      </w:r>
      <w:proofErr w:type="spellEnd"/>
      <w:r w:rsidR="001F3838">
        <w:t>, 40000 Čakovec</w:t>
      </w:r>
    </w:p>
    <w:p w:rsidRDefault="001F3838" w:rsidP="00DD676E" w:rsidR="001F3838" w:rsidRPr="00DD676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Osoba ovlaštena za zastupanje Pavle </w:t>
      </w:r>
      <w:proofErr w:type="spellStart"/>
      <w:r>
        <w:rPr>
          <w:szCs w:val="24"/>
        </w:rPr>
        <w:t>Simov</w:t>
      </w:r>
      <w:proofErr w:type="spellEnd"/>
      <w:r>
        <w:rPr>
          <w:szCs w:val="24"/>
        </w:rPr>
        <w:t xml:space="preserve">, </w:t>
      </w:r>
      <w:r>
        <w:t xml:space="preserve">Radnička 39, Savska </w:t>
      </w:r>
      <w:proofErr w:type="spellStart"/>
      <w:r>
        <w:t>Ves</w:t>
      </w:r>
      <w:proofErr w:type="spellEnd"/>
      <w:r>
        <w:t>, 40000 Čakovec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DD676E">
        <w:rPr>
          <w:szCs w:val="24"/>
        </w:rPr>
        <w:t>ka, Ispostava Čakovec, Čakovec</w:t>
      </w:r>
      <w:r w:rsidR="00C4131D">
        <w:rPr>
          <w:szCs w:val="24"/>
        </w:rPr>
        <w:t>,</w:t>
      </w:r>
      <w:r w:rsidR="00DD676E">
        <w:rPr>
          <w:szCs w:val="24"/>
        </w:rPr>
        <w:t xml:space="preserve"> O. </w:t>
      </w:r>
      <w:proofErr w:type="spellStart"/>
      <w:r w:rsidR="00DD676E">
        <w:rPr>
          <w:szCs w:val="24"/>
        </w:rPr>
        <w:t>Keršovanija</w:t>
      </w:r>
      <w:proofErr w:type="spellEnd"/>
      <w:r w:rsidR="00DD676E">
        <w:rPr>
          <w:szCs w:val="24"/>
        </w:rPr>
        <w:t xml:space="preserve"> 11</w:t>
      </w:r>
    </w:p>
    <w:p w:rsidRDefault="00213DB3" w:rsidP="00213DB3" w:rsidR="000901C6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0901C6">
        <w:rPr>
          <w:szCs w:val="24"/>
        </w:rPr>
        <w:t xml:space="preserve"> </w:t>
      </w:r>
      <w:r w:rsidR="000901C6">
        <w:t xml:space="preserve">Anđelko </w:t>
      </w:r>
      <w:proofErr w:type="spellStart"/>
      <w:r w:rsidR="000901C6">
        <w:t>Stankus</w:t>
      </w:r>
      <w:proofErr w:type="spellEnd"/>
      <w:r w:rsidR="000901C6">
        <w:t xml:space="preserve">, Braće Radić 20, </w:t>
      </w:r>
      <w:proofErr w:type="spellStart"/>
      <w:r w:rsidR="000901C6">
        <w:t>Jalkovec</w:t>
      </w:r>
      <w:proofErr w:type="spellEnd"/>
      <w:r w:rsidR="000901C6">
        <w:t>, 42000 Varaždin</w:t>
      </w:r>
    </w:p>
    <w:p w:rsidRDefault="00670F24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 xml:space="preserve"> </w:t>
      </w:r>
      <w:r w:rsidR="008C60D6"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F61417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A1C" w:rsidP="006E5853" w:rsidR="00E12A1C">
      <w:r>
        <w:separator/>
      </w:r>
    </w:p>
  </w:endnote>
  <w:endnote w:id="0" w:type="continuationSeparator">
    <w:p w:rsidRDefault="00E12A1C" w:rsidP="006E5853" w:rsidR="00E12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A1C" w:rsidP="006E5853" w:rsidR="00E12A1C">
      <w:r>
        <w:separator/>
      </w:r>
    </w:p>
  </w:footnote>
  <w:footnote w:id="0" w:type="continuationSeparator">
    <w:p w:rsidRDefault="00E12A1C" w:rsidP="006E5853" w:rsidR="00E12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F63AB2" w:rsidR="00BD5D5B">
    <w:pPr>
      <w:pStyle w:val="Zaglavlje"/>
      <w:jc w:val="right"/>
    </w:pPr>
    <w:r>
      <w:t xml:space="preserve">Poslovni broj: </w:t>
    </w:r>
    <w:r w:rsidR="001F3838">
      <w:t>St-704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37C55"/>
    <w:rsid w:val="00066303"/>
    <w:rsid w:val="000901C6"/>
    <w:rsid w:val="00095F63"/>
    <w:rsid w:val="000A16EA"/>
    <w:rsid w:val="000E130B"/>
    <w:rsid w:val="000F3268"/>
    <w:rsid w:val="00100876"/>
    <w:rsid w:val="001B05AE"/>
    <w:rsid w:val="001D29D2"/>
    <w:rsid w:val="001F3838"/>
    <w:rsid w:val="00213DB3"/>
    <w:rsid w:val="002435BA"/>
    <w:rsid w:val="002439C7"/>
    <w:rsid w:val="00262923"/>
    <w:rsid w:val="00275A3E"/>
    <w:rsid w:val="002A2A98"/>
    <w:rsid w:val="002F73DE"/>
    <w:rsid w:val="00335D24"/>
    <w:rsid w:val="00356B59"/>
    <w:rsid w:val="003828EB"/>
    <w:rsid w:val="003B48FF"/>
    <w:rsid w:val="003E0D32"/>
    <w:rsid w:val="00436A5A"/>
    <w:rsid w:val="00447B2E"/>
    <w:rsid w:val="004E2CB1"/>
    <w:rsid w:val="00507F2B"/>
    <w:rsid w:val="005235FC"/>
    <w:rsid w:val="005371AA"/>
    <w:rsid w:val="00564CD4"/>
    <w:rsid w:val="00574A4B"/>
    <w:rsid w:val="00582349"/>
    <w:rsid w:val="00583FF4"/>
    <w:rsid w:val="005A38A1"/>
    <w:rsid w:val="005A3EFC"/>
    <w:rsid w:val="005D6699"/>
    <w:rsid w:val="00603BD4"/>
    <w:rsid w:val="00610AB3"/>
    <w:rsid w:val="006263EF"/>
    <w:rsid w:val="0062693C"/>
    <w:rsid w:val="00670F24"/>
    <w:rsid w:val="006842AE"/>
    <w:rsid w:val="006B07F7"/>
    <w:rsid w:val="006B087D"/>
    <w:rsid w:val="006B4F97"/>
    <w:rsid w:val="006E5853"/>
    <w:rsid w:val="007239F9"/>
    <w:rsid w:val="007467AC"/>
    <w:rsid w:val="00791A89"/>
    <w:rsid w:val="007A646E"/>
    <w:rsid w:val="007D2555"/>
    <w:rsid w:val="00806A38"/>
    <w:rsid w:val="0083122F"/>
    <w:rsid w:val="00833BFA"/>
    <w:rsid w:val="00842FEB"/>
    <w:rsid w:val="00850758"/>
    <w:rsid w:val="008C60D6"/>
    <w:rsid w:val="008D4E02"/>
    <w:rsid w:val="009E3C89"/>
    <w:rsid w:val="00A60097"/>
    <w:rsid w:val="00A970C6"/>
    <w:rsid w:val="00AC315C"/>
    <w:rsid w:val="00AD1D95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C4D7A"/>
    <w:rsid w:val="00BD5D5B"/>
    <w:rsid w:val="00BD7494"/>
    <w:rsid w:val="00BF358B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DD676E"/>
    <w:rsid w:val="00E12A1C"/>
    <w:rsid w:val="00E21DDE"/>
    <w:rsid w:val="00E274EB"/>
    <w:rsid w:val="00E74DF1"/>
    <w:rsid w:val="00F27948"/>
    <w:rsid w:val="00F61417"/>
    <w:rsid w:val="00F63AB2"/>
    <w:rsid w:val="00F70386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9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9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9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9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9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9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9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9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SIMOV društvo s ograničenom odgovornošću za trgovinu, proizvodnju i usluge zastupanog po punomoćniku Patricija Simov; Pavle Simov</izvorni_sadrzaj>
    <derivirana_varijabla naziv="DomainObject.Predmet.ProtustrankaFormated_1">  SIMOV društvo s ograničenom odgovornošću za trgovinu, proizvodnju i usluge zastupanog po punomoćniku Patricija Simov; Pavle Simov</derivirana_varijabla>
  </DomainObject.Predmet.ProtustrankaFormated>
  <DomainObject.Predmet.ProtustrankaFormatedOIB>
    <izvorni_sadrzaj>  SIMOV društvo s ograničenom odgovornošću za trgovinu, proizvodnju i usluge, OIB 03493033099 zastupanog po punomoćniku Patricija Simov; Pavle Simov</izvorni_sadrzaj>
    <derivirana_varijabla naziv="DomainObject.Predmet.ProtustrankaFormatedOIB_1">  SIMOV društvo s ograničenom odgovornošću za trgovinu, proizvodnju i usluge, OIB 03493033099 zastupanog po punomoćniku Patricija Simov; Pavle Simov</derivirana_varijabla>
  </DomainObject.Predmet.ProtustrankaFormatedOIB>
  <DomainObject.Predmet.ProtustrankaFormatedWithAdress>
    <izvorni_sadrzaj> SIMOV društvo s ograničenom odgovornošću za trgovinu, proizvodnju i usluge, Radnička 39, 40000 Savska Ves zastupanog po punomoćniku Patricija Simov; Pavle Simov</izvorni_sadrzaj>
    <derivirana_varijabla naziv="DomainObject.Predmet.ProtustrankaFormatedWithAdress_1"> SIMOV društvo s ograničenom odgovornošću za trgovinu, proizvodnju i usluge, Radnička 39, 40000 Savska Ves zastupanog po punomoćniku Patricija Simov; Pavle Simov</derivirana_varijabla>
  </DomainObject.Predmet.ProtustrankaFormatedWithAdress>
  <DomainObject.Predmet.ProtustrankaFormatedWithAdressOIB>
    <izvorni_sadrzaj> SIMOV društvo s ograničenom odgovornošću za trgovinu, proizvodnju i usluge, OIB 03493033099, Radnička 39, 40000 Savska Ves zastupanog po punomoćniku Patricija Simov; Pavle Simov</izvorni_sadrzaj>
    <derivirana_varijabla naziv="DomainObject.Predmet.ProtustrankaFormatedWithAdressOIB_1"> SIMOV društvo s ograničenom odgovornošću za trgovinu, proizvodnju i usluge, OIB 03493033099, Radnička 39, 40000 Savska Ves zastupanog po punomoćniku Patricija Simov; Pavle Simov</derivirana_varijabla>
  </DomainObject.Predmet.ProtustrankaFormatedWithAdressOIB>
  <DomainObject.Predmet.ProtustrankaWithAdress>
    <izvorni_sadrzaj>SIMOV društvo s ograničenom odgovornošću za trgovinu, proizvodnju i usluge Radnička 39, 40000 Savska Ves</izvorni_sadrzaj>
    <derivirana_varijabla naziv="DomainObject.Predmet.ProtustrankaWithAdress_1">SIMOV društvo s ograničenom odgovornošću za trgovinu, proizvodnju i usluge Radnička 39, 40000 Savska Ves</derivirana_varijabla>
  </DomainObject.Predmet.ProtustrankaWithAdress>
  <DomainObject.Predmet.ProtustrankaWithAdressOIB>
    <izvorni_sadrzaj>SIMOV društvo s ograničenom odgovornošću za trgovinu, proizvodnju i usluge, OIB 03493033099, Radnička 39, 40000 Savska Ves</izvorni_sadrzaj>
    <derivirana_varijabla naziv="DomainObject.Predmet.ProtustrankaWithAdressOIB_1">SIMOV društvo s ograničenom odgovornošću za trgovinu, proizvodnju i usluge, OIB 03493033099, Radnička 39, 40000 Savska Ves</derivirana_varijabla>
  </DomainObject.Predmet.ProtustrankaWithAdressOIB>
  <DomainObject.Predmet.ProtustrankaNazivFormated>
    <izvorni_sadrzaj>SIMOV društvo s ograničenom odgovornošću za trgovinu, proizvodnju i usluge</izvorni_sadrzaj>
    <derivirana_varijabla naziv="DomainObject.Predmet.ProtustrankaNazivFormated_1">SIMOV društvo s ograničenom odgovornošću za trgovinu, proizvodnju i usluge</derivirana_varijabla>
  </DomainObject.Predmet.ProtustrankaNazivFormated>
  <DomainObject.Predmet.ProtustrankaNazivFormatedOIB>
    <izvorni_sadrzaj>SIMOV društvo s ograničenom odgovornošću za trgovinu, proizvodnju i usluge, OIB 03493033099</izvorni_sadrzaj>
    <derivirana_varijabla naziv="DomainObject.Predmet.ProtustrankaNazivFormatedOIB_1">SIMOV društvo s ograničenom odgovornošću za trgovinu, proizvodnju i usluge, OIB 03493033099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238625.71</izvorni_sadrzaj>
    <derivirana_varijabla naziv="DomainObject.Predmet.TrenutnaVrijednost_1">238625.71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SIMOV društvo s ograničenom odgovornošću za trgovinu, proizvodnju i usluge zastupanog po punomoćniku Patricija Simov; Pavle Simov</item>
    </izvorni_sadrzaj>
    <derivirana_varijabla naziv="DomainObject.Predmet.ProtuStrankaListFormated_1">
      <item>SIMOV društvo s ograničenom odgovornošću za trgovinu, proizvodnju i usluge zastupanog po punomoćniku Patricija Simov; Pavle Simov</item>
    </derivirana_varijabla>
  </DomainObject.Predmet.ProtuStrankaListFormated>
  <DomainObject.Predmet.ProtuStrankaListFormatedOIB>
    <izvorni_sadrzaj>
      <item>SIMOV društvo s ograničenom odgovornošću za trgovinu, proizvodnju i usluge, OIB 03493033099 zastupanog po punomoćniku Patricija Simov; Pavle Simov</item>
    </izvorni_sadrzaj>
    <derivirana_varijabla naziv="DomainObject.Predmet.ProtuStrankaListFormatedOIB_1">
      <item>SIMOV društvo s ograničenom odgovornošću za trgovinu, proizvodnju i usluge, OIB 03493033099 zastupanog po punomoćniku Patricija Simov; Pavle Simov</item>
    </derivirana_varijabla>
  </DomainObject.Predmet.ProtuStrankaListFormatedOIB>
  <DomainObject.Predmet.ProtuStrankaListFormatedWithAdress>
    <izvorni_sadrzaj>
      <item>SIMOV društvo s ograničenom odgovornošću za trgovinu, proizvodnju i usluge, Radnička 39, 40000 Savska Ves zastupanog po punomoćniku Patricija Simov; Pavle Simov</item>
    </izvorni_sadrzaj>
    <derivirana_varijabla naziv="DomainObject.Predmet.ProtuStrankaListFormatedWithAdress_1">
      <item>SIMOV društvo s ograničenom odgovornošću za trgovinu, proizvodnju i usluge, Radnička 39, 40000 Savska Ves zastupanog po punomoćniku Patricija Simov; Pavle Simov</item>
    </derivirana_varijabla>
  </DomainObject.Predmet.ProtuStrankaListFormatedWithAdress>
  <DomainObject.Predmet.ProtuStrankaListFormatedWithAdressOIB>
    <izvorni_sadrzaj>
      <item>SIMOV društvo s ograničenom odgovornošću za trgovinu, proizvodnju i usluge, OIB 03493033099, Radnička 39, 40000 Savska Ves zastupanog po punomoćniku Patricija Simov; Pavle Simov</item>
    </izvorni_sadrzaj>
    <derivirana_varijabla naziv="DomainObject.Predmet.ProtuStrankaListFormatedWithAdressOIB_1">
      <item>SIMOV društvo s ograničenom odgovornošću za trgovinu, proizvodnju i usluge, OIB 03493033099, Radnička 39, 40000 Savska Ves zastupanog po punomoćniku Patricija Simov; Pavle Simov</item>
    </derivirana_varijabla>
  </DomainObject.Predmet.ProtuStrankaListFormatedWithAdressOIB>
  <DomainObject.Predmet.ProtuStrankaListNazivFormated>
    <izvorni_sadrzaj>
      <item>SIMOV društvo s ograničenom odgovornošću za trgovinu, proizvodnju i usluge</item>
    </izvorni_sadrzaj>
    <derivirana_varijabla naziv="DomainObject.Predmet.ProtuStrankaListNazivFormated_1">
      <item>SIMOV društvo s ograničenom odgovornošću za trgovinu, proizvodnju i usluge</item>
    </derivirana_varijabla>
  </DomainObject.Predmet.ProtuStrankaListNazivFormated>
  <DomainObject.Predmet.ProtuStrankaListNazivFormatedOIB>
    <izvorni_sadrzaj>
      <item>SIMOV društvo s ograničenom odgovornošću za trgovinu, proizvodnju i usluge, OIB 03493033099</item>
    </izvorni_sadrzaj>
    <derivirana_varijabla naziv="DomainObject.Predmet.ProtuStrankaListNazivFormatedOIB_1">
      <item>SIMOV društvo s ograničenom odgovornošću za trgovinu, proizvodnju i usluge, OIB 03493033099</item>
    </derivirana_varijabla>
  </DomainObject.Predmet.ProtuStrankaListNazivFormatedOIB>
  <DomainObject.Predmet.OstaliListFormated>
    <izvorni_sadrzaj>
      <item>e-Oglasna</item>
      <item>Sudski registar</item>
      <item>Patricija Simov punomoćnik sudionika u postupku SIMOV društvo s ograničenom odgovornošću za trgovinu, proizvodnju i usluge</item>
      <item>Pavle Simov punomoćnik sudionika u postupku SIMOV društvo s ograničenom odgovornošću za trgovinu, proizvodnju i usluge</item>
    </izvorni_sadrzaj>
    <derivirana_varijabla naziv="DomainObject.Predmet.OstaliListFormated_1">
      <item>e-Oglasna</item>
      <item>Sudski registar</item>
      <item>Patricija Simov punomoćnik sudionika u postupku SIMOV društvo s ograničenom odgovornošću za trgovinu, proizvodnju i usluge</item>
      <item>Pavle Simov punomoćnik sudionika u postupku SIMOV društvo s ograničenom odgovornošću za trgovinu, proizvodnju i usluge</item>
    </derivirana_varijabla>
  </DomainObject.Predmet.OstaliListFormated>
  <DomainObject.Predmet.OstaliListFormatedOIB>
    <izvorni_sadrzaj>
      <item>e-Oglasna</item>
      <item>Sudski registar</item>
      <item>Patricija Simov, OIB 93336262922 punomoćnik sudionika u postupku SIMOV društvo s ograničenom odgovornošću za trgovinu, proizvodnju i usluge</item>
      <item>Pavle Simov, OIB 13468413318 punomoćnik sudionika u postupku SIMOV društvo s ograničenom odgovornošću za trgovinu, proizvodnju i usluge</item>
    </izvorni_sadrzaj>
    <derivirana_varijabla naziv="DomainObject.Predmet.OstaliListFormatedOIB_1">
      <item>e-Oglasna</item>
      <item>Sudski registar</item>
      <item>Patricija Simov, OIB 93336262922 punomoćnik sudionika u postupku SIMOV društvo s ograničenom odgovornošću za trgovinu, proizvodnju i usluge</item>
      <item>Pavle Simov, OIB 13468413318 punomoćnik sudionika u postupku SIMOV društvo s ograničenom odgovornošću za trgovinu, proizvodnju i usluge</item>
    </derivirana_varijabla>
  </DomainObject.Predmet.OstaliListFormatedOIB>
  <DomainObject.Predmet.OstaliListFormatedWithAdress>
    <izvorni_sadrzaj>
      <item>e-Oglasna</item>
      <item>Sudski registar</item>
      <item>Patricija Simov, Radnička 39, 40000 Savska Ves punomoćnik sudionika u postupku SIMOV društvo s ograničenom odgovornošću za trgovinu, proizvodnju i usluge</item>
      <item>Pavle Simov, Radnička 39, 40000 Savska Ves punomoćnik sudionika u postupku SIMOV društvo s ograničenom odgovornošću za trgovinu, proizvodnju i usluge</item>
    </izvorni_sadrzaj>
    <derivirana_varijabla naziv="DomainObject.Predmet.OstaliListFormatedWithAdress_1">
      <item>e-Oglasna</item>
      <item>Sudski registar</item>
      <item>Patricija Simov, Radnička 39, 40000 Savska Ves punomoćnik sudionika u postupku SIMOV društvo s ograničenom odgovornošću za trgovinu, proizvodnju i usluge</item>
      <item>Pavle Simov, Radnička 39, 40000 Savska Ves punomoćnik sudionika u postupku SIMOV društvo s ograničenom odgovornošću za trgovinu, proizvodnju i usluge</item>
    </derivirana_varijabla>
  </DomainObject.Predmet.OstaliListFormatedWithAdress>
  <DomainObject.Predmet.OstaliListFormatedWithAdressOIB>
    <izvorni_sadrzaj>
      <item>e-Oglasna</item>
      <item>Sudski registar</item>
      <item>Patricija Simov, OIB 93336262922, Radnička 39, 40000 Savska Ves punomoćnik sudionika u postupku SIMOV društvo s ograničenom odgovornošću za trgovinu, proizvodnju i usluge</item>
      <item>Pavle Simov, OIB 13468413318, Radnička 39, 40000 Savska Ves punomoćnik sudionika u postupku SIMOV društvo s ograničenom odgovornošću za trgovinu, proizvodnju i usluge</item>
    </izvorni_sadrzaj>
    <derivirana_varijabla naziv="DomainObject.Predmet.OstaliListFormatedWithAdressOIB_1">
      <item>e-Oglasna</item>
      <item>Sudski registar</item>
      <item>Patricija Simov, OIB 93336262922, Radnička 39, 40000 Savska Ves punomoćnik sudionika u postupku SIMOV društvo s ograničenom odgovornošću za trgovinu, proizvodnju i usluge</item>
      <item>Pavle Simov, OIB 13468413318, Radnička 39, 40000 Savska Ves punomoćnik sudionika u postupku SIMOV društvo s ograničenom odgovornošću za trgovinu, proizvodnju i usluge</item>
    </derivirana_varijabla>
  </DomainObject.Predmet.OstaliListFormatedWithAdressOIB>
  <DomainObject.Predmet.OstaliListNazivFormated>
    <izvorni_sadrzaj>
      <item>e-Oglasna</item>
      <item>Sudski registar</item>
      <item>Patricija Simov</item>
      <item>Pavle Simov</item>
    </izvorni_sadrzaj>
    <derivirana_varijabla naziv="DomainObject.Predmet.OstaliListNazivFormated_1">
      <item>e-Oglasna</item>
      <item>Sudski registar</item>
      <item>Patricija Simov</item>
      <item>Pavle Simov</item>
    </derivirana_varijabla>
  </DomainObject.Predmet.OstaliListNazivFormated>
  <DomainObject.Predmet.OstaliListNazivFormatedOIB>
    <izvorni_sadrzaj>
      <item>e-Oglasna</item>
      <item>Sudski registar</item>
      <item>Patricija Simov, OIB 93336262922</item>
      <item>Pavle Simov, OIB 13468413318</item>
    </izvorni_sadrzaj>
    <derivirana_varijabla naziv="DomainObject.Predmet.OstaliListNazivFormatedOIB_1">
      <item>e-Oglasna</item>
      <item>Sudski registar</item>
      <item>Patricija Simov, OIB 93336262922</item>
      <item>Pavle Simov, OIB 13468413318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SIMOV društvo s ograničenom odgovornošću za trgovinu, proizvodnju i usluge</izvorni_sadrzaj>
    <derivirana_varijabla naziv="DomainObject.Predmet.ProtustrankaIDrugi_1">SIMOV društvo s ograničenom odgovornošću za trgovinu, proizvodnju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SIMOV društvo s ograničenom odgovornošću za trgovinu, proizvodnju i usluge, OIB 03493033099, Radnička 39, 40000 Savska Ves</izvorni_sadrzaj>
    <derivirana_varijabla naziv="DomainObject.Predmet.ProtustrankaIDrugiAdressOIB_1">SIMOV društvo s ograničenom odgovornošću za trgovinu, proizvodnju i usluge, OIB 03493033099, Radnička 39,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SIMOV društvo s ograničenom odgovornošću za trgovinu, proizvodnju i usluge</item>
      <item>e-Oglasna</item>
      <item>Sudski registar</item>
      <item>Patricija Simov</item>
      <item>Pavle Simov</item>
    </izvorni_sadrzaj>
    <derivirana_varijabla naziv="DomainObject.Predmet.SudioniciListNaziv_1">
      <item>Financijska agencija</item>
      <item>SIMOV društvo s ograničenom odgovornošću za trgovinu, proizvodnju i usluge</item>
      <item>e-Oglasna</item>
      <item>Sudski registar</item>
      <item>Patricija Simov</item>
      <item>Pavle Simov</item>
    </derivirana_varijabla>
  </DomainObject.Predmet.SudioniciListNaziv>
  <DomainObject.Predmet.SudioniciListAdressOIB>
    <izvorni_sadrzaj>
      <item>Financijska agencija, OIB 85821130368, A.Cesarca 2,42000 Varaždin</item>
      <item>SIMOV društvo s ograničenom odgovornošću za trgovinu, proizvodnju i usluge, OIB 03493033099, Radnička 39,40000 Savska Ves</item>
      <item>e-Oglasna</item>
      <item>Sudski registar</item>
      <item>Patricija Simov, OIB 93336262922, Radnička 39,40000 Savska Ves</item>
      <item>Pavle Simov, OIB 13468413318, Radnička 39,40000 Savska Ves</item>
    </izvorni_sadrzaj>
    <derivirana_varijabla naziv="DomainObject.Predmet.SudioniciListAdressOIB_1">
      <item>Financijska agencija, OIB 85821130368, A.Cesarca 2,42000 Varaždin</item>
      <item>SIMOV društvo s ograničenom odgovornošću za trgovinu, proizvodnju i usluge, OIB 03493033099, Radnička 39,40000 Savska Ves</item>
      <item>e-Oglasna</item>
      <item>Sudski registar</item>
      <item>Patricija Simov, OIB 93336262922, Radnička 39,40000 Savska Ves</item>
      <item>Pavle Simov, OIB 13468413318, Radnička 39,40000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03493033099</item>
      <item>, OIB null</item>
      <item>, OIB null</item>
      <item>, OIB 93336262922</item>
      <item>, OIB 13468413318</item>
    </izvorni_sadrzaj>
    <derivirana_varijabla naziv="DomainObject.Predmet.SudioniciListNazivOIB_1">
      <item>, OIB 85821130368</item>
      <item>, OIB 03493033099</item>
      <item>, OIB null</item>
      <item>, OIB null</item>
      <item>, OIB 93336262922</item>
      <item>, OIB 13468413318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2926</properties:Characters>
  <properties:Lines>86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2016-01-28T09:46:00Z</dcterms:created>
  <dc:creator>Ljubica Makovec</dc:creator>
  <cp:lastModifiedBy>Maja Marčec</cp:lastModifiedBy>
  <cp:lastPrinted>2016-01-28T11:18:00Z</cp:lastPrinted>
  <dcterms:modified xmlns:xsi="http://www.w3.org/2001/XMLSchema-instance" xsi:type="dcterms:W3CDTF">2016-01-28T11:31:00Z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