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5a8a" w14:paraId="cf85a8a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786AC7">
        <w:t>69</w:t>
      </w:r>
      <w:r w:rsidR="007B3CAD">
        <w:t>6</w:t>
      </w:r>
      <w:r w:rsidR="00080DB7">
        <w:t>6</w:t>
      </w:r>
      <w:r w:rsidR="00BD58F9">
        <w:t>/2016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D6F2C" w:rsidP="00D677F7" w:rsidR="00D677F7">
      <w:pPr>
        <w:jc w:val="both"/>
      </w:pPr>
      <w:r w:rsidRPr="00F42373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080DB7" w:rsidRPr="00B42429">
        <w:t xml:space="preserve">MY PLACE j.d.o.o. </w:t>
      </w:r>
      <w:r w:rsidR="00080DB7">
        <w:t>OIB:</w:t>
      </w:r>
      <w:r w:rsidR="00080DB7" w:rsidRPr="00B42429">
        <w:t xml:space="preserve"> 06383587618</w:t>
      </w:r>
      <w:r w:rsidR="00080DB7" w:rsidRPr="00B24E44">
        <w:t xml:space="preserve">, </w:t>
      </w:r>
      <w:r w:rsidR="00080DB7">
        <w:t>Okunšćak, Brestovčeva 7</w:t>
      </w:r>
      <w:r w:rsidR="00891FE4">
        <w:t xml:space="preserve">, dana </w:t>
      </w:r>
      <w:r w:rsidR="005E2826">
        <w:t>0</w:t>
      </w:r>
      <w:r w:rsidR="00A12389">
        <w:t>8</w:t>
      </w:r>
      <w:r w:rsidR="00892B46">
        <w:t>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80DB7" w:rsidRPr="00B42429">
        <w:t xml:space="preserve">MY PLACE j.d.o.o. </w:t>
      </w:r>
      <w:r w:rsidR="00080DB7">
        <w:t>OIB:</w:t>
      </w:r>
      <w:r w:rsidR="00080DB7" w:rsidRPr="00B42429">
        <w:t xml:space="preserve"> 06383587618</w:t>
      </w:r>
      <w:r w:rsidR="00080DB7" w:rsidRPr="00B24E44">
        <w:t xml:space="preserve">, </w:t>
      </w:r>
      <w:r w:rsidR="00080DB7">
        <w:t>Okunšćak, Brestovčeva 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12389">
        <w:t>69</w:t>
      </w:r>
      <w:r w:rsidR="00947AE3">
        <w:t>6</w:t>
      </w:r>
      <w:r w:rsidR="00080DB7">
        <w:t>6</w:t>
      </w:r>
      <w:r w:rsidR="00934697">
        <w:t xml:space="preserve"> </w:t>
      </w:r>
      <w:r w:rsidR="00481EF0">
        <w:t>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C174A4" w:rsidRPr="00B42429">
        <w:t xml:space="preserve">MY PLACE j.d.o.o. </w:t>
      </w:r>
      <w:r w:rsidR="00C174A4">
        <w:t>OIB:</w:t>
      </w:r>
      <w:r w:rsidR="00C174A4" w:rsidRPr="00B42429">
        <w:t xml:space="preserve"> 06383587618</w:t>
      </w:r>
      <w:r w:rsidR="00C174A4" w:rsidRPr="00B24E44">
        <w:t xml:space="preserve">, </w:t>
      </w:r>
      <w:r w:rsidR="00C174A4">
        <w:t>Okunšćak, Brestovčeva 7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A12389">
        <w:t>0</w:t>
      </w:r>
      <w:r w:rsidR="00947AE3">
        <w:t>8</w:t>
      </w:r>
      <w:r w:rsidR="004E0320">
        <w:t>.12</w:t>
      </w:r>
      <w:r w:rsidR="00D73D96">
        <w:t>.2016</w:t>
      </w:r>
      <w:r w:rsidRPr="00EF73E0">
        <w:t xml:space="preserve">. u Očevidniku redoslijeda osnova za plaćanje ima evidentirane neizvršene osnove za plaćanje u neprekinutom razdoblju od </w:t>
      </w:r>
      <w:r w:rsidR="009B782A">
        <w:t>120</w:t>
      </w:r>
      <w:r w:rsidRPr="00EF73E0">
        <w:t xml:space="preserve"> dana, u ukupnom iznosu od </w:t>
      </w:r>
      <w:r w:rsidR="00C174A4">
        <w:t>14.125,45</w:t>
      </w:r>
      <w:r w:rsidRPr="00EF73E0">
        <w:t xml:space="preserve"> kn, kao i da dužnik ima </w:t>
      </w:r>
      <w:r w:rsidR="00A12389">
        <w:t>1</w:t>
      </w:r>
      <w:r w:rsidRPr="00EF73E0">
        <w:t xml:space="preserve"> </w:t>
      </w:r>
      <w:r w:rsidR="007710AE">
        <w:t>zaposlen</w:t>
      </w:r>
      <w:r w:rsidR="00A12389">
        <w:t>og</w:t>
      </w:r>
      <w:r w:rsidR="007710AE">
        <w:t>.</w:t>
      </w:r>
      <w:r w:rsidRPr="00EF73E0">
        <w:t xml:space="preserve">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1C1B4B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4E0320">
        <w:t>1</w:t>
      </w:r>
      <w:r w:rsidR="00C174A4">
        <w:t>5</w:t>
      </w:r>
      <w:r w:rsidR="00934697">
        <w:t>. siječnja 2018</w:t>
      </w:r>
      <w:r w:rsidR="00F81D7B">
        <w:t>.</w:t>
      </w:r>
      <w:r w:rsidR="00901CFD">
        <w:t xml:space="preserve"> pokrenuo prethodni postupak nad dužnikom, a </w:t>
      </w:r>
      <w:r w:rsidR="00150A6E">
        <w:t>0</w:t>
      </w:r>
      <w:r w:rsidR="00F532BA">
        <w:t>8</w:t>
      </w:r>
      <w:r w:rsidR="00150A6E">
        <w:t>.ožujka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1660B">
        <w:t xml:space="preserve">Zakonski zastupnik dužnika </w:t>
      </w:r>
      <w:r w:rsidR="00947AE3">
        <w:t>ni</w:t>
      </w:r>
      <w:r w:rsidR="00F532BA">
        <w:t>je</w:t>
      </w:r>
      <w:r w:rsidR="0001660B">
        <w:t xml:space="preserve"> pristupio n</w:t>
      </w:r>
      <w:r w:rsidR="00947AE3">
        <w:t>a navedeno ročište.</w:t>
      </w:r>
    </w:p>
    <w:p w:rsidRDefault="00C81D19" w:rsidP="00C81D19" w:rsidR="00C81D19" w:rsidRPr="00C81D19">
      <w:pPr>
        <w:ind w:firstLine="708"/>
        <w:jc w:val="both"/>
      </w:pPr>
      <w:r w:rsidRPr="00C81D19">
        <w:t xml:space="preserve">Iz potvrde FINE od </w:t>
      </w:r>
      <w:r w:rsidR="00524EA6">
        <w:t>1</w:t>
      </w:r>
      <w:r w:rsidR="00C174A4">
        <w:t>8</w:t>
      </w:r>
      <w:r w:rsidR="009B48ED">
        <w:t xml:space="preserve">. siječnja </w:t>
      </w:r>
      <w:r w:rsidRPr="00C81D19">
        <w:t xml:space="preserve">2018.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</w:t>
      </w:r>
      <w:r w:rsidR="006A796D">
        <w:t>8</w:t>
      </w:r>
      <w:r w:rsidR="00150A6E">
        <w:t>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6A3037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6A3037" w:rsidP="004F5146" w:rsidR="006A3037">
      <w:pPr>
        <w:jc w:val="right"/>
      </w:pPr>
      <w:r>
        <w:t>za točnost otpravka-ovlašteni službenik</w:t>
      </w:r>
    </w:p>
    <w:p w:rsidRDefault="006A3037" w:rsidP="004F5146" w:rsidR="006A3037">
      <w:pPr>
        <w:jc w:val="right"/>
      </w:pPr>
      <w:r>
        <w:t xml:space="preserve">Mirjana Gašparić </w:t>
      </w:r>
    </w:p>
    <w:p w:rsidRDefault="00065B42" w:rsidP="006A3037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6A3037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A12389">
          <w:rPr>
            <w:sz w:val="24"/>
            <w:szCs w:val="24"/>
          </w:rPr>
          <w:t>69</w:t>
        </w:r>
        <w:r w:rsidR="00C174A4">
          <w:rPr>
            <w:sz w:val="24"/>
            <w:szCs w:val="24"/>
          </w:rPr>
          <w:t>66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861A1"/>
    <w:rsid w:val="00195759"/>
    <w:rsid w:val="001A762F"/>
    <w:rsid w:val="001C0947"/>
    <w:rsid w:val="001C1B4B"/>
    <w:rsid w:val="001C2347"/>
    <w:rsid w:val="0021298E"/>
    <w:rsid w:val="00237343"/>
    <w:rsid w:val="00241561"/>
    <w:rsid w:val="00260C00"/>
    <w:rsid w:val="0026742D"/>
    <w:rsid w:val="002817DE"/>
    <w:rsid w:val="002B5FE9"/>
    <w:rsid w:val="002B62E3"/>
    <w:rsid w:val="002C3072"/>
    <w:rsid w:val="002C5963"/>
    <w:rsid w:val="002D5087"/>
    <w:rsid w:val="002D60CE"/>
    <w:rsid w:val="00305B98"/>
    <w:rsid w:val="00311AFA"/>
    <w:rsid w:val="003C2375"/>
    <w:rsid w:val="003F3702"/>
    <w:rsid w:val="003F4CE3"/>
    <w:rsid w:val="004074AE"/>
    <w:rsid w:val="00412D47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2E27"/>
    <w:rsid w:val="00501EBB"/>
    <w:rsid w:val="00515336"/>
    <w:rsid w:val="00524EA6"/>
    <w:rsid w:val="00535D8E"/>
    <w:rsid w:val="005413EB"/>
    <w:rsid w:val="00547BD6"/>
    <w:rsid w:val="005543BD"/>
    <w:rsid w:val="0056000D"/>
    <w:rsid w:val="00572A65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5084"/>
    <w:rsid w:val="00662884"/>
    <w:rsid w:val="00664CB8"/>
    <w:rsid w:val="00671753"/>
    <w:rsid w:val="00671C0D"/>
    <w:rsid w:val="006903C7"/>
    <w:rsid w:val="00696ECA"/>
    <w:rsid w:val="006A3037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6AC7"/>
    <w:rsid w:val="0079006F"/>
    <w:rsid w:val="00793B5C"/>
    <w:rsid w:val="007A1F83"/>
    <w:rsid w:val="007B068E"/>
    <w:rsid w:val="007B2CF6"/>
    <w:rsid w:val="007B3CAD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538A8"/>
    <w:rsid w:val="00863038"/>
    <w:rsid w:val="00881F74"/>
    <w:rsid w:val="00891FE4"/>
    <w:rsid w:val="00892B46"/>
    <w:rsid w:val="008A0E53"/>
    <w:rsid w:val="008B669A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C7ED6"/>
    <w:rsid w:val="00AE4BB6"/>
    <w:rsid w:val="00B05E30"/>
    <w:rsid w:val="00B34DD0"/>
    <w:rsid w:val="00B62E90"/>
    <w:rsid w:val="00B9015B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3ADD"/>
    <w:rsid w:val="00C40A44"/>
    <w:rsid w:val="00C47AA8"/>
    <w:rsid w:val="00C81D19"/>
    <w:rsid w:val="00CA7DB8"/>
    <w:rsid w:val="00CF4B35"/>
    <w:rsid w:val="00CF6214"/>
    <w:rsid w:val="00D044FE"/>
    <w:rsid w:val="00D0503F"/>
    <w:rsid w:val="00D071AD"/>
    <w:rsid w:val="00D24310"/>
    <w:rsid w:val="00D553CB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4110"/>
    <w:rsid w:val="00EF73E0"/>
    <w:rsid w:val="00F324F6"/>
    <w:rsid w:val="00F532BA"/>
    <w:rsid w:val="00F566F5"/>
    <w:rsid w:val="00F56AAE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3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0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0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0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0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3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0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0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0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0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6966</izvorni_sadrzaj>
    <derivirana_varijabla naziv="DomainObject.Predmet.Broj_1">6966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St-6966/2016</izvorni_sadrzaj>
    <derivirana_varijabla naziv="DomainObject.Predmet.OznakaBroj_1">St-6966/2016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place j.d.o.o.</izvorni_sadrzaj>
    <derivirana_varijabla naziv="DomainObject.Predmet.ProtustrankaFormated_1">  My place j.d.o.o.</derivirana_varijabla>
  </DomainObject.Predmet.ProtustrankaFormated>
  <DomainObject.Predmet.ProtustrankaFormatedOIB>
    <izvorni_sadrzaj>  My place j.d.o.o., OIB 06383587618</izvorni_sadrzaj>
    <derivirana_varijabla naziv="DomainObject.Predmet.ProtustrankaFormatedOIB_1">  My place j.d.o.o., OIB 06383587618</derivirana_varijabla>
  </DomainObject.Predmet.ProtustrankaFormatedOIB>
  <DomainObject.Predmet.ProtustrankaFormatedWithAdress>
    <izvorni_sadrzaj> My place j.d.o.o., Brestovčeva 7, 10370 Okunšćak</izvorni_sadrzaj>
    <derivirana_varijabla naziv="DomainObject.Predmet.ProtustrankaFormatedWithAdress_1"> My place j.d.o.o., Brestovčeva 7, 10370 Okunšćak</derivirana_varijabla>
  </DomainObject.Predmet.ProtustrankaFormatedWithAdress>
  <DomainObject.Predmet.ProtustrankaFormatedWithAdressOIB>
    <izvorni_sadrzaj> My place j.d.o.o., OIB 06383587618, Brestovčeva 7, 10370 Okunšćak</izvorni_sadrzaj>
    <derivirana_varijabla naziv="DomainObject.Predmet.ProtustrankaFormatedWithAdressOIB_1"> My place j.d.o.o., OIB 06383587618, Brestovčeva 7, 10370 Okunšćak</derivirana_varijabla>
  </DomainObject.Predmet.ProtustrankaFormatedWithAdressOIB>
  <DomainObject.Predmet.ProtustrankaWithAdress>
    <izvorni_sadrzaj>My place j.d.o.o. Brestovčeva 7, 10370 Okunšćak</izvorni_sadrzaj>
    <derivirana_varijabla naziv="DomainObject.Predmet.ProtustrankaWithAdress_1">My place j.d.o.o. Brestovčeva 7, 10370 Okunšćak</derivirana_varijabla>
  </DomainObject.Predmet.ProtustrankaWithAdress>
  <DomainObject.Predmet.ProtustrankaWithAdressOIB>
    <izvorni_sadrzaj>My place j.d.o.o., OIB 06383587618, Brestovčeva 7, 10370 Okunšćak</izvorni_sadrzaj>
    <derivirana_varijabla naziv="DomainObject.Predmet.ProtustrankaWithAdressOIB_1">My place j.d.o.o., OIB 06383587618, Brestovčeva 7, 10370 Okunšćak</derivirana_varijabla>
  </DomainObject.Predmet.ProtustrankaWithAdressOIB>
  <DomainObject.Predmet.ProtustrankaNazivFormated>
    <izvorni_sadrzaj>My place j.d.o.o.</izvorni_sadrzaj>
    <derivirana_varijabla naziv="DomainObject.Predmet.ProtustrankaNazivFormated_1">My place j.d.o.o.</derivirana_varijabla>
  </DomainObject.Predmet.ProtustrankaNazivFormated>
  <DomainObject.Predmet.ProtustrankaNazivFormatedOIB>
    <izvorni_sadrzaj>My place j.d.o.o., OIB 06383587618</izvorni_sadrzaj>
    <derivirana_varijabla naziv="DomainObject.Predmet.ProtustrankaNazivFormatedOIB_1">My place j.d.o.o., OIB 06383587618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Danijela Stipić</izvorni_sadrzaj>
    <derivirana_varijabla naziv="DomainObject.Predmet.StrankaFormated_1">  FINA Regionalni centar Zagreb; Danijela Stipić</derivirana_varijabla>
  </DomainObject.Predmet.StrankaFormated>
  <DomainObject.Predmet.StrankaFormatedOIB>
    <izvorni_sadrzaj>  FINA Regionalni centar Zagreb, OIB 85821130368; Danijela Stipić, OIB 13868026324</izvorni_sadrzaj>
    <derivirana_varijabla naziv="DomainObject.Predmet.StrankaFormatedOIB_1">  FINA Regionalni centar Zagreb, OIB 85821130368; Danijela Stipić, OIB 13868026324</derivirana_varijabla>
  </DomainObject.Predmet.StrankaFormatedOIB>
  <DomainObject.Predmet.StrankaFormatedWithAdress>
    <izvorni_sadrzaj> FINA Regionalni centar Zagreb, Trg svibanjskih žrtava 1995. 1, 10000 Zagreb; Danijela Stipić, Brestovčeva 7, 10370 Okunšćak</izvorni_sadrzaj>
    <derivirana_varijabla naziv="DomainObject.Predmet.StrankaFormatedWithAdress_1"> FINA Regionalni centar Zagreb, Trg svibanjskih žrtava 1995. 1, 10000 Zagreb; Danijela Stipić, Brestovčeva 7, 10370 Okunšćak</derivirana_varijabla>
  </DomainObject.Predmet.StrankaFormatedWithAdress>
  <DomainObject.Predmet.StrankaFormatedWithAdressOIB>
    <izvorni_sadrzaj> FINA Regionalni centar Zagreb, OIB 85821130368, Trg svibanjskih žrtava 1995. 1, 10000 Zagreb; Danijela Stipić, OIB 13868026324, Brestovčeva 7, 10370 Okunšćak</izvorni_sadrzaj>
    <derivirana_varijabla naziv="DomainObject.Predmet.StrankaFormatedWithAdressOIB_1"> FINA Regionalni centar Zagreb, OIB 85821130368, Trg svibanjskih žrtava 1995. 1, 10000 Zagreb; Danijela Stipić, OIB 13868026324, Brestovčeva 7, 10370 Okunšćak</derivirana_varijabla>
  </DomainObject.Predmet.StrankaFormatedWithAdressOIB>
  <DomainObject.Predmet.StrankaWithAdress>
    <izvorni_sadrzaj>FINA Regionalni centar Zagreb Trg svibanjskih žrtava 1995. 1,10000 Zagreb,Danijela Stipić Brestovčeva 7,10370 Okunšćak</izvorni_sadrzaj>
    <derivirana_varijabla naziv="DomainObject.Predmet.StrankaWithAdress_1">FINA Regionalni centar Zagreb Trg svibanjskih žrtava 1995. 1,10000 Zagreb,Danijela Stipić Brestovčeva 7,10370 Okunšćak</derivirana_varijabla>
  </DomainObject.Predmet.StrankaWithAdress>
  <DomainObject.Predmet.StrankaWithAdressOIB>
    <izvorni_sadrzaj>FINA Regionalni centar Zagreb, OIB 85821130368, Trg svibanjskih žrtava 1995. 1,10000 Zagreb,Danijela Stipić, OIB 13868026324, Brestovčeva 7,10370 Okunšćak</izvorni_sadrzaj>
    <derivirana_varijabla naziv="DomainObject.Predmet.StrankaWithAdressOIB_1">FINA Regionalni centar Zagreb, OIB 85821130368, Trg svibanjskih žrtava 1995. 1,10000 Zagreb,Danijela Stipić, OIB 13868026324, Brestovčeva 7,10370 Okunšćak</derivirana_varijabla>
  </DomainObject.Predmet.StrankaWithAdressOIB>
  <DomainObject.Predmet.StrankaNazivFormated>
    <izvorni_sadrzaj>FINA Regionalni centar Zagreb,Danijela Stipić</izvorni_sadrzaj>
    <derivirana_varijabla naziv="DomainObject.Predmet.StrankaNazivFormated_1">FINA Regionalni centar Zagreb,Danijela Stipić</derivirana_varijabla>
  </DomainObject.Predmet.StrankaNazivFormated>
  <DomainObject.Predmet.StrankaNazivFormatedOIB>
    <izvorni_sadrzaj>FINA Regionalni centar Zagreb, OIB 85821130368,Danijela Stipić, OIB 13868026324</izvorni_sadrzaj>
    <derivirana_varijabla naziv="DomainObject.Predmet.StrankaNazivFormatedOIB_1">FINA Regionalni centar Zagreb, OIB 85821130368,Danijela Stipić, OIB 13868026324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Danijela Stipić</item>
    </izvorni_sadrzaj>
    <derivirana_varijabla naziv="DomainObject.Predmet.StrankaListFormated_1">
      <item>FINA Regionalni centar Zagreb</item>
      <item>Danijela Stipić</item>
    </derivirana_varijabla>
  </DomainObject.Predmet.StrankaListFormated>
  <DomainObject.Predmet.StrankaListFormatedOIB>
    <izvorni_sadrzaj>
      <item>FINA Regionalni centar Zagreb, OIB 85821130368</item>
      <item>Danijela Stipić, OIB 13868026324</item>
    </izvorni_sadrzaj>
    <derivirana_varijabla naziv="DomainObject.Predmet.StrankaListFormatedOIB_1">
      <item>FINA Regionalni centar Zagreb, OIB 85821130368</item>
      <item>Danijela Stipić, OIB 13868026324</item>
    </derivirana_varijabla>
  </DomainObject.Predmet.StrankaListFormatedOIB>
  <DomainObject.Predmet.StrankaListFormatedWithAdress>
    <izvorni_sadrzaj>
      <item>FINA Regionalni centar Zagreb, Trg svibanjskih žrtava 1995. 1, 10000 Zagreb</item>
      <item>Danijela Stipić, Brestovčeva 7, 10370 Okunšćak</item>
    </izvorni_sadrzaj>
    <derivirana_varijabla naziv="DomainObject.Predmet.StrankaListFormatedWithAdress_1">
      <item>FINA Regionalni centar Zagreb, Trg svibanjskih žrtava 1995. 1, 10000 Zagreb</item>
      <item>Danijela Stipić, Brestovčeva 7, 10370 Okunšćak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Danijela Stipić, OIB 13868026324, Brestovčeva 7, 10370 Okunšćak</item>
    </izvorni_sadrzaj>
    <derivirana_varijabla naziv="DomainObject.Predmet.StrankaListFormatedWithAdressOIB_1">
      <item>FINA Regionalni centar Zagreb, OIB 85821130368, Trg svibanjskih žrtava 1995. 1, 10000 Zagreb</item>
      <item>Danijela Stipić, OIB 13868026324, Brestovčeva 7, 10370 Okunšćak</item>
    </derivirana_varijabla>
  </DomainObject.Predmet.StrankaListFormatedWithAdressOIB>
  <DomainObject.Predmet.StrankaListNazivFormated>
    <izvorni_sadrzaj>
      <item>FINA Regionalni centar Zagreb</item>
      <item>Danijela Stipić</item>
    </izvorni_sadrzaj>
    <derivirana_varijabla naziv="DomainObject.Predmet.StrankaListNazivFormated_1">
      <item>FINA Regionalni centar Zagreb</item>
      <item>Danijela Stipić</item>
    </derivirana_varijabla>
  </DomainObject.Predmet.StrankaListNazivFormated>
  <DomainObject.Predmet.StrankaListNazivFormatedOIB>
    <izvorni_sadrzaj>
      <item>FINA Regionalni centar Zagreb, OIB 85821130368</item>
      <item>Danijela Stipić, OIB 13868026324</item>
    </izvorni_sadrzaj>
    <derivirana_varijabla naziv="DomainObject.Predmet.StrankaListNazivFormatedOIB_1">
      <item>FINA Regionalni centar Zagreb, OIB 85821130368</item>
      <item>Danijela Stipić, OIB 13868026324</item>
    </derivirana_varijabla>
  </DomainObject.Predmet.StrankaListNazivFormatedOIB>
  <DomainObject.Predmet.ProtuStrankaListFormated>
    <izvorni_sadrzaj>
      <item>My place j.d.o.o.</item>
    </izvorni_sadrzaj>
    <derivirana_varijabla naziv="DomainObject.Predmet.ProtuStrankaListFormated_1">
      <item>My place j.d.o.o.</item>
    </derivirana_varijabla>
  </DomainObject.Predmet.ProtuStrankaListFormated>
  <DomainObject.Predmet.ProtuStrankaListFormatedOIB>
    <izvorni_sadrzaj>
      <item>My place j.d.o.o., OIB 06383587618</item>
    </izvorni_sadrzaj>
    <derivirana_varijabla naziv="DomainObject.Predmet.ProtuStrankaListFormatedOIB_1">
      <item>My place j.d.o.o., OIB 06383587618</item>
    </derivirana_varijabla>
  </DomainObject.Predmet.ProtuStrankaListFormatedOIB>
  <DomainObject.Predmet.ProtuStrankaListFormatedWithAdress>
    <izvorni_sadrzaj>
      <item>My place j.d.o.o., Brestovčeva 7, 10370 Okunšćak</item>
    </izvorni_sadrzaj>
    <derivirana_varijabla naziv="DomainObject.Predmet.ProtuStrankaListFormatedWithAdress_1">
      <item>My place j.d.o.o., Brestovčeva 7, 10370 Okunšćak</item>
    </derivirana_varijabla>
  </DomainObject.Predmet.ProtuStrankaListFormatedWithAdress>
  <DomainObject.Predmet.ProtuStrankaListFormatedWithAdressOIB>
    <izvorni_sadrzaj>
      <item>My place j.d.o.o., OIB 06383587618, Brestovčeva 7, 10370 Okunšćak</item>
    </izvorni_sadrzaj>
    <derivirana_varijabla naziv="DomainObject.Predmet.ProtuStrankaListFormatedWithAdressOIB_1">
      <item>My place j.d.o.o., OIB 06383587618, Brestovčeva 7, 10370 Okunšćak</item>
    </derivirana_varijabla>
  </DomainObject.Predmet.ProtuStrankaListFormatedWithAdressOIB>
  <DomainObject.Predmet.ProtuStrankaListNazivFormated>
    <izvorni_sadrzaj>
      <item>My place j.d.o.o.</item>
    </izvorni_sadrzaj>
    <derivirana_varijabla naziv="DomainObject.Predmet.ProtuStrankaListNazivFormated_1">
      <item>My place j.d.o.o.</item>
    </derivirana_varijabla>
  </DomainObject.Predmet.ProtuStrankaListNazivFormated>
  <DomainObject.Predmet.ProtuStrankaListNazivFormatedOIB>
    <izvorni_sadrzaj>
      <item>My place j.d.o.o., OIB 06383587618</item>
    </izvorni_sadrzaj>
    <derivirana_varijabla naziv="DomainObject.Predmet.ProtuStrankaListNazivFormatedOIB_1">
      <item>My place j.d.o.o., OIB 06383587618</item>
    </derivirana_varijabla>
  </DomainObject.Predmet.ProtuStrankaListNazivFormatedOIB>
  <DomainObject.Predmet.OstaliListFormated>
    <izvorni_sadrzaj>
      <item>Danijela Stipić</item>
    </izvorni_sadrzaj>
    <derivirana_varijabla naziv="DomainObject.Predmet.OstaliListFormated_1">
      <item>Danijela Stipić</item>
    </derivirana_varijabla>
  </DomainObject.Predmet.OstaliListFormated>
  <DomainObject.Predmet.OstaliListFormatedOIB>
    <izvorni_sadrzaj>
      <item>Danijela Stipić, OIB 13868026324</item>
    </izvorni_sadrzaj>
    <derivirana_varijabla naziv="DomainObject.Predmet.OstaliListFormatedOIB_1">
      <item>Danijela Stipić, OIB 13868026324</item>
    </derivirana_varijabla>
  </DomainObject.Predmet.OstaliListFormatedOIB>
  <DomainObject.Predmet.OstaliListFormatedWithAdress>
    <izvorni_sadrzaj>
      <item>Danijela Stipić, Brestovčeva 7, 10370 Okunšćak</item>
    </izvorni_sadrzaj>
    <derivirana_varijabla naziv="DomainObject.Predmet.OstaliListFormatedWithAdress_1">
      <item>Danijela Stipić, Brestovčeva 7, 10370 Okunšćak</item>
    </derivirana_varijabla>
  </DomainObject.Predmet.OstaliListFormatedWithAdress>
  <DomainObject.Predmet.OstaliListFormatedWithAdressOIB>
    <izvorni_sadrzaj>
      <item>Danijela Stipić, OIB 13868026324, Brestovčeva 7, 10370 Okunšćak</item>
    </izvorni_sadrzaj>
    <derivirana_varijabla naziv="DomainObject.Predmet.OstaliListFormatedWithAdressOIB_1">
      <item>Danijela Stipić, OIB 13868026324, Brestovčeva 7, 10370 Okunšćak</item>
    </derivirana_varijabla>
  </DomainObject.Predmet.OstaliListFormatedWithAdressOIB>
  <DomainObject.Predmet.OstaliListNazivFormated>
    <izvorni_sadrzaj>
      <item>Danijela Stipić</item>
    </izvorni_sadrzaj>
    <derivirana_varijabla naziv="DomainObject.Predmet.OstaliListNazivFormated_1">
      <item>Danijela Stipić</item>
    </derivirana_varijabla>
  </DomainObject.Predmet.OstaliListNazivFormated>
  <DomainObject.Predmet.OstaliListNazivFormatedOIB>
    <izvorni_sadrzaj>
      <item>Danijela Stipić, OIB 13868026324</item>
    </izvorni_sadrzaj>
    <derivirana_varijabla naziv="DomainObject.Predmet.OstaliListNazivFormatedOIB_1">
      <item>Danijela Stipić, OIB 13868026324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My place j.d.o.o.</izvorni_sadrzaj>
    <derivirana_varijabla naziv="DomainObject.Predmet.ProtustrankaIDrugi_1">My place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My place j.d.o.o., OIB 06383587618, Brestovčeva 7, 10370 Okunšćak</izvorni_sadrzaj>
    <derivirana_varijabla naziv="DomainObject.Predmet.ProtustrankaIDrugiAdressOIB_1">My place j.d.o.o., OIB 06383587618, Brestovčeva 7,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My place j.d.o.o.</item>
      <item>Danijela Stipić</item>
      <item>Danijela Stipić</item>
    </izvorni_sadrzaj>
    <derivirana_varijabla naziv="DomainObject.Predmet.SudioniciListNaziv_1">
      <item>FINA Regionalni centar Zagreb</item>
      <item>My place j.d.o.o.</item>
      <item>Danijela Stipić</item>
      <item>Danijela Stipić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My place j.d.o.o., OIB 06383587618, Brestovčeva 7,10370 Okunšćak</item>
      <item>Danijela Stipić, OIB 13868026324, Brestovčeva 7,10370 Okunšćak</item>
      <item>Danijela Stipić, OIB 13868026324, Brestovčeva 7,10370 Okunšćak</item>
    </izvorni_sadrzaj>
    <derivirana_varijabla naziv="DomainObject.Predmet.SudioniciListAdressOIB_1">
      <item>FINA Regionalni centar Zagreb, OIB 85821130368, Trg svibanjskih žrtava 1995. 1,10000 Zagreb</item>
      <item>My place j.d.o.o., OIB 06383587618, Brestovčeva 7,10370 Okunšćak</item>
      <item>Danijela Stipić, OIB 13868026324, Brestovčeva 7,10370 Okunšćak</item>
      <item>Danijela Stipić, OIB 13868026324, Brestovčeva 7,10370 Okunšćak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06383587618</item>
      <item>, OIB 13868026324</item>
      <item>, OIB 13868026324</item>
    </izvorni_sadrzaj>
    <derivirana_varijabla naziv="DomainObject.Predmet.SudioniciListNazivOIB_1">
      <item>, OIB 85821130368</item>
      <item>, OIB 06383587618</item>
      <item>, OIB 13868026324</item>
      <item>, OIB 13868026324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FA367-BF25-41EE-B32C-0041BE1796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705</properties:Words>
  <properties:Characters>3879</properties:Characters>
  <properties:Lines>82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2018-03-08T08:58:00Z</dcterms:created>
  <dc:creator>gzubak</dc:creator>
  <cp:lastModifiedBy>Mirjana Gašparić</cp:lastModifiedBy>
  <cp:lastPrinted>2018-03-08T09:11:00Z</cp:lastPrinted>
  <dcterms:modified xmlns:xsi="http://www.w3.org/2001/XMLSchema-instance" xsi:type="dcterms:W3CDTF">2018-03-08T09:11:00Z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(St-6966-2016-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