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752b" w14:paraId="58a752b" w:rsidRDefault="00B071E3" w:rsidP="00764D42" w:rsidR="00B071E3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071E3" w:rsidP="00764D42" w:rsidR="00B071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AB7C8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7 St-</w:t>
      </w:r>
      <w:r w:rsidR="008E670A">
        <w:rPr>
          <w:rFonts w:cs="Times New Roman" w:hAnsi="Times New Roman" w:ascii="Times New Roman"/>
          <w:sz w:val="24"/>
          <w:szCs w:val="24"/>
        </w:rPr>
        <w:t>30/11-176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22000 ŠIBENIK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Stjepana Radića 81/II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po stečajnom sucu Jošku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u stečajnom postupku nad stečajnom masom stečajnog dužnika </w:t>
      </w:r>
      <w:r w:rsidR="008E670A">
        <w:rPr>
          <w:rFonts w:cs="Times New Roman" w:hAnsi="Times New Roman" w:ascii="Times New Roman"/>
          <w:sz w:val="24"/>
          <w:szCs w:val="24"/>
        </w:rPr>
        <w:t xml:space="preserve">RASTOVAC d.d. "u stečaju" iz </w:t>
      </w:r>
      <w:proofErr w:type="spellStart"/>
      <w:r w:rsidR="008E670A">
        <w:rPr>
          <w:rFonts w:cs="Times New Roman" w:hAnsi="Times New Roman" w:ascii="Times New Roman"/>
          <w:sz w:val="24"/>
          <w:szCs w:val="24"/>
        </w:rPr>
        <w:t>Tisnog</w:t>
      </w:r>
      <w:proofErr w:type="spellEnd"/>
      <w:r w:rsidR="008E670A">
        <w:rPr>
          <w:rFonts w:cs="Times New Roman" w:hAnsi="Times New Roman" w:ascii="Times New Roman"/>
          <w:sz w:val="24"/>
          <w:szCs w:val="24"/>
        </w:rPr>
        <w:t>, Zapadna Gomilica 6, MBS:</w:t>
      </w:r>
      <w:r w:rsidR="008E670A" w:rsidRPr="008E670A">
        <w:t xml:space="preserve"> </w:t>
      </w:r>
      <w:r w:rsidR="008E670A" w:rsidRPr="008E670A">
        <w:rPr>
          <w:rFonts w:cs="Times New Roman" w:hAnsi="Times New Roman" w:ascii="Times New Roman"/>
          <w:sz w:val="24"/>
          <w:szCs w:val="24"/>
        </w:rPr>
        <w:t>060080768</w:t>
      </w:r>
      <w:r w:rsidR="008E670A">
        <w:rPr>
          <w:rFonts w:cs="Times New Roman" w:hAnsi="Times New Roman" w:ascii="Times New Roman"/>
          <w:sz w:val="24"/>
          <w:szCs w:val="24"/>
        </w:rPr>
        <w:t>, OIB:</w:t>
      </w:r>
      <w:r w:rsidR="008E670A" w:rsidRPr="008E670A">
        <w:t xml:space="preserve"> </w:t>
      </w:r>
      <w:r w:rsidR="008E670A" w:rsidRPr="008E670A">
        <w:rPr>
          <w:rFonts w:cs="Times New Roman" w:hAnsi="Times New Roman" w:ascii="Times New Roman"/>
          <w:sz w:val="24"/>
          <w:szCs w:val="24"/>
        </w:rPr>
        <w:t>82113793452</w:t>
      </w:r>
      <w:r>
        <w:rPr>
          <w:rFonts w:cs="Times New Roman" w:hAnsi="Times New Roman" w:ascii="Times New Roman"/>
          <w:sz w:val="24"/>
          <w:szCs w:val="24"/>
        </w:rPr>
        <w:t xml:space="preserve">, zastupanog po stečajnom upravitelju </w:t>
      </w:r>
      <w:r w:rsidR="008E670A">
        <w:rPr>
          <w:rFonts w:cs="Times New Roman" w:hAnsi="Times New Roman" w:ascii="Times New Roman"/>
          <w:sz w:val="24"/>
          <w:szCs w:val="24"/>
        </w:rPr>
        <w:t xml:space="preserve">Ivanu Rude, </w:t>
      </w:r>
      <w:proofErr w:type="spellStart"/>
      <w:r w:rsidR="008E670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="008E670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 Šibenika, </w:t>
      </w:r>
      <w:r w:rsidR="008E670A">
        <w:rPr>
          <w:rFonts w:cs="Times New Roman" w:hAnsi="Times New Roman" w:ascii="Times New Roman"/>
          <w:sz w:val="24"/>
          <w:szCs w:val="24"/>
        </w:rPr>
        <w:t>Stjepana Radića 6/II, dana 28</w:t>
      </w:r>
      <w:r>
        <w:rPr>
          <w:rFonts w:cs="Times New Roman" w:hAnsi="Times New Roman" w:ascii="Times New Roman"/>
          <w:sz w:val="24"/>
          <w:szCs w:val="24"/>
        </w:rPr>
        <w:t>. siječnja 2016. godine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je š i o  j e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71E3" w:rsidP="00B071E3" w:rsidR="00B071E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</w:t>
      </w:r>
      <w:r w:rsidR="008E670A">
        <w:rPr>
          <w:rFonts w:cs="Times New Roman" w:hAnsi="Times New Roman" w:ascii="Times New Roman"/>
          <w:sz w:val="24"/>
          <w:szCs w:val="24"/>
        </w:rPr>
        <w:t>da pod poslovnim brojem 7 St 30</w:t>
      </w:r>
      <w:r>
        <w:rPr>
          <w:rFonts w:cs="Times New Roman" w:hAnsi="Times New Roman" w:ascii="Times New Roman"/>
          <w:sz w:val="24"/>
          <w:szCs w:val="24"/>
        </w:rPr>
        <w:t>/</w:t>
      </w:r>
      <w:r w:rsidR="008E670A">
        <w:rPr>
          <w:rFonts w:cs="Times New Roman" w:hAnsi="Times New Roman" w:ascii="Times New Roman"/>
          <w:sz w:val="24"/>
          <w:szCs w:val="24"/>
        </w:rPr>
        <w:t>11-162</w:t>
      </w:r>
      <w:r>
        <w:rPr>
          <w:rFonts w:cs="Times New Roman" w:hAnsi="Times New Roman" w:ascii="Times New Roman"/>
          <w:sz w:val="24"/>
          <w:szCs w:val="24"/>
        </w:rPr>
        <w:t xml:space="preserve"> od dana </w:t>
      </w:r>
      <w:r w:rsidR="008E670A">
        <w:rPr>
          <w:rFonts w:cs="Times New Roman" w:hAnsi="Times New Roman" w:ascii="Times New Roman"/>
          <w:sz w:val="24"/>
          <w:szCs w:val="24"/>
        </w:rPr>
        <w:t>20.studenog 2014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 dopunjuje se na način da se dodaj</w:t>
      </w:r>
      <w:r w:rsidR="008E670A">
        <w:rPr>
          <w:rFonts w:cs="Times New Roman" w:hAnsi="Times New Roman" w:ascii="Times New Roman"/>
          <w:sz w:val="24"/>
          <w:szCs w:val="24"/>
        </w:rPr>
        <w:t>u točke 4. i 5</w:t>
      </w:r>
      <w:r>
        <w:rPr>
          <w:rFonts w:cs="Times New Roman" w:hAnsi="Times New Roman" w:ascii="Times New Roman"/>
          <w:sz w:val="24"/>
          <w:szCs w:val="24"/>
        </w:rPr>
        <w:t>. koje glase: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670A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764D42">
        <w:rPr>
          <w:rFonts w:cs="Times New Roman" w:hAnsi="Times New Roman" w:ascii="Times New Roman"/>
          <w:sz w:val="24"/>
          <w:szCs w:val="24"/>
        </w:rPr>
        <w:t xml:space="preserve">. Stečajna masa stečajnog dužnika </w:t>
      </w:r>
      <w:r>
        <w:rPr>
          <w:rFonts w:cs="Times New Roman" w:hAnsi="Times New Roman" w:ascii="Times New Roman"/>
          <w:sz w:val="24"/>
          <w:szCs w:val="24"/>
        </w:rPr>
        <w:t xml:space="preserve">RASTOVAC d.d. "u stečaju" iz </w:t>
      </w:r>
      <w:proofErr w:type="spellStart"/>
      <w:r>
        <w:rPr>
          <w:rFonts w:cs="Times New Roman" w:hAnsi="Times New Roman" w:ascii="Times New Roman"/>
          <w:sz w:val="24"/>
          <w:szCs w:val="24"/>
        </w:rPr>
        <w:t>Tisnog</w:t>
      </w:r>
      <w:proofErr w:type="spellEnd"/>
      <w:r>
        <w:rPr>
          <w:rFonts w:cs="Times New Roman" w:hAnsi="Times New Roman" w:ascii="Times New Roman"/>
          <w:sz w:val="24"/>
          <w:szCs w:val="24"/>
        </w:rPr>
        <w:t>, Zapadna Gomilica 6, MBS:</w:t>
      </w:r>
      <w:r w:rsidRPr="008E670A">
        <w:t xml:space="preserve"> </w:t>
      </w:r>
      <w:r w:rsidRPr="008E670A">
        <w:rPr>
          <w:rFonts w:cs="Times New Roman" w:hAnsi="Times New Roman" w:ascii="Times New Roman"/>
          <w:sz w:val="24"/>
          <w:szCs w:val="24"/>
        </w:rPr>
        <w:t>060080768</w:t>
      </w:r>
      <w:r>
        <w:rPr>
          <w:rFonts w:cs="Times New Roman" w:hAnsi="Times New Roman" w:ascii="Times New Roman"/>
          <w:sz w:val="24"/>
          <w:szCs w:val="24"/>
        </w:rPr>
        <w:t>, OIB:</w:t>
      </w:r>
      <w:r w:rsidRPr="008E670A">
        <w:t xml:space="preserve"> </w:t>
      </w:r>
      <w:r w:rsidRPr="008E670A">
        <w:rPr>
          <w:rFonts w:cs="Times New Roman" w:hAnsi="Times New Roman" w:ascii="Times New Roman"/>
          <w:sz w:val="24"/>
          <w:szCs w:val="24"/>
        </w:rPr>
        <w:t>82113793452</w:t>
      </w:r>
      <w:r w:rsidR="00764D42">
        <w:rPr>
          <w:rFonts w:cs="Times New Roman" w:hAnsi="Times New Roman" w:ascii="Times New Roman"/>
          <w:sz w:val="24"/>
          <w:szCs w:val="24"/>
        </w:rPr>
        <w:t xml:space="preserve">, upisat će se u sudski registar. </w:t>
      </w:r>
    </w:p>
    <w:p w:rsidRDefault="008E670A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764D42">
        <w:rPr>
          <w:rFonts w:cs="Times New Roman" w:hAnsi="Times New Roman" w:ascii="Times New Roman"/>
          <w:sz w:val="24"/>
          <w:szCs w:val="24"/>
        </w:rPr>
        <w:t xml:space="preserve">. Stečajni upravitelj stečajne mase dužnika </w:t>
      </w:r>
      <w:r>
        <w:rPr>
          <w:rFonts w:cs="Times New Roman" w:hAnsi="Times New Roman" w:ascii="Times New Roman"/>
          <w:sz w:val="24"/>
          <w:szCs w:val="24"/>
        </w:rPr>
        <w:t xml:space="preserve">RASTOVAC d.d. "u stečaju" iz </w:t>
      </w:r>
      <w:proofErr w:type="spellStart"/>
      <w:r>
        <w:rPr>
          <w:rFonts w:cs="Times New Roman" w:hAnsi="Times New Roman" w:ascii="Times New Roman"/>
          <w:sz w:val="24"/>
          <w:szCs w:val="24"/>
        </w:rPr>
        <w:t>Tisnog</w:t>
      </w:r>
      <w:proofErr w:type="spellEnd"/>
      <w:r>
        <w:rPr>
          <w:rFonts w:cs="Times New Roman" w:hAnsi="Times New Roman" w:ascii="Times New Roman"/>
          <w:sz w:val="24"/>
          <w:szCs w:val="24"/>
        </w:rPr>
        <w:t>, Zapadna Gomilica 6, MBS:</w:t>
      </w:r>
      <w:r w:rsidRPr="008E670A">
        <w:t xml:space="preserve"> </w:t>
      </w:r>
      <w:r w:rsidRPr="008E670A">
        <w:rPr>
          <w:rFonts w:cs="Times New Roman" w:hAnsi="Times New Roman" w:ascii="Times New Roman"/>
          <w:sz w:val="24"/>
          <w:szCs w:val="24"/>
        </w:rPr>
        <w:t>060080768</w:t>
      </w:r>
      <w:r>
        <w:rPr>
          <w:rFonts w:cs="Times New Roman" w:hAnsi="Times New Roman" w:ascii="Times New Roman"/>
          <w:sz w:val="24"/>
          <w:szCs w:val="24"/>
        </w:rPr>
        <w:t>, OIB:</w:t>
      </w:r>
      <w:r w:rsidRPr="008E670A">
        <w:t xml:space="preserve"> </w:t>
      </w:r>
      <w:r w:rsidRPr="008E670A">
        <w:rPr>
          <w:rFonts w:cs="Times New Roman" w:hAnsi="Times New Roman" w:ascii="Times New Roman"/>
          <w:sz w:val="24"/>
          <w:szCs w:val="24"/>
        </w:rPr>
        <w:t>82113793452</w:t>
      </w:r>
      <w:r w:rsidR="00764D42">
        <w:rPr>
          <w:rFonts w:cs="Times New Roman" w:hAnsi="Times New Roman" w:ascii="Times New Roman"/>
          <w:sz w:val="24"/>
          <w:szCs w:val="24"/>
        </w:rPr>
        <w:t>, je</w:t>
      </w:r>
      <w:r>
        <w:rPr>
          <w:rFonts w:cs="Times New Roman" w:hAnsi="Times New Roman" w:ascii="Times New Roman"/>
          <w:sz w:val="24"/>
          <w:szCs w:val="24"/>
        </w:rPr>
        <w:t xml:space="preserve"> Ivan Rude,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>
        <w:rPr>
          <w:rFonts w:cs="Times New Roman" w:hAnsi="Times New Roman" w:ascii="Times New Roman"/>
          <w:sz w:val="24"/>
          <w:szCs w:val="24"/>
        </w:rPr>
        <w:t>. iz Šibenika, Stjepana Radića 6/II</w:t>
      </w:r>
      <w:r w:rsidR="00764D42">
        <w:rPr>
          <w:rFonts w:cs="Times New Roman" w:hAnsi="Times New Roman" w:ascii="Times New Roman"/>
          <w:sz w:val="24"/>
          <w:szCs w:val="24"/>
        </w:rPr>
        <w:t xml:space="preserve">, koji podatak će se upisati u sudski registar. 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64D42" w:rsidP="00764D42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71E3" w:rsidP="00764D42" w:rsidR="00B071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</w:t>
      </w:r>
      <w:r w:rsidR="008E670A">
        <w:rPr>
          <w:rFonts w:cs="Times New Roman" w:hAnsi="Times New Roman" w:ascii="Times New Roman"/>
          <w:sz w:val="24"/>
          <w:szCs w:val="24"/>
        </w:rPr>
        <w:t xml:space="preserve"> pod poslovnim brojem 7 St-30</w:t>
      </w:r>
      <w:r w:rsidR="00B071E3">
        <w:rPr>
          <w:rFonts w:cs="Times New Roman" w:hAnsi="Times New Roman" w:ascii="Times New Roman"/>
          <w:sz w:val="24"/>
          <w:szCs w:val="24"/>
        </w:rPr>
        <w:t>/1</w:t>
      </w:r>
      <w:r w:rsidR="008E670A">
        <w:rPr>
          <w:rFonts w:cs="Times New Roman" w:hAnsi="Times New Roman" w:ascii="Times New Roman"/>
          <w:sz w:val="24"/>
          <w:szCs w:val="24"/>
        </w:rPr>
        <w:t xml:space="preserve">1-162 </w:t>
      </w:r>
      <w:r>
        <w:rPr>
          <w:rFonts w:cs="Times New Roman" w:hAnsi="Times New Roman" w:ascii="Times New Roman"/>
          <w:sz w:val="24"/>
          <w:szCs w:val="24"/>
        </w:rPr>
        <w:t xml:space="preserve">od dana </w:t>
      </w:r>
      <w:r w:rsidR="008E670A">
        <w:rPr>
          <w:rFonts w:cs="Times New Roman" w:hAnsi="Times New Roman" w:ascii="Times New Roman"/>
          <w:sz w:val="24"/>
          <w:szCs w:val="24"/>
        </w:rPr>
        <w:t>20.studenog 2014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zaključen je stečajni postupak nad stečajnim dužnikom </w:t>
      </w:r>
      <w:r w:rsidR="008E670A">
        <w:rPr>
          <w:rFonts w:cs="Times New Roman" w:hAnsi="Times New Roman" w:ascii="Times New Roman"/>
          <w:sz w:val="24"/>
          <w:szCs w:val="24"/>
        </w:rPr>
        <w:t xml:space="preserve">RASTOVAC d.d. "u stečaju" iz </w:t>
      </w:r>
      <w:proofErr w:type="spellStart"/>
      <w:r w:rsidR="008E670A">
        <w:rPr>
          <w:rFonts w:cs="Times New Roman" w:hAnsi="Times New Roman" w:ascii="Times New Roman"/>
          <w:sz w:val="24"/>
          <w:szCs w:val="24"/>
        </w:rPr>
        <w:t>Tisnog</w:t>
      </w:r>
      <w:proofErr w:type="spellEnd"/>
      <w:r w:rsidR="008E670A">
        <w:rPr>
          <w:rFonts w:cs="Times New Roman" w:hAnsi="Times New Roman" w:ascii="Times New Roman"/>
          <w:sz w:val="24"/>
          <w:szCs w:val="24"/>
        </w:rPr>
        <w:t>, Zapadna Gomilica 6, MBS:</w:t>
      </w:r>
      <w:r w:rsidR="008E670A" w:rsidRPr="008E670A">
        <w:t xml:space="preserve"> </w:t>
      </w:r>
      <w:r w:rsidR="008E670A" w:rsidRPr="008E670A">
        <w:rPr>
          <w:rFonts w:cs="Times New Roman" w:hAnsi="Times New Roman" w:ascii="Times New Roman"/>
          <w:sz w:val="24"/>
          <w:szCs w:val="24"/>
        </w:rPr>
        <w:t>060080768</w:t>
      </w:r>
      <w:r w:rsidR="008E670A">
        <w:rPr>
          <w:rFonts w:cs="Times New Roman" w:hAnsi="Times New Roman" w:ascii="Times New Roman"/>
          <w:sz w:val="24"/>
          <w:szCs w:val="24"/>
        </w:rPr>
        <w:t>, OIB:</w:t>
      </w:r>
      <w:r w:rsidR="008E670A" w:rsidRPr="008E670A">
        <w:t xml:space="preserve"> </w:t>
      </w:r>
      <w:r w:rsidR="008E670A" w:rsidRPr="008E670A">
        <w:rPr>
          <w:rFonts w:cs="Times New Roman" w:hAnsi="Times New Roman" w:ascii="Times New Roman"/>
          <w:sz w:val="24"/>
          <w:szCs w:val="24"/>
        </w:rPr>
        <w:t>82113793452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E670A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dana 24</w:t>
      </w:r>
      <w:r w:rsidR="00764D42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</w:t>
      </w:r>
      <w:r w:rsidR="00764D42">
        <w:rPr>
          <w:rFonts w:cs="Times New Roman" w:hAnsi="Times New Roman" w:ascii="Times New Roman"/>
          <w:sz w:val="24"/>
          <w:szCs w:val="24"/>
        </w:rPr>
        <w:t xml:space="preserve"> 2015.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 w:rsidR="00764D42">
        <w:rPr>
          <w:rFonts w:cs="Times New Roman" w:hAnsi="Times New Roman" w:ascii="Times New Roman"/>
          <w:sz w:val="24"/>
          <w:szCs w:val="24"/>
        </w:rPr>
        <w:t>odine stečajni upravitelj stečajne mase stečajnog dužnika predložio je dopunu rješenja pod poslovnim brojem 7 St-</w:t>
      </w:r>
      <w:r>
        <w:rPr>
          <w:rFonts w:cs="Times New Roman" w:hAnsi="Times New Roman" w:ascii="Times New Roman"/>
          <w:sz w:val="24"/>
          <w:szCs w:val="24"/>
        </w:rPr>
        <w:t>30/11-162</w:t>
      </w:r>
      <w:r w:rsidR="00764D42">
        <w:rPr>
          <w:rFonts w:cs="Times New Roman" w:hAnsi="Times New Roman" w:ascii="Times New Roman"/>
          <w:sz w:val="24"/>
          <w:szCs w:val="24"/>
        </w:rPr>
        <w:t xml:space="preserve"> od dana </w:t>
      </w:r>
      <w:r>
        <w:rPr>
          <w:rFonts w:cs="Times New Roman" w:hAnsi="Times New Roman" w:ascii="Times New Roman"/>
          <w:sz w:val="24"/>
          <w:szCs w:val="24"/>
        </w:rPr>
        <w:t>20.studenog 2014</w:t>
      </w:r>
      <w:r w:rsidR="00764D42">
        <w:rPr>
          <w:rFonts w:cs="Times New Roman" w:hAnsi="Times New Roman" w:ascii="Times New Roman"/>
          <w:sz w:val="24"/>
          <w:szCs w:val="24"/>
        </w:rPr>
        <w:t xml:space="preserve">.godine, u pravcu da se stečajna masa upiše u sudski registar, a sve sukladno članku 438. </w:t>
      </w:r>
      <w:r w:rsidR="00B071E3">
        <w:rPr>
          <w:rFonts w:cs="Times New Roman" w:hAnsi="Times New Roman" w:ascii="Times New Roman"/>
          <w:sz w:val="24"/>
          <w:szCs w:val="24"/>
        </w:rPr>
        <w:t>s</w:t>
      </w:r>
      <w:r w:rsidR="00764D42">
        <w:rPr>
          <w:rFonts w:cs="Times New Roman" w:hAnsi="Times New Roman" w:ascii="Times New Roman"/>
          <w:sz w:val="24"/>
          <w:szCs w:val="24"/>
        </w:rPr>
        <w:t>t.1. tč.6. Stečajnog zakona ("Narodne novine" broj 71/15).</w:t>
      </w:r>
    </w:p>
    <w:p w:rsidRDefault="00764D42" w:rsidP="00B071E3" w:rsidR="00764D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Slijedom navedenog, odlučeno je kao u izreci ovog rješenja, te je određen upis navedene stečajne mase stečajnog dužnika u sudski registar, temeljem članka 438. Stečajnog zakona. 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670A" w:rsidP="00B071E3" w:rsidR="00764D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28</w:t>
      </w:r>
      <w:r w:rsidR="00764D42">
        <w:rPr>
          <w:rFonts w:cs="Times New Roman" w:hAnsi="Times New Roman" w:ascii="Times New Roman"/>
          <w:sz w:val="24"/>
          <w:szCs w:val="24"/>
        </w:rPr>
        <w:t xml:space="preserve">. </w:t>
      </w:r>
      <w:r w:rsidR="00B071E3">
        <w:rPr>
          <w:rFonts w:cs="Times New Roman" w:hAnsi="Times New Roman" w:ascii="Times New Roman"/>
          <w:sz w:val="24"/>
          <w:szCs w:val="24"/>
        </w:rPr>
        <w:t>s</w:t>
      </w:r>
      <w:r w:rsidR="00764D42">
        <w:rPr>
          <w:rFonts w:cs="Times New Roman" w:hAnsi="Times New Roman" w:ascii="Times New Roman"/>
          <w:sz w:val="24"/>
          <w:szCs w:val="24"/>
        </w:rPr>
        <w:t xml:space="preserve">iječnja 2016. </w:t>
      </w:r>
      <w:r w:rsidR="00B071E3">
        <w:rPr>
          <w:rFonts w:cs="Times New Roman" w:hAnsi="Times New Roman" w:ascii="Times New Roman"/>
          <w:sz w:val="24"/>
          <w:szCs w:val="24"/>
        </w:rPr>
        <w:t>g</w:t>
      </w:r>
      <w:r w:rsidR="00764D42">
        <w:rPr>
          <w:rFonts w:cs="Times New Roman" w:hAnsi="Times New Roman" w:ascii="Times New Roman"/>
          <w:sz w:val="24"/>
          <w:szCs w:val="24"/>
        </w:rPr>
        <w:t>odine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64D42" w:rsidP="00B071E3" w:rsidR="00764D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64D42" w:rsidP="00B071E3" w:rsidR="00764D4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u roku 8 dana od dana primitka istog. Žalba se podnosi u tri (3) primjerka putem ovog suda za Visoki trgovački sud Republike Hrvatske u Zagrebu. 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-stečajnom upravitelju </w:t>
      </w:r>
      <w:r w:rsidR="008E670A">
        <w:rPr>
          <w:rFonts w:cs="Times New Roman" w:hAnsi="Times New Roman" w:ascii="Times New Roman"/>
          <w:sz w:val="24"/>
          <w:szCs w:val="24"/>
        </w:rPr>
        <w:t xml:space="preserve">Ivan Rude, </w:t>
      </w:r>
      <w:proofErr w:type="spellStart"/>
      <w:r w:rsidR="008E670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="008E670A">
        <w:rPr>
          <w:rFonts w:cs="Times New Roman" w:hAnsi="Times New Roman" w:ascii="Times New Roman"/>
          <w:sz w:val="24"/>
          <w:szCs w:val="24"/>
        </w:rPr>
        <w:t>. iz Šibenika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-e-oglasna ploča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-sudski registar</w:t>
      </w: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64D42" w:rsidP="00764D42" w:rsidR="00764D42" w:rsidRPr="00764D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764D42" w:rsidRPr="00764D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D42"/>
    <w:rsid w:val="00764D42"/>
    <w:rsid w:val="008E670A"/>
    <w:rsid w:val="00AB7C8B"/>
    <w:rsid w:val="00B071E3"/>
    <w:rsid w:val="00BE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D4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E5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2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2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2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2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D4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E5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2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2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2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2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2014.</izvorni_sadrzaj>
    <derivirana_varijabla naziv="DomainObject.Predmet.DatumRjesavanja_1">20.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St-30/2011</izvorni_sadrzaj>
    <derivirana_varijabla naziv="DomainObject.Predmet.OznakaBroj_1">St-30/2011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RASTOVAC d.d. za ugostiteljstvo-turizam-trgovinu-export-import, u stečaju</izvorni_sadrzaj>
    <derivirana_varijabla naziv="DomainObject.Predmet.ProtustrankaFormated_1">  RASTOVAC d.d. za ugostiteljstvo-turizam-trgovinu-export-import, u stečaju</derivirana_varijabla>
  </DomainObject.Predmet.ProtustrankaFormated>
  <DomainObject.Predmet.ProtustrankaFormatedOIB>
    <izvorni_sadrzaj>  RASTOVAC d.d. za ugostiteljstvo-turizam-trgovinu-export-import, u stečaju, OIB 82113793452</izvorni_sadrzaj>
    <derivirana_varijabla naziv="DomainObject.Predmet.ProtustrankaFormatedOIB_1">  RASTOVAC d.d. za ugostiteljstvo-turizam-trgovinu-export-import, u stečaju, OIB 82113793452</derivirana_varijabla>
  </DomainObject.Predmet.ProtustrankaFormatedOIB>
  <DomainObject.Predmet.ProtustrankaFormatedWithAdress>
    <izvorni_sadrzaj> RASTOVAC d.d. za ugostiteljstvo-turizam-trgovinu-export-import, u stečaju, Zapadna Gomilica 6, Tisno</izvorni_sadrzaj>
    <derivirana_varijabla naziv="DomainObject.Predmet.ProtustrankaFormatedWithAdress_1"> RASTOVAC d.d. za ugostiteljstvo-turizam-trgovinu-export-import, u stečaju, Zapadna Gomilica 6, Tisno</derivirana_varijabla>
  </DomainObject.Predmet.ProtustrankaFormatedWithAdress>
  <DomainObject.Predmet.ProtustrankaFormatedWithAdressOIB>
    <izvorni_sadrzaj> RASTOVAC d.d. za ugostiteljstvo-turizam-trgovinu-export-import, u stečaju, OIB 82113793452, Zapadna Gomilica 6, Tisno</izvorni_sadrzaj>
    <derivirana_varijabla naziv="DomainObject.Predmet.ProtustrankaFormatedWithAdressOIB_1"> RASTOVAC d.d. za ugostiteljstvo-turizam-trgovinu-export-import, u stečaju, OIB 82113793452, Zapadna Gomilica 6, Tisno</derivirana_varijabla>
  </DomainObject.Predmet.ProtustrankaFormatedWithAdressOIB>
  <DomainObject.Predmet.ProtustrankaWithAdress>
    <izvorni_sadrzaj>RASTOVAC d.d. za ugostiteljstvo-turizam-trgovinu-export-import, u stečaju Zapadna Gomilica 6, Tisno</izvorni_sadrzaj>
    <derivirana_varijabla naziv="DomainObject.Predmet.ProtustrankaWithAdress_1">RASTOVAC d.d. za ugostiteljstvo-turizam-trgovinu-export-import, u stečaju Zapadna Gomilica 6, Tisno</derivirana_varijabla>
  </DomainObject.Predmet.ProtustrankaWithAdress>
  <DomainObject.Predmet.ProtustrankaWithAdressOIB>
    <izvorni_sadrzaj>RASTOVAC d.d. za ugostiteljstvo-turizam-trgovinu-export-import, u stečaju, OIB 82113793452, Zapadna Gomilica 6, Tisno</izvorni_sadrzaj>
    <derivirana_varijabla naziv="DomainObject.Predmet.ProtustrankaWithAdressOIB_1">RASTOVAC d.d. za ugostiteljstvo-turizam-trgovinu-export-import, u stečaju, OIB 82113793452, Zapadna Gomilica 6, Tisno</derivirana_varijabla>
  </DomainObject.Predmet.ProtustrankaWithAdressOIB>
  <DomainObject.Predmet.ProtustrankaNazivFormated>
    <izvorni_sadrzaj>RASTOVAC d.d. za ugostiteljstvo-turizam-trgovinu-export-import, u stečaju</izvorni_sadrzaj>
    <derivirana_varijabla naziv="DomainObject.Predmet.ProtustrankaNazivFormated_1">RASTOVAC d.d. za ugostiteljstvo-turizam-trgovinu-export-import, u stečaju</derivirana_varijabla>
  </DomainObject.Predmet.ProtustrankaNazivFormated>
  <DomainObject.Predmet.ProtustrankaNazivFormatedOIB>
    <izvorni_sadrzaj>RASTOVAC d.d. za ugostiteljstvo-turizam-trgovinu-export-import, u stečaju, OIB 82113793452</izvorni_sadrzaj>
    <derivirana_varijabla naziv="DomainObject.Predmet.ProtustrankaNazivFormatedOIB_1">RASTOVAC d.d. za ugostiteljstvo-turizam-trgovinu-export-import, u stečaju, OIB 82113793452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DRŽAVNO PRAVOBRANITELJSTVO-SPLITSKO DALMATINSKE ŽUPANIJE zastupanog po punomoćniku ŽDO ŠIBENIK</izvorni_sadrzaj>
    <derivirana_varijabla naziv="DomainObject.Predmet.StrankaFormated_1">  DRŽAVNO PRAVOBRANITELJSTVO-SPLITSKO DALMATINSKE ŽUPANIJE zastupanog po punomoćniku ŽDO ŠIBENIK</derivirana_varijabla>
  </DomainObject.Predmet.StrankaFormated>
  <DomainObject.Predmet.StrankaFormatedOIB>
    <izvorni_sadrzaj>  DRŽAVNO PRAVOBRANITELJSTVO-SPLITSKO DALMATINSKE ŽUPANIJE zastupanog po punomoćniku ŽDO ŠIBENIK</izvorni_sadrzaj>
    <derivirana_varijabla naziv="DomainObject.Predmet.StrankaFormatedOIB_1">  DRŽAVNO PRAVOBRANITELJSTVO-SPLITSKO DALMATINSKE ŽUPANIJE zastupanog po punomoćniku ŽDO ŠIBENIK</derivirana_varijabla>
  </DomainObject.Predmet.StrankaFormatedOIB>
  <DomainObject.Predmet.StrankaFormatedWithAdress>
    <izvorni_sadrzaj> DRŽAVNO PRAVOBRANITELJSTVO-SPLITSKO DALMATINSKE ŽUPANIJE, p.p. 559, 21000 Split zastupanog po punomoćniku ŽDO ŠIBENIK</izvorni_sadrzaj>
    <derivirana_varijabla naziv="DomainObject.Predmet.StrankaFormatedWithAdress_1"> DRŽAVNO PRAVOBRANITELJSTVO-SPLITSKO DALMATINSKE ŽUPANIJE, p.p. 559, 21000 Split zastupanog po punomoćniku ŽDO ŠIBENIK</derivirana_varijabla>
  </DomainObject.Predmet.StrankaFormatedWithAdress>
  <DomainObject.Predmet.StrankaFormatedWithAdressOIB>
    <izvorni_sadrzaj> DRŽAVNO PRAVOBRANITELJSTVO-SPLITSKO DALMATINSKE ŽUPANIJE, p.p. 559, 21000 Split zastupanog po punomoćniku ŽDO ŠIBENIK</izvorni_sadrzaj>
    <derivirana_varijabla naziv="DomainObject.Predmet.StrankaFormatedWithAdressOIB_1"> DRŽAVNO PRAVOBRANITELJSTVO-SPLITSKO DALMATINSKE ŽUPANIJE, p.p. 559, 21000 Split zastupanog po punomoćniku ŽDO ŠIBENIK</derivirana_varijabla>
  </DomainObject.Predmet.StrankaFormatedWithAdressOIB>
  <DomainObject.Predmet.StrankaWithAdress>
    <izvorni_sadrzaj>DRŽAVNO PRAVOBRANITELJSTVO-SPLITSKO DALMATINSKE ŽUPANIJE p.p. 559,21000 Split</izvorni_sadrzaj>
    <derivirana_varijabla naziv="DomainObject.Predmet.StrankaWithAdress_1">DRŽAVNO PRAVOBRANITELJSTVO-SPLITSKO DALMATINSKE ŽUPANIJE p.p. 559,21000 Split</derivirana_varijabla>
  </DomainObject.Predmet.StrankaWithAdress>
  <DomainObject.Predmet.StrankaWithAdressOIB>
    <izvorni_sadrzaj>DRŽAVNO PRAVOBRANITELJSTVO-SPLITSKO DALMATINSKE ŽUPANIJE, p.p. 559,21000 Split</izvorni_sadrzaj>
    <derivirana_varijabla naziv="DomainObject.Predmet.StrankaWithAdressOIB_1">DRŽAVNO PRAVOBRANITELJSTVO-SPLITSKO DALMATINSKE ŽUPANIJE, p.p. 559,21000 Split</derivirana_varijabla>
  </DomainObject.Predmet.StrankaWithAdressOIB>
  <DomainObject.Predmet.StrankaNazivFormated>
    <izvorni_sadrzaj>DRŽAVNO PRAVOBRANITELJSTVO-SPLITSKO DALMATINSKE ŽUPANIJE</izvorni_sadrzaj>
    <derivirana_varijabla naziv="DomainObject.Predmet.StrankaNazivFormated_1">DRŽAVNO PRAVOBRANITELJSTVO-SPLITSKO DALMATINSKE ŽUPANIJE</derivirana_varijabla>
  </DomainObject.Predmet.StrankaNazivFormated>
  <DomainObject.Predmet.StrankaNazivFormatedOIB>
    <izvorni_sadrzaj>DRŽAVNO PRAVOBRANITELJSTVO-SPLITSKO DALMATINSKE ŽUPANIJE</izvorni_sadrzaj>
    <derivirana_varijabla naziv="DomainObject.Predmet.StrankaNazivFormatedOIB_1">DRŽAVNO PRAVOBRANITELJSTVO-SPLITSKO DALMATINSKE ŽUPANIJE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DRŽAVNO PRAVOBRANITELJSTVO-SPLITSKO DALMATINSKE ŽUPANIJE zastupanog po punomoćniku ŽDO ŠIBENIK</item>
    </izvorni_sadrzaj>
    <derivirana_varijabla naziv="DomainObject.Predmet.StrankaListFormated_1">
      <item>DRŽAVNO PRAVOBRANITELJSTVO-SPLITSKO DALMATINSKE ŽUPANIJE zastupanog po punomoćniku ŽDO ŠIBENIK</item>
    </derivirana_varijabla>
  </DomainObject.Predmet.StrankaListFormated>
  <DomainObject.Predmet.StrankaListFormatedOIB>
    <izvorni_sadrzaj>
      <item>DRŽAVNO PRAVOBRANITELJSTVO-SPLITSKO DALMATINSKE ŽUPANIJE zastupanog po punomoćniku ŽDO ŠIBENIK</item>
    </izvorni_sadrzaj>
    <derivirana_varijabla naziv="DomainObject.Predmet.StrankaListFormatedOIB_1">
      <item>DRŽAVNO PRAVOBRANITELJSTVO-SPLITSKO DALMATINSKE ŽUPANIJE zastupanog po punomoćniku ŽDO ŠIBENIK</item>
    </derivirana_varijabla>
  </DomainObject.Predmet.StrankaListFormatedOIB>
  <DomainObject.Predmet.StrankaListFormatedWithAdress>
    <izvorni_sadrzaj>
      <item>DRŽAVNO PRAVOBRANITELJSTVO-SPLITSKO DALMATINSKE ŽUPANIJE, p.p. 559, 21000 Split zastupanog po punomoćniku ŽDO ŠIBENIK</item>
    </izvorni_sadrzaj>
    <derivirana_varijabla naziv="DomainObject.Predmet.StrankaListFormatedWithAdress_1">
      <item>DRŽAVNO PRAVOBRANITELJSTVO-SPLITSKO DALMATINSKE ŽUPANIJE, p.p. 559, 21000 Split zastupanog po punomoćniku ŽDO ŠIBENIK</item>
    </derivirana_varijabla>
  </DomainObject.Predmet.StrankaListFormatedWithAdress>
  <DomainObject.Predmet.StrankaListFormatedWithAdressOIB>
    <izvorni_sadrzaj>
      <item>DRŽAVNO PRAVOBRANITELJSTVO-SPLITSKO DALMATINSKE ŽUPANIJE, p.p. 559, 21000 Split zastupanog po punomoćniku ŽDO ŠIBENIK</item>
    </izvorni_sadrzaj>
    <derivirana_varijabla naziv="DomainObject.Predmet.StrankaListFormatedWithAdressOIB_1">
      <item>DRŽAVNO PRAVOBRANITELJSTVO-SPLITSKO DALMATINSKE ŽUPANIJE, p.p. 559, 21000 Split zastupanog po punomoćniku ŽDO ŠIBENIK</item>
    </derivirana_varijabla>
  </DomainObject.Predmet.StrankaListFormatedWithAdressOIB>
  <DomainObject.Predmet.StrankaListNazivFormated>
    <izvorni_sadrzaj>
      <item>DRŽAVNO PRAVOBRANITELJSTVO-SPLITSKO DALMATINSKE ŽUPANIJE</item>
    </izvorni_sadrzaj>
    <derivirana_varijabla naziv="DomainObject.Predmet.StrankaListNazivFormated_1">
      <item>DRŽAVNO PRAVOBRANITELJSTVO-SPLITSKO DALMATINSKE ŽUPANIJE</item>
    </derivirana_varijabla>
  </DomainObject.Predmet.StrankaListNazivFormated>
  <DomainObject.Predmet.StrankaListNazivFormatedOIB>
    <izvorni_sadrzaj>
      <item>DRŽAVNO PRAVOBRANITELJSTVO-SPLITSKO DALMATINSKE ŽUPANIJE</item>
    </izvorni_sadrzaj>
    <derivirana_varijabla naziv="DomainObject.Predmet.StrankaListNazivFormatedOIB_1">
      <item>DRŽAVNO PRAVOBRANITELJSTVO-SPLITSKO DALMATINSKE ŽUPANIJE</item>
    </derivirana_varijabla>
  </DomainObject.Predmet.StrankaListNazivFormatedOIB>
  <DomainObject.Predmet.ProtuStrankaListFormated>
    <izvorni_sadrzaj>
      <item>RASTOVAC d.d. za ugostiteljstvo-turizam-trgovinu-export-import, u stečaju</item>
    </izvorni_sadrzaj>
    <derivirana_varijabla naziv="DomainObject.Predmet.ProtuStrankaListFormated_1">
      <item>RASTOVAC d.d. za ugostiteljstvo-turizam-trgovinu-export-import, u stečaju</item>
    </derivirana_varijabla>
  </DomainObject.Predmet.ProtuStrankaListFormated>
  <DomainObject.Predmet.ProtuStrankaListFormatedOIB>
    <izvorni_sadrzaj>
      <item>RASTOVAC d.d. za ugostiteljstvo-turizam-trgovinu-export-import, u stečaju, OIB 82113793452</item>
    </izvorni_sadrzaj>
    <derivirana_varijabla naziv="DomainObject.Predmet.ProtuStrankaListFormatedOIB_1">
      <item>RASTOVAC d.d. za ugostiteljstvo-turizam-trgovinu-export-import, u stečaju, OIB 82113793452</item>
    </derivirana_varijabla>
  </DomainObject.Predmet.ProtuStrankaListFormatedOIB>
  <DomainObject.Predmet.ProtuStrankaListFormatedWithAdress>
    <izvorni_sadrzaj>
      <item>RASTOVAC d.d. za ugostiteljstvo-turizam-trgovinu-export-import, u stečaju, Zapadna Gomilica 6, Tisno</item>
    </izvorni_sadrzaj>
    <derivirana_varijabla naziv="DomainObject.Predmet.ProtuStrankaListFormatedWithAdress_1">
      <item>RASTOVAC d.d. za ugostiteljstvo-turizam-trgovinu-export-import, u stečaju, Zapadna Gomilica 6, Tisno</item>
    </derivirana_varijabla>
  </DomainObject.Predmet.ProtuStrankaListFormatedWithAdress>
  <DomainObject.Predmet.ProtuStrankaListFormatedWithAdressOIB>
    <izvorni_sadrzaj>
      <item>RASTOVAC d.d. za ugostiteljstvo-turizam-trgovinu-export-import, u stečaju, OIB 82113793452, Zapadna Gomilica 6, Tisno</item>
    </izvorni_sadrzaj>
    <derivirana_varijabla naziv="DomainObject.Predmet.ProtuStrankaListFormatedWithAdressOIB_1">
      <item>RASTOVAC d.d. za ugostiteljstvo-turizam-trgovinu-export-import, u stečaju, OIB 82113793452, Zapadna Gomilica 6, Tisno</item>
    </derivirana_varijabla>
  </DomainObject.Predmet.ProtuStrankaListFormatedWithAdressOIB>
  <DomainObject.Predmet.ProtuStrankaListNazivFormated>
    <izvorni_sadrzaj>
      <item>RASTOVAC d.d. za ugostiteljstvo-turizam-trgovinu-export-import, u stečaju</item>
    </izvorni_sadrzaj>
    <derivirana_varijabla naziv="DomainObject.Predmet.ProtuStrankaListNazivFormated_1">
      <item>RASTOVAC d.d. za ugostiteljstvo-turizam-trgovinu-export-import, u stečaju</item>
    </derivirana_varijabla>
  </DomainObject.Predmet.ProtuStrankaListNazivFormated>
  <DomainObject.Predmet.ProtuStrankaListNazivFormatedOIB>
    <izvorni_sadrzaj>
      <item>RASTOVAC d.d. za ugostiteljstvo-turizam-trgovinu-export-import, u stečaju, OIB 82113793452</item>
    </izvorni_sadrzaj>
    <derivirana_varijabla naziv="DomainObject.Predmet.ProtuStrankaListNazivFormatedOIB_1">
      <item>RASTOVAC d.d. za ugostiteljstvo-turizam-trgovinu-export-import, u stečaju, OIB 82113793452</item>
    </derivirana_varijabla>
  </DomainObject.Predmet.ProtuStrankaListNazivFormatedOIB>
  <DomainObject.Predmet.OstaliListFormated>
    <izvorni_sadrzaj>
      <item>Igranka Šumera, zamjenik Županijskog državnog odvjetnika u Šibeniku</item>
      <item>ŽDO ŠIBENIK punomoćnik sudionika u postupku DRŽAVNO PRAVOBRANITELJSTVO-SPLITSKO DALMATINSKE ŽUPANIJE</item>
      <item>JADRANSKA BANKA d.d. (razlučni vjerovnik) MATE ŠARIĆ, dipl.iur.</item>
      <item>OPĆINA TISNO, Mladen Oštro, odvjetnik u Splitu</item>
      <item>Odv.Dr.Hanžeković &amp;Partneri d.o.o.</item>
      <item>Ivan Rude</item>
    </izvorni_sadrzaj>
    <derivirana_varijabla naziv="DomainObject.Predmet.OstaliListFormated_1">
      <item>Igranka Šumera, zamjenik Županijskog državnog odvjetnika u Šibeniku</item>
      <item>ŽDO ŠIBENIK punomoćnik sudionika u postupku DRŽAVNO PRAVOBRANITELJSTVO-SPLITSKO DALMATINSKE ŽUPANIJE</item>
      <item>JADRANSKA BANKA d.d. (razlučni vjerovnik) MATE ŠARIĆ, dipl.iur.</item>
      <item>OPĆINA TISNO, Mladen Oštro, odvjetnik u Splitu</item>
      <item>Odv.Dr.Hanžeković &amp;Partneri d.o.o.</item>
      <item>Ivan Rude</item>
    </derivirana_varijabla>
  </DomainObject.Predmet.OstaliListFormated>
  <DomainObject.Predmet.OstaliListFormatedOIB>
    <izvorni_sadrzaj>
      <item>Igranka Šumera, zamjenik Županijskog državnog odvjetnika u Šibeniku, OIB 62915793914</item>
      <item>ŽDO ŠIBENIK punomoćnik sudionika u postupku DRŽAVNO PRAVOBRANITELJSTVO-SPLITSKO DALMATINSKE ŽUPANIJE</item>
      <item>JADRANSKA BANKA d.d. (razlučni vjerovnik) MATE ŠARIĆ, dipl.iur., OIB 02899494784</item>
      <item>OPĆINA TISNO, Mladen Oštro, odvjetnik u Splitu</item>
      <item>Odv.Dr.Hanžeković &amp;Partneri d.o.o., OIB 85127306373</item>
      <item>Ivan Rude, OIB 47128883453</item>
    </izvorni_sadrzaj>
    <derivirana_varijabla naziv="DomainObject.Predmet.OstaliListFormatedOIB_1">
      <item>Igranka Šumera, zamjenik Županijskog državnog odvjetnika u Šibeniku, OIB 62915793914</item>
      <item>ŽDO ŠIBENIK punomoćnik sudionika u postupku DRŽAVNO PRAVOBRANITELJSTVO-SPLITSKO DALMATINSKE ŽUPANIJE</item>
      <item>JADRANSKA BANKA d.d. (razlučni vjerovnik) MATE ŠARIĆ, dipl.iur., OIB 02899494784</item>
      <item>OPĆINA TISNO, Mladen Oštro, odvjetnik u Splitu</item>
      <item>Odv.Dr.Hanžeković &amp;Partneri d.o.o., OIB 85127306373</item>
      <item>Ivan Rude, OIB 47128883453</item>
    </derivirana_varijabla>
  </DomainObject.Predmet.OstaliListFormatedOIB>
  <DomainObject.Predmet.OstaliListFormatedWithAdress>
    <izvorni_sadrzaj>
      <item>Igranka Šumera, zamjenik Županijskog državnog odvjetnika u Šibeniku, Petra Grubišića 3, 22000 Šibenik</item>
      <item>ŽDO ŠIBENIK, Petra Grubišića 6, 22000 Šibenik punomoćnik sudionika u postupku DRŽAVNO PRAVOBRANITELJSTVO-SPLITSKO DALMATINSKE ŽUPANIJE</item>
      <item>JADRANSKA BANKA d.d. (razlučni vjerovnik) MATE ŠARIĆ, dipl.iur., Ante Starčevića 4, 22000 Šibenik</item>
      <item>OPĆINA TISNO, Mladen Oštro, odvjetnik u Splitu, Trg hrvatske bratske zajednice 3/I, 21000 Split</item>
      <item>Odv.Dr.Hanžeković &amp;Partneri d.o.o., Radnička cesta 22., 10000 Zagreb</item>
      <item>Ivan Rude, Miminac 10, 22000 Šibenik</item>
    </izvorni_sadrzaj>
    <derivirana_varijabla naziv="DomainObject.Predmet.OstaliListFormatedWithAdress_1">
      <item>Igranka Šumera, zamjenik Županijskog državnog odvjetnika u Šibeniku, Petra Grubišića 3, 22000 Šibenik</item>
      <item>ŽDO ŠIBENIK, Petra Grubišića 6, 22000 Šibenik punomoćnik sudionika u postupku DRŽAVNO PRAVOBRANITELJSTVO-SPLITSKO DALMATINSKE ŽUPANIJE</item>
      <item>JADRANSKA BANKA d.d. (razlučni vjerovnik) MATE ŠARIĆ, dipl.iur., Ante Starčevića 4, 22000 Šibenik</item>
      <item>OPĆINA TISNO, Mladen Oštro, odvjetnik u Splitu, Trg hrvatske bratske zajednice 3/I, 21000 Split</item>
      <item>Odv.Dr.Hanžeković &amp;Partneri d.o.o., Radnička cesta 22., 10000 Zagreb</item>
      <item>Ivan Rude, Miminac 10, 22000 Šibenik</item>
    </derivirana_varijabla>
  </DomainObject.Predmet.OstaliListFormatedWithAdress>
  <DomainObject.Predmet.OstaliListFormatedWithAdressOIB>
    <izvorni_sadrzaj>
      <item>Igranka Šumera, zamjenik Županijskog državnog odvjetnika u Šibeniku, OIB 62915793914, Petra Grubišića 3, 22000 Šibenik</item>
      <item>ŽDO ŠIBENIK, Petra Grubišića 6, 22000 Šibenik punomoćnik sudionika u postupku DRŽAVNO PRAVOBRANITELJSTVO-SPLITSKO DALMATINSKE ŽUPANIJE</item>
      <item>JADRANSKA BANKA d.d. (razlučni vjerovnik) MATE ŠARIĆ, dipl.iur., OIB 02899494784, Ante Starčevića 4, 22000 Šibenik</item>
      <item>OPĆINA TISNO, Mladen Oštro, odvjetnik u Splitu, Trg hrvatske bratske zajednice 3/I, 21000 Split</item>
      <item>Odv.Dr.Hanžeković &amp;Partneri d.o.o., OIB 85127306373, Radnička cesta 22., 10000 Zagreb</item>
      <item>Ivan Rude, OIB 47128883453, Miminac 10, 22000 Šibenik</item>
    </izvorni_sadrzaj>
    <derivirana_varijabla naziv="DomainObject.Predmet.OstaliListFormatedWithAdressOIB_1">
      <item>Igranka Šumera, zamjenik Županijskog državnog odvjetnika u Šibeniku, OIB 62915793914, Petra Grubišića 3, 22000 Šibenik</item>
      <item>ŽDO ŠIBENIK, Petra Grubišića 6, 22000 Šibenik punomoćnik sudionika u postupku DRŽAVNO PRAVOBRANITELJSTVO-SPLITSKO DALMATINSKE ŽUPANIJE</item>
      <item>JADRANSKA BANKA d.d. (razlučni vjerovnik) MATE ŠARIĆ, dipl.iur., OIB 02899494784, Ante Starčevića 4, 22000 Šibenik</item>
      <item>OPĆINA TISNO, Mladen Oštro, odvjetnik u Splitu, Trg hrvatske bratske zajednice 3/I, 21000 Split</item>
      <item>Odv.Dr.Hanžeković &amp;Partneri d.o.o., OIB 85127306373, Radnička cesta 22., 10000 Zagreb</item>
      <item>Ivan Rude, OIB 47128883453, Miminac 10, 22000 Šibenik</item>
    </derivirana_varijabla>
  </DomainObject.Predmet.OstaliListFormatedWithAdressOIB>
  <DomainObject.Predmet.OstaliListNazivFormated>
    <izvorni_sadrzaj>
      <item>Igranka Šumera, zamjenik Županijskog državnog odvjetnika u Šibeniku</item>
      <item>ŽDO ŠIBENIK</item>
      <item>JADRANSKA BANKA d.d. (razlučni vjerovnik) MATE ŠARIĆ, dipl.iur.</item>
      <item>OPĆINA TISNO, Mladen Oštro, odvjetnik u Splitu</item>
      <item>Odv.Dr.Hanžeković &amp;Partneri d.o.o.</item>
      <item>Ivan Rude</item>
    </izvorni_sadrzaj>
    <derivirana_varijabla naziv="DomainObject.Predmet.OstaliListNazivFormated_1">
      <item>Igranka Šumera, zamjenik Županijskog državnog odvjetnika u Šibeniku</item>
      <item>ŽDO ŠIBENIK</item>
      <item>JADRANSKA BANKA d.d. (razlučni vjerovnik) MATE ŠARIĆ, dipl.iur.</item>
      <item>OPĆINA TISNO, Mladen Oštro, odvjetnik u Splitu</item>
      <item>Odv.Dr.Hanžeković &amp;Partneri d.o.o.</item>
      <item>Ivan Rude</item>
    </derivirana_varijabla>
  </DomainObject.Predmet.OstaliListNazivFormated>
  <DomainObject.Predmet.OstaliListNazivFormatedOIB>
    <izvorni_sadrzaj>
      <item>Igranka Šumera, zamjenik Županijskog državnog odvjetnika u Šibeniku, OIB 62915793914</item>
      <item>ŽDO ŠIBENIK</item>
      <item>JADRANSKA BANKA d.d. (razlučni vjerovnik) MATE ŠARIĆ, dipl.iur., OIB 02899494784</item>
      <item>OPĆINA TISNO, Mladen Oštro, odvjetnik u Splitu</item>
      <item>Odv.Dr.Hanžeković &amp;Partneri d.o.o., OIB 85127306373</item>
      <item>Ivan Rude, OIB 47128883453</item>
    </izvorni_sadrzaj>
    <derivirana_varijabla naziv="DomainObject.Predmet.OstaliListNazivFormatedOIB_1">
      <item>Igranka Šumera, zamjenik Županijskog državnog odvjetnika u Šibeniku, OIB 62915793914</item>
      <item>ŽDO ŠIBENIK</item>
      <item>JADRANSKA BANKA d.d. (razlučni vjerovnik) MATE ŠARIĆ, dipl.iur., OIB 02899494784</item>
      <item>OPĆINA TISNO, Mladen Oštro, odvjetnik u Splitu</item>
      <item>Odv.Dr.Hanžeković &amp;Partneri d.o.o., OIB 85127306373</item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DRŽAVNO PRAVOBRANITELJSTVO-SPLITSKO DALMATINSKE ŽUPANIJE</izvorni_sadrzaj>
    <derivirana_varijabla naziv="DomainObject.Predmet.StrankaIDrugi_1">DRŽAVNO PRAVOBRANITELJSTVO-SPLITSKO DALMATINSKE ŽUPANIJE</derivirana_varijabla>
  </DomainObject.Predmet.StrankaIDrugi>
  <DomainObject.Predmet.ProtustrankaIDrugi>
    <izvorni_sadrzaj>RASTOVAC d.d. za ugostiteljstvo-turizam-trgovinu-export-import, u stečaju</izvorni_sadrzaj>
    <derivirana_varijabla naziv="DomainObject.Predmet.ProtustrankaIDrugi_1">RASTOVAC d.d. za ugostiteljstvo-turizam-trgovinu-export-import, u stečaju</derivirana_varijabla>
  </DomainObject.Predmet.ProtustrankaIDrugi>
  <DomainObject.Predmet.StrankaIDrugiAdressOIB>
    <izvorni_sadrzaj>DRŽAVNO PRAVOBRANITELJSTVO-SPLITSKO DALMATINSKE ŽUPANIJE, p.p. 559, 21000 Split</izvorni_sadrzaj>
    <derivirana_varijabla naziv="DomainObject.Predmet.StrankaIDrugiAdressOIB_1">DRŽAVNO PRAVOBRANITELJSTVO-SPLITSKO DALMATINSKE ŽUPANIJE, p.p. 559, 21000 Split</derivirana_varijabla>
  </DomainObject.Predmet.StrankaIDrugiAdressOIB>
  <DomainObject.Predmet.ProtustrankaIDrugiAdressOIB>
    <izvorni_sadrzaj>RASTOVAC d.d. za ugostiteljstvo-turizam-trgovinu-export-import, u stečaju, OIB 82113793452, Zapadna Gomilica 6, Tisno</izvorni_sadrzaj>
    <derivirana_varijabla naziv="DomainObject.Predmet.ProtustrankaIDrugiAdressOIB_1">RASTOVAC d.d. za ugostiteljstvo-turizam-trgovinu-export-import, u stečaju, OIB 82113793452, Zapadna Gomilica 6,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2014.</izvorni_sadrzaj>
    <derivirana_varijabla naziv="DomainObject.Predmet.OdlukaRjesenje.DatumDonosenjaOdluke_1">20. studenog 2014.</derivirana_varijabla>
  </DomainObject.Predmet.OdlukaRjesenje.DatumDonosenjaOdluke>
  <DomainObject.Predmet.OdlukaRjesenje.DatumPravomocnosti>
    <izvorni_sadrzaj>3. veljače 2015.</izvorni_sadrzaj>
    <derivirana_varijabla naziv="DomainObject.Predmet.OdlukaRjesenje.DatumPravomocnosti_1">3. veljače 2015.</derivirana_varijabla>
  </DomainObject.Predmet.OdlukaRjesenje.DatumPravomocnosti>
  <DomainObject.Predmet.OdlukaRjesenje.Oznaka>
    <izvorni_sadrzaj>St-30/2011-77</izvorni_sadrzaj>
    <derivirana_varijabla naziv="DomainObject.Predmet.OdlukaRjesenje.Oznaka_1">St-30/2011-77</derivirana_varijabla>
  </DomainObject.Predmet.OdlukaRjesenje.Oznaka>
  <DomainObject.Predmet.SudioniciListNaziv>
    <izvorni_sadrzaj>
      <item>RASTOVAC d.d. za ugostiteljstvo-turizam-trgovinu-export-import, u stečaju</item>
      <item>Igranka Šumera, zamjenik Županijskog državnog odvjetnika u Šibeniku</item>
      <item>ŽDO ŠIBENIK</item>
      <item>JADRANSKA BANKA d.d. (razlučni vjerovnik) MATE ŠARIĆ, dipl.iur.</item>
      <item>DRŽAVNO PRAVOBRANITELJSTVO-SPLITSKO DALMATINSKE ŽUPANIJE</item>
      <item>OPĆINA TISNO, Mladen Oštro, odvjetnik u Splitu</item>
      <item>Odv.Dr.Hanžeković &amp;Partneri d.o.o.</item>
      <item>Ivan Rude</item>
    </izvorni_sadrzaj>
    <derivirana_varijabla naziv="DomainObject.Predmet.SudioniciListNaziv_1">
      <item>RASTOVAC d.d. za ugostiteljstvo-turizam-trgovinu-export-import, u stečaju</item>
      <item>Igranka Šumera, zamjenik Županijskog državnog odvjetnika u Šibeniku</item>
      <item>ŽDO ŠIBENIK</item>
      <item>JADRANSKA BANKA d.d. (razlučni vjerovnik) MATE ŠARIĆ, dipl.iur.</item>
      <item>DRŽAVNO PRAVOBRANITELJSTVO-SPLITSKO DALMATINSKE ŽUPANIJE</item>
      <item>OPĆINA TISNO, Mladen Oštro, odvjetnik u Splitu</item>
      <item>Odv.Dr.Hanžeković &amp;Partneri d.o.o.</item>
      <item>Ivan Rude</item>
    </derivirana_varijabla>
  </DomainObject.Predmet.SudioniciListNaziv>
  <DomainObject.Predmet.SudioniciListAdressOIB>
    <izvorni_sadrzaj>
      <item>RASTOVAC d.d. za ugostiteljstvo-turizam-trgovinu-export-import, u stečaju, OIB 82113793452, Zapadna Gomilica 6,Tisno</item>
      <item>Igranka Šumera, zamjenik Županijskog državnog odvjetnika u Šibeniku, OIB 62915793914, Petra Grubišića 3,22000 Šibenik</item>
      <item>ŽDO ŠIBENIK, Petra Grubišića 6,22000 Šibenik</item>
      <item>JADRANSKA BANKA d.d. (razlučni vjerovnik) MATE ŠARIĆ, dipl.iur., OIB 02899494784, Ante Starčevića 4,22000 Šibenik</item>
      <item>DRŽAVNO PRAVOBRANITELJSTVO-SPLITSKO DALMATINSKE ŽUPANIJE, p.p. 559,21000 Split</item>
      <item>OPĆINA TISNO, Mladen Oštro, odvjetnik u Splitu, Trg hrvatske bratske zajednice 3/I,21000 Split</item>
      <item>Odv.Dr.Hanžeković &amp;Partneri d.o.o., OIB 85127306373, Radnička cesta 22.,10000 Zagreb</item>
      <item>Ivan Rude, OIB 47128883453, Miminac 10,22000 Šibenik</item>
    </izvorni_sadrzaj>
    <derivirana_varijabla naziv="DomainObject.Predmet.SudioniciListAdressOIB_1">
      <item>RASTOVAC d.d. za ugostiteljstvo-turizam-trgovinu-export-import, u stečaju, OIB 82113793452, Zapadna Gomilica 6,Tisno</item>
      <item>Igranka Šumera, zamjenik Županijskog državnog odvjetnika u Šibeniku, OIB 62915793914, Petra Grubišića 3,22000 Šibenik</item>
      <item>ŽDO ŠIBENIK, Petra Grubišića 6,22000 Šibenik</item>
      <item>JADRANSKA BANKA d.d. (razlučni vjerovnik) MATE ŠARIĆ, dipl.iur., OIB 02899494784, Ante Starčevića 4,22000 Šibenik</item>
      <item>DRŽAVNO PRAVOBRANITELJSTVO-SPLITSKO DALMATINSKE ŽUPANIJE, p.p. 559,21000 Split</item>
      <item>OPĆINA TISNO, Mladen Oštro, odvjetnik u Splitu, Trg hrvatske bratske zajednice 3/I,21000 Split</item>
      <item>Odv.Dr.Hanžeković &amp;Partneri d.o.o., OIB 85127306373, Radnička cesta 22.,10000 Zagreb</item>
      <item>Ivan Rude,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82113793452</item>
      <item>, OIB 62915793914</item>
      <item>, OIB null</item>
      <item>, OIB 02899494784</item>
      <item>, OIB null</item>
      <item>, OIB null</item>
      <item>, OIB 85127306373</item>
      <item>, OIB 47128883453</item>
    </izvorni_sadrzaj>
    <derivirana_varijabla naziv="DomainObject.Predmet.SudioniciListNazivOIB_1">
      <item>, OIB 82113793452</item>
      <item>, OIB 62915793914</item>
      <item>, OIB null</item>
      <item>, OIB 02899494784</item>
      <item>, OIB null</item>
      <item>, OIB null</item>
      <item>, OIB 85127306373</item>
      <item>, OIB 47128883453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1869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2016-01-28T10:33:00Z</dcterms:created>
  <dc:creator>Joško Livaković</dc:creator>
  <cp:lastModifiedBy>Joško Livaković</cp:lastModifiedBy>
  <cp:lastPrinted>2016-01-28T10:33:00Z</cp:lastPrinted>
  <dcterms:modified xmlns:xsi="http://www.w3.org/2001/XMLSchema-instance" xsi:type="dcterms:W3CDTF">2016-01-28T10:34:00Z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