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bead7" w14:paraId="d9bead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5A69A3">
        <w:t>8890</w:t>
      </w:r>
      <w:proofErr w:type="spellEnd"/>
      <w:r w:rsidR="00A2292A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56E32">
        <w:t>1</w:t>
      </w:r>
      <w:r w:rsidR="002D2AD1">
        <w:t>3</w:t>
      </w:r>
      <w:proofErr w:type="spellEnd"/>
      <w:r w:rsidR="00F56E32">
        <w:t>.</w:t>
      </w:r>
      <w:r w:rsidR="003D7894">
        <w:t xml:space="preserve"> siječnja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proofErr w:type="spellStart"/>
      <w:r w:rsidR="005A69A3">
        <w:t>BPZ</w:t>
      </w:r>
      <w:proofErr w:type="spellEnd"/>
      <w:r w:rsidR="005A69A3">
        <w:t xml:space="preserve"> </w:t>
      </w:r>
      <w:proofErr w:type="spellStart"/>
      <w:r w:rsidR="005A69A3">
        <w:t>ZMAJEVAC</w:t>
      </w:r>
      <w:proofErr w:type="spellEnd"/>
      <w:r w:rsidR="005A69A3">
        <w:t xml:space="preserve">, </w:t>
      </w:r>
      <w:proofErr w:type="spellStart"/>
      <w:r w:rsidR="005A69A3">
        <w:t>NOVSKA</w:t>
      </w:r>
      <w:proofErr w:type="spellEnd"/>
      <w:r w:rsidR="005A69A3">
        <w:t xml:space="preserve">, Osječka </w:t>
      </w:r>
      <w:proofErr w:type="spellStart"/>
      <w:r w:rsidR="005A69A3">
        <w:t>70</w:t>
      </w:r>
      <w:proofErr w:type="spellEnd"/>
      <w:r w:rsidR="005A69A3">
        <w:t xml:space="preserve">, </w:t>
      </w:r>
      <w:r w:rsidR="005B3757">
        <w:t xml:space="preserve"> </w:t>
      </w:r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5A69A3">
        <w:t>85298272388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BC5BF4">
        <w:t>296.341,15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675EDF">
        <w:t>1</w:t>
      </w:r>
      <w:r w:rsidR="002D2AD1">
        <w:t>3</w:t>
      </w:r>
      <w:proofErr w:type="spellEnd"/>
      <w:r w:rsidR="003D7894">
        <w:t xml:space="preserve">. siječnja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57F60"/>
    <w:rsid w:val="00083CBA"/>
    <w:rsid w:val="000A5359"/>
    <w:rsid w:val="00114EAD"/>
    <w:rsid w:val="00185571"/>
    <w:rsid w:val="001A49F4"/>
    <w:rsid w:val="001E50FB"/>
    <w:rsid w:val="001F6933"/>
    <w:rsid w:val="00224CFA"/>
    <w:rsid w:val="00230A63"/>
    <w:rsid w:val="00263D6D"/>
    <w:rsid w:val="00264D19"/>
    <w:rsid w:val="00297E94"/>
    <w:rsid w:val="002D2AD1"/>
    <w:rsid w:val="00301652"/>
    <w:rsid w:val="00325398"/>
    <w:rsid w:val="00354E8F"/>
    <w:rsid w:val="003750C2"/>
    <w:rsid w:val="0038246E"/>
    <w:rsid w:val="00384E53"/>
    <w:rsid w:val="003D35F9"/>
    <w:rsid w:val="003D65AE"/>
    <w:rsid w:val="003D7894"/>
    <w:rsid w:val="003E3A15"/>
    <w:rsid w:val="00410B69"/>
    <w:rsid w:val="00413F4C"/>
    <w:rsid w:val="0045172A"/>
    <w:rsid w:val="0045539B"/>
    <w:rsid w:val="004821CF"/>
    <w:rsid w:val="004B337A"/>
    <w:rsid w:val="004F3962"/>
    <w:rsid w:val="0053446F"/>
    <w:rsid w:val="00572798"/>
    <w:rsid w:val="00590AEF"/>
    <w:rsid w:val="00591994"/>
    <w:rsid w:val="00595CBA"/>
    <w:rsid w:val="005A0039"/>
    <w:rsid w:val="005A69A3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9A5B9F"/>
    <w:rsid w:val="00A2292A"/>
    <w:rsid w:val="00A71431"/>
    <w:rsid w:val="00A939CA"/>
    <w:rsid w:val="00AC4528"/>
    <w:rsid w:val="00AD027A"/>
    <w:rsid w:val="00AE3337"/>
    <w:rsid w:val="00B016C0"/>
    <w:rsid w:val="00B82F18"/>
    <w:rsid w:val="00BC5BF4"/>
    <w:rsid w:val="00BE6D7D"/>
    <w:rsid w:val="00C2233E"/>
    <w:rsid w:val="00C44EA4"/>
    <w:rsid w:val="00C60FC4"/>
    <w:rsid w:val="00C836B9"/>
    <w:rsid w:val="00C958E9"/>
    <w:rsid w:val="00CB52CB"/>
    <w:rsid w:val="00CC06E0"/>
    <w:rsid w:val="00CE7362"/>
    <w:rsid w:val="00CE7932"/>
    <w:rsid w:val="00D01B78"/>
    <w:rsid w:val="00D4646D"/>
    <w:rsid w:val="00D66226"/>
    <w:rsid w:val="00E16172"/>
    <w:rsid w:val="00E52870"/>
    <w:rsid w:val="00EC3302"/>
    <w:rsid w:val="00EC6616"/>
    <w:rsid w:val="00EC7DBB"/>
    <w:rsid w:val="00ED6AA8"/>
    <w:rsid w:val="00F013D6"/>
    <w:rsid w:val="00F034D3"/>
    <w:rsid w:val="00F3285F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7F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F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F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F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F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7F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F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F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F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F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8890</izvorni_sadrzaj>
    <derivirana_varijabla naziv="DomainObject.Predmet.Broj_1">8890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St-8890/2015</izvorni_sadrzaj>
    <derivirana_varijabla naziv="DomainObject.Predmet.OznakaBroj_1">St-8890/2015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poljoprivredna zadruga ZMAJEVAC</izvorni_sadrzaj>
    <derivirana_varijabla naziv="DomainObject.Predmet.ProtustrankaFormated_1">  Braniteljska poljoprivredna zadruga ZMAJEVAC</derivirana_varijabla>
  </DomainObject.Predmet.ProtustrankaFormated>
  <DomainObject.Predmet.ProtustrankaFormatedOIB>
    <izvorni_sadrzaj>  Braniteljska poljoprivredna zadruga ZMAJEVAC, OIB 85298272388</izvorni_sadrzaj>
    <derivirana_varijabla naziv="DomainObject.Predmet.ProtustrankaFormatedOIB_1">  Braniteljska poljoprivredna zadruga ZMAJEVAC, OIB 85298272388</derivirana_varijabla>
  </DomainObject.Predmet.ProtustrankaFormatedOIB>
  <DomainObject.Predmet.ProtustrankaFormatedWithAdress>
    <izvorni_sadrzaj> Braniteljska poljoprivredna zadruga ZMAJEVAC, Osječka 70, 44330 Novska</izvorni_sadrzaj>
    <derivirana_varijabla naziv="DomainObject.Predmet.ProtustrankaFormatedWithAdress_1"> Braniteljska poljoprivredna zadruga ZMAJEVAC, Osječka 70, 44330 Novska</derivirana_varijabla>
  </DomainObject.Predmet.ProtustrankaFormatedWithAdress>
  <DomainObject.Predmet.ProtustrankaFormatedWithAdressOIB>
    <izvorni_sadrzaj> Braniteljska poljoprivredna zadruga ZMAJEVAC, OIB 85298272388, Osječka 70, 44330 Novska</izvorni_sadrzaj>
    <derivirana_varijabla naziv="DomainObject.Predmet.ProtustrankaFormatedWithAdressOIB_1"> Braniteljska poljoprivredna zadruga ZMAJEVAC, OIB 85298272388, Osječka 70, 44330 Novska</derivirana_varijabla>
  </DomainObject.Predmet.ProtustrankaFormatedWithAdressOIB>
  <DomainObject.Predmet.ProtustrankaWithAdress>
    <izvorni_sadrzaj>Braniteljska poljoprivredna zadruga ZMAJEVAC Osječka 70, 44330 Novska</izvorni_sadrzaj>
    <derivirana_varijabla naziv="DomainObject.Predmet.ProtustrankaWithAdress_1">Braniteljska poljoprivredna zadruga ZMAJEVAC Osječka 70, 44330 Novska</derivirana_varijabla>
  </DomainObject.Predmet.ProtustrankaWithAdress>
  <DomainObject.Predmet.ProtustrankaWithAdressOIB>
    <izvorni_sadrzaj>Braniteljska poljoprivredna zadruga ZMAJEVAC, OIB 85298272388, Osječka 70, 44330 Novska</izvorni_sadrzaj>
    <derivirana_varijabla naziv="DomainObject.Predmet.ProtustrankaWithAdressOIB_1">Braniteljska poljoprivredna zadruga ZMAJEVAC, OIB 85298272388, Osječka 70, 44330 Novska</derivirana_varijabla>
  </DomainObject.Predmet.ProtustrankaWithAdressOIB>
  <DomainObject.Predmet.ProtustrankaNazivFormated>
    <izvorni_sadrzaj>Braniteljska poljoprivredna zadruga ZMAJEVAC</izvorni_sadrzaj>
    <derivirana_varijabla naziv="DomainObject.Predmet.ProtustrankaNazivFormated_1">Braniteljska poljoprivredna zadruga ZMAJEVAC</derivirana_varijabla>
  </DomainObject.Predmet.ProtustrankaNazivFormated>
  <DomainObject.Predmet.ProtustrankaNazivFormatedOIB>
    <izvorni_sadrzaj>Braniteljska poljoprivredna zadruga ZMAJEVAC, OIB 85298272388</izvorni_sadrzaj>
    <derivirana_varijabla naziv="DomainObject.Predmet.ProtustrankaNazivFormatedOIB_1">Braniteljska poljoprivredna zadruga ZMAJEVAC, OIB 85298272388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Braniteljska poljoprivredna zadruga ZMAJEVAC</item>
    </izvorni_sadrzaj>
    <derivirana_varijabla naziv="DomainObject.Predmet.ProtuStrankaListFormated_1">
      <item>Braniteljska poljoprivredna zadruga ZMAJEVAC</item>
    </derivirana_varijabla>
  </DomainObject.Predmet.ProtuStrankaListFormated>
  <DomainObject.Predmet.ProtuStrankaListFormatedOIB>
    <izvorni_sadrzaj>
      <item>Braniteljska poljoprivredna zadruga ZMAJEVAC, OIB 85298272388</item>
    </izvorni_sadrzaj>
    <derivirana_varijabla naziv="DomainObject.Predmet.ProtuStrankaListFormatedOIB_1">
      <item>Braniteljska poljoprivredna zadruga ZMAJEVAC, OIB 85298272388</item>
    </derivirana_varijabla>
  </DomainObject.Predmet.ProtuStrankaListFormatedOIB>
  <DomainObject.Predmet.ProtuStrankaListFormatedWithAdress>
    <izvorni_sadrzaj>
      <item>Braniteljska poljoprivredna zadruga ZMAJEVAC, Osječka 70, 44330 Novska</item>
    </izvorni_sadrzaj>
    <derivirana_varijabla naziv="DomainObject.Predmet.ProtuStrankaListFormatedWithAdress_1">
      <item>Braniteljska poljoprivredna zadruga ZMAJEVAC, Osječka 70, 44330 Novska</item>
    </derivirana_varijabla>
  </DomainObject.Predmet.ProtuStrankaListFormatedWithAdress>
  <DomainObject.Predmet.ProtuStrankaListFormatedWithAdressOIB>
    <izvorni_sadrzaj>
      <item>Braniteljska poljoprivredna zadruga ZMAJEVAC, OIB 85298272388, Osječka 70, 44330 Novska</item>
    </izvorni_sadrzaj>
    <derivirana_varijabla naziv="DomainObject.Predmet.ProtuStrankaListFormatedWithAdressOIB_1">
      <item>Braniteljska poljoprivredna zadruga ZMAJEVAC, OIB 85298272388, Osječka 70, 44330 Novska</item>
    </derivirana_varijabla>
  </DomainObject.Predmet.ProtuStrankaListFormatedWithAdressOIB>
  <DomainObject.Predmet.ProtuStrankaListNazivFormated>
    <izvorni_sadrzaj>
      <item>Braniteljska poljoprivredna zadruga ZMAJEVAC</item>
    </izvorni_sadrzaj>
    <derivirana_varijabla naziv="DomainObject.Predmet.ProtuStrankaListNazivFormated_1">
      <item>Braniteljska poljoprivredna zadruga ZMAJEVAC</item>
    </derivirana_varijabla>
  </DomainObject.Predmet.ProtuStrankaListNazivFormated>
  <DomainObject.Predmet.ProtuStrankaListNazivFormatedOIB>
    <izvorni_sadrzaj>
      <item>Braniteljska poljoprivredna zadruga ZMAJEVAC, OIB 85298272388</item>
    </izvorni_sadrzaj>
    <derivirana_varijabla naziv="DomainObject.Predmet.ProtuStrankaListNazivFormatedOIB_1">
      <item>Braniteljska poljoprivredna zadruga ZMAJEVAC, OIB 85298272388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Braniteljska poljoprivredna zadruga ZMAJEVAC</izvorni_sadrzaj>
    <derivirana_varijabla naziv="DomainObject.Predmet.ProtustrankaIDrugi_1">Braniteljska poljoprivredna zadruga ZMAJEVAC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Braniteljska poljoprivredna zadruga ZMAJEVAC, OIB 85298272388, Osječka 70, 44330 Novska</izvorni_sadrzaj>
    <derivirana_varijabla naziv="DomainObject.Predmet.ProtustrankaIDrugiAdressOIB_1">Braniteljska poljoprivredna zadruga ZMAJEVAC, OIB 85298272388, Osječka 70,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Braniteljska poljoprivredna zadruga ZMAJEVAC</item>
    </izvorni_sadrzaj>
    <derivirana_varijabla naziv="DomainObject.Predmet.SudioniciListNaziv_1">
      <item>FINA Regionalni centar Zagreb</item>
      <item>Braniteljska poljoprivredna zadruga ZMAJEVAC</item>
    </derivirana_varijabla>
  </DomainObject.Predmet.SudioniciListNaziv>
  <DomainObject.Predmet.SudioniciListAdressOIB>
    <izvorni_sadrzaj>
      <item>FINA Regionalni centar Zagreb, OIB 85821130368, Trg svibanjskih žrtava 1995. 1,10000 Zagreb</item>
      <item>Braniteljska poljoprivredna zadruga ZMAJEVAC, OIB 85298272388, Osječka 70,44330 Novska</item>
    </izvorni_sadrzaj>
    <derivirana_varijabla naziv="DomainObject.Predmet.SudioniciListAdressOIB_1">
      <item>FINA Regionalni centar Zagreb, OIB 85821130368, Trg svibanjskih žrtava 1995. 1,10000 Zagreb</item>
      <item>Braniteljska poljoprivredna zadruga ZMAJEVAC, OIB 85298272388, Osječka 70,44330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85298272388</item>
    </izvorni_sadrzaj>
    <derivirana_varijabla naziv="DomainObject.Predmet.SudioniciListNazivOIB_1">
      <item>, OIB 85821130368</item>
      <item>, OIB 85298272388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1276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2016-01-13T09:58:00Z</dcterms:created>
  <dc:creator>ilukac</dc:creator>
  <cp:lastModifiedBy>Ivanka Lukač</cp:lastModifiedBy>
  <cp:lastPrinted>2016-01-13T09:33:00Z</cp:lastPrinted>
  <dcterms:modified xmlns:xsi="http://www.w3.org/2001/XMLSchema-instance" xsi:type="dcterms:W3CDTF">2016-01-13T14:16:00Z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