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71e23" w14:paraId="da71e23" w:rsidRDefault="007D631E" w:rsidP="002D60CE" w:rsidR="007D631E">
      <w:pPr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26D86" w:rsidP="002D60CE" w:rsidR="00726D86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193510">
        <w:t>-2879</w:t>
      </w:r>
      <w:r w:rsidR="00C90682">
        <w:t>/16</w:t>
      </w:r>
      <w:r w:rsidR="00726D86">
        <w:t>-11</w:t>
      </w:r>
    </w:p>
    <w:p w:rsidRDefault="002D60CE" w:rsidP="002D60CE" w:rsidR="002D60CE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>rebu, po sucu Gordanu Zubaku, u</w:t>
      </w:r>
      <w:r w:rsidR="00CC0B95">
        <w:rPr>
          <w:lang w:val="pt-BR"/>
        </w:rPr>
        <w:t xml:space="preserve"> stečajnom postupku</w:t>
      </w:r>
      <w:r w:rsidRPr="00F53100">
        <w:rPr>
          <w:lang w:val="pt-BR"/>
        </w:rPr>
        <w:t xml:space="preserve"> u povodu prijedloga predlagatelja </w:t>
      </w:r>
      <w:r w:rsidR="00591F57" w:rsidRPr="00591F57">
        <w:rPr>
          <w:lang w:val="pt-BR"/>
        </w:rPr>
        <w:t xml:space="preserve">FINANCIJSKE AGENCIJE, Zagreb, Ulica grada Vukovara 70, OIB: </w:t>
      </w:r>
      <w:r w:rsidR="00591F57" w:rsidRPr="00591F57">
        <w:t>85821130368</w:t>
      </w:r>
      <w:r w:rsidR="00591F57" w:rsidRPr="00591F57">
        <w:rPr>
          <w:lang w:val="pt-BR"/>
        </w:rPr>
        <w:t xml:space="preserve">, za otvaranje stečajnog postupka nad dužnikom </w:t>
      </w:r>
      <w:r w:rsidR="00193510" w:rsidRPr="00193510">
        <w:rPr>
          <w:lang w:val="pt-BR"/>
        </w:rPr>
        <w:t xml:space="preserve">MIŠETIĆ USLUGE j.d.o.o., Zagreb, Siječanjska 5, OIB: </w:t>
      </w:r>
      <w:r w:rsidR="00193510" w:rsidRPr="00193510">
        <w:t>47384217940</w:t>
      </w:r>
      <w:r w:rsidR="002D60CE" w:rsidRPr="007D631E">
        <w:rPr>
          <w:lang w:val="pt-BR"/>
        </w:rPr>
        <w:t>,</w:t>
      </w:r>
      <w:r w:rsidR="000B22E7" w:rsidRPr="007D631E">
        <w:rPr>
          <w:lang w:val="pt-BR"/>
        </w:rPr>
        <w:t xml:space="preserve"> </w:t>
      </w:r>
      <w:r w:rsidR="00193510">
        <w:rPr>
          <w:lang w:val="pt-BR"/>
        </w:rPr>
        <w:t>1. lipnja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193510" w:rsidRPr="00193510">
        <w:rPr>
          <w:lang w:val="pt-BR"/>
        </w:rPr>
        <w:t xml:space="preserve">dužnikom MIŠETIĆ USLUGE j.d.o.o., Zagreb, Siječanjska 5, OIB: </w:t>
      </w:r>
      <w:r w:rsidR="00193510" w:rsidRPr="00193510">
        <w:t>47384217940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93510">
        <w:t>2879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B5C4E" w:rsidP="000B5C4E" w:rsidR="000B5C4E" w:rsidRPr="000B5C4E">
      <w:pPr>
        <w:pStyle w:val="Tijeloteksta"/>
        <w:ind w:firstLine="708"/>
        <w:rPr>
          <w:lang w:val="pt-BR"/>
        </w:rPr>
      </w:pPr>
      <w:r w:rsidRPr="000B5C4E">
        <w:t xml:space="preserve">Financijska agencija, Regionalni centar Zagreb, podnijela je ovom sudu prijedlog za otvaranje stečajnog postupka </w:t>
      </w:r>
      <w:r w:rsidR="00193510" w:rsidRPr="00193510">
        <w:rPr>
          <w:lang w:val="pt-BR"/>
        </w:rPr>
        <w:t>MIŠETIĆ USLUGE j.d.o.o., Zagreb, Siječanjska 5</w:t>
      </w:r>
      <w:r w:rsidRPr="000B5C4E">
        <w:rPr>
          <w:lang w:val="pt-BR"/>
        </w:rPr>
        <w:t>.</w:t>
      </w:r>
    </w:p>
    <w:p w:rsidRDefault="000B5C4E" w:rsidP="000B5C4E" w:rsidR="000B5C4E" w:rsidRPr="000B5C4E">
      <w:pPr>
        <w:pStyle w:val="Tijeloteksta"/>
        <w:rPr>
          <w:lang w:val="pt-BR"/>
        </w:rPr>
      </w:pPr>
    </w:p>
    <w:p w:rsidRDefault="00193510" w:rsidP="00193510" w:rsidR="00193510" w:rsidRPr="00193510">
      <w:pPr>
        <w:pStyle w:val="Tijeloteksta"/>
        <w:ind w:firstLine="708"/>
      </w:pPr>
      <w:r w:rsidRPr="00193510">
        <w:t>Prijedlog je podnesen na temelju čl. 444. st. 2. Stečajnog zakona („Narodne novine“ broj 71/15, dalje: SZ).</w:t>
      </w:r>
    </w:p>
    <w:p w:rsidRDefault="00193510" w:rsidP="00193510" w:rsidR="00193510" w:rsidRPr="00193510">
      <w:pPr>
        <w:pStyle w:val="Tijeloteksta"/>
        <w:ind w:firstLine="708"/>
      </w:pPr>
    </w:p>
    <w:p w:rsidRDefault="00193510" w:rsidP="00193510" w:rsidR="00193510" w:rsidRPr="00193510">
      <w:pPr>
        <w:pStyle w:val="Tijeloteksta"/>
        <w:ind w:firstLine="708"/>
        <w:rPr>
          <w:lang w:val="en-GB"/>
        </w:rPr>
      </w:pPr>
      <w:r w:rsidRPr="00193510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338 dana, u ukupnom iznosu od 46,83 kn, kao i da dužnik ima 1 zaposlenog. </w:t>
      </w:r>
      <w:r w:rsidRPr="0019351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93510" w:rsidP="00193510" w:rsidR="00193510" w:rsidRPr="00193510">
      <w:pPr>
        <w:pStyle w:val="Tijeloteksta"/>
        <w:ind w:firstLine="708"/>
      </w:pPr>
    </w:p>
    <w:p w:rsidRDefault="00193510" w:rsidP="00193510" w:rsidR="00193510" w:rsidRPr="00193510">
      <w:pPr>
        <w:pStyle w:val="Tijeloteksta"/>
        <w:ind w:firstLine="708"/>
      </w:pPr>
      <w:r w:rsidRPr="00193510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193510" w:rsidP="00C90682" w:rsidR="00193510">
      <w:pPr>
        <w:pStyle w:val="Tijeloteksta"/>
        <w:ind w:firstLine="708"/>
      </w:pPr>
    </w:p>
    <w:p w:rsidRDefault="0059075B" w:rsidP="00C90682" w:rsidR="000C1F96">
      <w:pPr>
        <w:pStyle w:val="Tijeloteksta"/>
        <w:ind w:firstLine="708"/>
      </w:pPr>
      <w:r>
        <w:t xml:space="preserve">Sud je rješenjem od </w:t>
      </w:r>
      <w:r w:rsidR="00CC0B95">
        <w:t>30</w:t>
      </w:r>
      <w:r w:rsidR="005C6039">
        <w:t>. ožujka</w:t>
      </w:r>
      <w:r w:rsidR="003D0115">
        <w:t xml:space="preserve"> 2016</w:t>
      </w:r>
      <w:r w:rsidR="00901CFD">
        <w:t xml:space="preserve">. pokrenuo prethodni postupak nad dužnikom, a </w:t>
      </w:r>
      <w:r w:rsidR="00C90682">
        <w:br/>
      </w:r>
      <w:r w:rsidR="00193510">
        <w:t>1. lipnja</w:t>
      </w:r>
      <w:r w:rsidR="00901CFD">
        <w:t xml:space="preserve"> 2016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5C6039">
        <w:lastRenderedPageBreak/>
        <w:t>Zastupnik po zakonu dužnika pristupio</w:t>
      </w:r>
      <w:r w:rsidR="00C90682">
        <w:t xml:space="preserve"> je na naveden</w:t>
      </w:r>
      <w:r w:rsidR="005C6039">
        <w:t>o ročište</w:t>
      </w:r>
      <w:r w:rsidR="000B5C4E">
        <w:t xml:space="preserve"> te je izjavio</w:t>
      </w:r>
      <w:r w:rsidR="00C162AA">
        <w:t xml:space="preserve"> da os</w:t>
      </w:r>
      <w:r w:rsidR="00193510">
        <w:t>taje kod navoda iz podneska od 12</w:t>
      </w:r>
      <w:r w:rsidR="00C162AA">
        <w:t>. travnja 2016. iz kojeg proizlazi kako dužnik nema imovinu</w:t>
      </w:r>
      <w:r w:rsidR="00C90682">
        <w:t xml:space="preserve">. </w:t>
      </w:r>
      <w:r w:rsidR="00973C2C">
        <w:t>Zastupnik po zakonu dužnika nije osporio</w:t>
      </w:r>
      <w:r w:rsidR="000C1F96">
        <w:t xml:space="preserve"> predl</w:t>
      </w:r>
      <w:r w:rsidR="0005307D">
        <w:t>a</w:t>
      </w:r>
      <w:r w:rsidR="000C1F96">
        <w:t xml:space="preserve">gateljeve </w:t>
      </w:r>
      <w:r w:rsidR="0005307D">
        <w:t>tvrdnje</w:t>
      </w:r>
      <w:r w:rsidR="000C1F96">
        <w:t xml:space="preserve"> o postojanju stečajnog razloga nesposobnosti za plaćanje.</w:t>
      </w:r>
    </w:p>
    <w:p w:rsidRDefault="00193510" w:rsidP="009B1748" w:rsidR="00193510">
      <w:pPr>
        <w:pStyle w:val="Tijeloteksta"/>
        <w:ind w:firstLine="708"/>
      </w:pP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93510">
      <w:pPr>
        <w:jc w:val="both"/>
      </w:pPr>
      <w:r w:rsidRPr="00B9015B">
        <w:t xml:space="preserve">         </w:t>
      </w:r>
      <w:r>
        <w:t xml:space="preserve">    </w:t>
      </w:r>
    </w:p>
    <w:p w:rsidRDefault="001861A1" w:rsidP="00193510" w:rsidR="001861A1">
      <w:pPr>
        <w:ind w:firstLine="708"/>
        <w:jc w:val="both"/>
      </w:pPr>
      <w:r>
        <w:t>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193510">
      <w:pPr>
        <w:jc w:val="both"/>
      </w:pPr>
      <w:r>
        <w:tab/>
      </w:r>
    </w:p>
    <w:p w:rsidRDefault="009B1748" w:rsidP="00193510" w:rsidR="009B1748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="00CC0B95">
        <w:t>troškove</w:t>
      </w:r>
      <w:r w:rsidRPr="00134F3A">
        <w:t xml:space="preserve">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 w:rsidR="003D0115"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</w:t>
      </w:r>
      <w:r w:rsidR="00591F57">
        <w:t>istrativnih poslova mjesečno 1.0</w:t>
      </w:r>
      <w:r>
        <w:t>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B1748" w:rsidP="009B1748" w:rsidR="00193510">
      <w:pPr>
        <w:jc w:val="both"/>
      </w:pPr>
      <w:r>
        <w:tab/>
      </w:r>
    </w:p>
    <w:p w:rsidRDefault="009B1748" w:rsidP="00193510" w:rsidR="009B1748" w:rsidRPr="007D631E">
      <w:pPr>
        <w:ind w:firstLine="708"/>
        <w:jc w:val="both"/>
      </w:pP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7D631E">
      <w:r w:rsidRPr="007D631E">
        <w:t xml:space="preserve">        </w:t>
      </w:r>
    </w:p>
    <w:p w:rsidRDefault="001013EE" w:rsidP="002C3072" w:rsidR="00065B42" w:rsidRPr="007D631E">
      <w:pPr>
        <w:jc w:val="center"/>
      </w:pPr>
      <w:r w:rsidRPr="007D631E">
        <w:t xml:space="preserve">U </w:t>
      </w:r>
      <w:r w:rsidR="00065B42" w:rsidRPr="007D631E">
        <w:t>Zagreb</w:t>
      </w:r>
      <w:r w:rsidR="009B3D51" w:rsidRPr="007D631E">
        <w:t>u</w:t>
      </w:r>
      <w:r w:rsidR="00193510">
        <w:t xml:space="preserve"> 1. lipnja</w:t>
      </w:r>
      <w:r w:rsidR="002C3072" w:rsidRPr="007D631E">
        <w:t xml:space="preserve"> 2016</w:t>
      </w:r>
      <w:r w:rsidR="00065B42" w:rsidRPr="007D631E">
        <w:t>.</w:t>
      </w:r>
    </w:p>
    <w:p w:rsidRDefault="00065B42" w:rsidP="00065B42" w:rsidR="00065B42" w:rsidRPr="007D631E">
      <w:r w:rsidRPr="007D631E">
        <w:t xml:space="preserve">                     </w:t>
      </w:r>
    </w:p>
    <w:p w:rsidRDefault="001013EE" w:rsidP="00915F85" w:rsidR="00065B42" w:rsidRPr="007D631E">
      <w:pPr>
        <w:jc w:val="right"/>
      </w:pPr>
      <w:r w:rsidRPr="007D631E">
        <w:t xml:space="preserve">                                                                                                      </w:t>
      </w:r>
      <w:r w:rsidR="00065B42" w:rsidRPr="007D631E">
        <w:t>Sudac:</w:t>
      </w:r>
    </w:p>
    <w:p w:rsidRDefault="001013EE" w:rsidP="00915F85" w:rsidR="00065B42">
      <w:pPr>
        <w:jc w:val="right"/>
      </w:pPr>
      <w:r w:rsidRPr="007D631E">
        <w:t>Gordan Zubak</w:t>
      </w:r>
      <w:r w:rsidR="00726D86">
        <w:t>, v.r.</w:t>
      </w:r>
      <w:r w:rsidR="00915F85">
        <w:t xml:space="preserve"> </w:t>
      </w:r>
    </w:p>
    <w:p w:rsidRDefault="00915F85" w:rsidP="00915F85" w:rsidR="00915F85" w:rsidRPr="007D631E">
      <w:pPr>
        <w:jc w:val="right"/>
      </w:pPr>
    </w:p>
    <w:p w:rsidRDefault="00065B42" w:rsidP="00065B42" w:rsidR="00065B42" w:rsidRPr="007D631E">
      <w:r w:rsidRPr="007D631E">
        <w:t>Uputa o pravnom lijeku:</w:t>
      </w:r>
    </w:p>
    <w:p w:rsidRDefault="00065B42" w:rsidP="002D60CE" w:rsidR="001013EE" w:rsidRPr="007D631E">
      <w:pPr>
        <w:jc w:val="both"/>
      </w:pPr>
      <w:r w:rsidRPr="007D631E">
        <w:t>Protiv ovog rješenja može</w:t>
      </w:r>
      <w:r w:rsidR="00754CF2" w:rsidRPr="007D631E">
        <w:t xml:space="preserve"> se</w:t>
      </w:r>
      <w:r w:rsidRPr="007D631E">
        <w:t xml:space="preserve"> izjaviti</w:t>
      </w:r>
      <w:r w:rsidR="00754CF2" w:rsidRPr="007D631E">
        <w:t xml:space="preserve"> žalba.</w:t>
      </w:r>
      <w:r w:rsidRPr="007D631E">
        <w:t xml:space="preserve"> Žalba se podnosi ovom sudu u 2 primjerka za Visoki trgovački sud RH u roku od 8 dana, od dana dostave rješenja.</w:t>
      </w:r>
    </w:p>
    <w:p w:rsidRDefault="007D631E" w:rsidP="00065B42" w:rsidR="007D631E" w:rsidRPr="007D631E"/>
    <w:p w:rsidRDefault="00726D86" w:rsidP="001745C1" w:rsidR="00726D86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726D86" w:rsidP="00A663FF" w:rsidR="00726D86" w:rsidRPr="00726D86"/>
    <w:sectPr w:rsidSect="00726D86" w:rsidR="00726D86" w:rsidRPr="00726D86">
      <w:headerReference w:type="defaul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5F85" w:rsidP="00915F85" w:rsidR="00915F85">
      <w:r>
        <w:separator/>
      </w:r>
    </w:p>
  </w:endnote>
  <w:endnote w:id="0" w:type="continuationSeparator">
    <w:p w:rsidRDefault="00915F85" w:rsidP="00915F85" w:rsidR="00915F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5F85" w:rsidP="00915F85" w:rsidR="00915F85">
      <w:r>
        <w:separator/>
      </w:r>
    </w:p>
  </w:footnote>
  <w:footnote w:id="0" w:type="continuationSeparator">
    <w:p w:rsidRDefault="00915F85" w:rsidP="00915F85" w:rsidR="00915F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19697"/>
      <w:docPartObj>
        <w:docPartGallery w:val="Page Numbers (Top of Page)"/>
        <w:docPartUnique/>
      </w:docPartObj>
    </w:sdtPr>
    <w:sdtEndPr/>
    <w:sdtContent>
      <w:p w:rsidRDefault="00915F85" w:rsidP="00915F85" w:rsidR="00915F85">
        <w:pPr>
          <w:pStyle w:val="Zaglavlje"/>
          <w:ind w:firstLine="4536"/>
          <w:jc w:val="center"/>
        </w:pPr>
        <w:r w:rsidRPr="00915F85">
          <w:rPr>
            <w:sz w:val="24"/>
          </w:rPr>
          <w:fldChar w:fldCharType="begin"/>
        </w:r>
        <w:r w:rsidRPr="00915F85">
          <w:rPr>
            <w:sz w:val="24"/>
          </w:rPr>
          <w:instrText>PAGE   \* MERGEFORMAT</w:instrText>
        </w:r>
        <w:r w:rsidRPr="00915F85">
          <w:rPr>
            <w:sz w:val="24"/>
          </w:rPr>
          <w:fldChar w:fldCharType="separate"/>
        </w:r>
        <w:r w:rsidR="00726D86">
          <w:rPr>
            <w:noProof/>
            <w:sz w:val="24"/>
          </w:rPr>
          <w:t>2</w:t>
        </w:r>
        <w:r w:rsidRPr="00915F85">
          <w:rPr>
            <w:sz w:val="24"/>
          </w:rPr>
          <w:fldChar w:fldCharType="end"/>
        </w:r>
        <w:r>
          <w:rPr>
            <w:sz w:val="24"/>
          </w:rPr>
          <w:tab/>
          <w:t>67. St-2879/16</w:t>
        </w:r>
        <w:r w:rsidR="00726D86">
          <w:rPr>
            <w:sz w:val="24"/>
          </w:rPr>
          <w:t>-11</w:t>
        </w:r>
      </w:p>
    </w:sdtContent>
  </w:sdt>
  <w:p w:rsidRDefault="00915F85" w:rsidR="00915F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2E0570"/>
    <w:multiLevelType w:val="hybridMultilevel"/>
    <w:tmpl w:val="481AA1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3B5F53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2B718D"/>
    <w:multiLevelType w:val="hybridMultilevel"/>
    <w:tmpl w:val="917CEE64"/>
    <w:lvl w:tplc="F9C484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461"/>
    <w:rsid w:val="0005307D"/>
    <w:rsid w:val="00065B42"/>
    <w:rsid w:val="000B22E7"/>
    <w:rsid w:val="000B5C4E"/>
    <w:rsid w:val="000C1F96"/>
    <w:rsid w:val="000E335E"/>
    <w:rsid w:val="001013EE"/>
    <w:rsid w:val="00134F3A"/>
    <w:rsid w:val="001823FF"/>
    <w:rsid w:val="001861A1"/>
    <w:rsid w:val="00193510"/>
    <w:rsid w:val="001A762F"/>
    <w:rsid w:val="0021298E"/>
    <w:rsid w:val="00260C00"/>
    <w:rsid w:val="002817DE"/>
    <w:rsid w:val="002C3072"/>
    <w:rsid w:val="002D5087"/>
    <w:rsid w:val="002D60CE"/>
    <w:rsid w:val="00341F35"/>
    <w:rsid w:val="003D0115"/>
    <w:rsid w:val="003F3702"/>
    <w:rsid w:val="00412D47"/>
    <w:rsid w:val="0046518B"/>
    <w:rsid w:val="004C428C"/>
    <w:rsid w:val="00501EBB"/>
    <w:rsid w:val="00535D8E"/>
    <w:rsid w:val="005543BD"/>
    <w:rsid w:val="0059075B"/>
    <w:rsid w:val="00591F57"/>
    <w:rsid w:val="005C6039"/>
    <w:rsid w:val="00662884"/>
    <w:rsid w:val="006B293D"/>
    <w:rsid w:val="00704DD0"/>
    <w:rsid w:val="007150E9"/>
    <w:rsid w:val="00726D86"/>
    <w:rsid w:val="00754CF2"/>
    <w:rsid w:val="007B068E"/>
    <w:rsid w:val="007D631E"/>
    <w:rsid w:val="007E6A6F"/>
    <w:rsid w:val="008B669A"/>
    <w:rsid w:val="00901CFD"/>
    <w:rsid w:val="00915F85"/>
    <w:rsid w:val="00947BCF"/>
    <w:rsid w:val="00973C2C"/>
    <w:rsid w:val="009B1748"/>
    <w:rsid w:val="009B3D51"/>
    <w:rsid w:val="00A0793E"/>
    <w:rsid w:val="00A6064D"/>
    <w:rsid w:val="00A663FF"/>
    <w:rsid w:val="00A75EA1"/>
    <w:rsid w:val="00A75F17"/>
    <w:rsid w:val="00A851A3"/>
    <w:rsid w:val="00B4241F"/>
    <w:rsid w:val="00B62E90"/>
    <w:rsid w:val="00B9015B"/>
    <w:rsid w:val="00BC67EF"/>
    <w:rsid w:val="00BE5577"/>
    <w:rsid w:val="00BF01D0"/>
    <w:rsid w:val="00BF0DDB"/>
    <w:rsid w:val="00C0143E"/>
    <w:rsid w:val="00C162AA"/>
    <w:rsid w:val="00C23ADD"/>
    <w:rsid w:val="00C40A44"/>
    <w:rsid w:val="00C90682"/>
    <w:rsid w:val="00CC0B95"/>
    <w:rsid w:val="00D24310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915F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15F8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6D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6D8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6D8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6D8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6D8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915F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15F8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6D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D8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6D8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6D8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6D8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2879</izvorni_sadrzaj>
    <derivirana_varijabla naziv="DomainObject.Predmet.Broj_1">2879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St-2879/2016</izvorni_sadrzaj>
    <derivirana_varijabla naziv="DomainObject.Predmet.OznakaBroj_1">St-2879/2016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MIŠETIĆ USLUGE jednostavno društvo s ograničenom odgovornošću za ugostiteljstvo i usluge zastupanog po punomoćniku Mladen Mišetić</izvorni_sadrzaj>
    <derivirana_varijabla naziv="DomainObject.Predmet.ProtustrankaFormated_1">  MIŠETIĆ USLUGE jednostavno društvo s ograničenom odgovornošću za ugostiteljstvo i usluge zastupanog po punomoćniku Mladen Mišetić</derivirana_varijabla>
  </DomainObject.Predmet.ProtustrankaFormated>
  <DomainObject.Predmet.ProtustrankaFormatedOIB>
    <izvorni_sadrzaj>  MIŠETIĆ USLUGE jednostavno društvo s ograničenom odgovornošću za ugostiteljstvo i usluge, OIB 47384217940 zastupanog po punomoćniku Mladen Mišetić</izvorni_sadrzaj>
    <derivirana_varijabla naziv="DomainObject.Predmet.ProtustrankaFormatedOIB_1">  MIŠETIĆ USLUGE jednostavno društvo s ograničenom odgovornošću za ugostiteljstvo i usluge, OIB 47384217940 zastupanog po punomoćniku Mladen Mišetić</derivirana_varijabla>
  </DomainObject.Predmet.ProtustrankaFormatedOIB>
  <DomainObject.Predmet.ProtustrankaFormatedWithAdress>
    <izvorni_sadrzaj> MIŠETIĆ USLUGE jednostavno društvo s ograničenom odgovornošću za ugostiteljstvo i usluge, Siječanjska 5, 10000 Zagreb zastupanog po punomoćniku Mladen Mišetić</izvorni_sadrzaj>
    <derivirana_varijabla naziv="DomainObject.Predmet.ProtustrankaFormatedWithAdress_1"> MIŠETIĆ USLUGE jednostavno društvo s ograničenom odgovornošću za ugostiteljstvo i usluge, Siječanjska 5, 10000 Zagreb zastupanog po punomoćniku Mladen Mišetić</derivirana_varijabla>
  </DomainObject.Predmet.ProtustrankaFormatedWithAdress>
  <DomainObject.Predmet.ProtustrankaFormatedWithAdressOIB>
    <izvorni_sadrzaj> MIŠETIĆ USLUGE jednostavno društvo s ograničenom odgovornošću za ugostiteljstvo i usluge, OIB 47384217940, Siječanjska 5, 10000 Zagreb zastupanog po punomoćniku Mladen Mišetić</izvorni_sadrzaj>
    <derivirana_varijabla naziv="DomainObject.Predmet.ProtustrankaFormatedWithAdressOIB_1"> MIŠETIĆ USLUGE jednostavno društvo s ograničenom odgovornošću za ugostiteljstvo i usluge, OIB 47384217940, Siječanjska 5, 10000 Zagreb zastupanog po punomoćniku Mladen Mišetić</derivirana_varijabla>
  </DomainObject.Predmet.ProtustrankaFormatedWithAdressOIB>
  <DomainObject.Predmet.ProtustrankaWithAdress>
    <izvorni_sadrzaj>MIŠETIĆ USLUGE jednostavno društvo s ograničenom odgovornošću za ugostiteljstvo i usluge Siječanjska 5, 10000 Zagreb</izvorni_sadrzaj>
    <derivirana_varijabla naziv="DomainObject.Predmet.ProtustrankaWithAdress_1">MIŠETIĆ USLUGE jednostavno društvo s ograničenom odgovornošću za ugostiteljstvo i usluge Siječanjska 5, 10000 Zagreb</derivirana_varijabla>
  </DomainObject.Predmet.ProtustrankaWithAdress>
  <DomainObject.Predmet.ProtustrankaWithAdressOIB>
    <izvorni_sadrzaj>MIŠETIĆ USLUGE jednostavno društvo s ograničenom odgovornošću za ugostiteljstvo i usluge, OIB 47384217940, Siječanjska 5, 10000 Zagreb</izvorni_sadrzaj>
    <derivirana_varijabla naziv="DomainObject.Predmet.ProtustrankaWithAdressOIB_1">MIŠETIĆ USLUGE jednostavno društvo s ograničenom odgovornošću za ugostiteljstvo i usluge, OIB 47384217940, Siječanjska 5, 10000 Zagreb</derivirana_varijabla>
  </DomainObject.Predmet.ProtustrankaWithAdressOIB>
  <DomainObject.Predmet.ProtustrankaNazivFormated>
    <izvorni_sadrzaj>MIŠETIĆ USLUGE jednostavno društvo s ograničenom odgovornošću za ugostiteljstvo i usluge</izvorni_sadrzaj>
    <derivirana_varijabla naziv="DomainObject.Predmet.ProtustrankaNazivFormated_1">MIŠETIĆ USLUGE jednostavno društvo s ograničenom odgovornošću za ugostiteljstvo i usluge</derivirana_varijabla>
  </DomainObject.Predmet.ProtustrankaNazivFormated>
  <DomainObject.Predmet.ProtustrankaNazivFormatedOIB>
    <izvorni_sadrzaj>MIŠETIĆ USLUGE jednostavno društvo s ograničenom odgovornošću za ugostiteljstvo i usluge, OIB 47384217940</izvorni_sadrzaj>
    <derivirana_varijabla naziv="DomainObject.Predmet.ProtustrankaNazivFormatedOIB_1">MIŠETIĆ USLUGE jednostavno društvo s ograničenom odgovornošću za ugostiteljstvo i usluge, OIB 47384217940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Mišetić</izvorni_sadrzaj>
    <derivirana_varijabla naziv="DomainObject.Predmet.StrankaFormated_1">  FINA Regionalni centar Zagreb; Mladen Mišetić</derivirana_varijabla>
  </DomainObject.Predmet.StrankaFormated>
  <DomainObject.Predmet.StrankaFormatedOIB>
    <izvorni_sadrzaj>  FINA Regionalni centar Zagreb, OIB 85821130368; Mladen Mišetić, OIB 96297836530</izvorni_sadrzaj>
    <derivirana_varijabla naziv="DomainObject.Predmet.StrankaFormatedOIB_1">  FINA Regionalni centar Zagreb, OIB 85821130368; Mladen Mišetić, OIB 96297836530</derivirana_varijabla>
  </DomainObject.Predmet.StrankaFormatedOIB>
  <DomainObject.Predmet.StrankaFormatedWithAdress>
    <izvorni_sadrzaj> FINA Regionalni centar Zagreb, Trg svibanjskih žrtava 1995. br. 1, 10000 Zagreb; Mladen Mišetić, Siječanjska 5, 10000 Zagreb</izvorni_sadrzaj>
    <derivirana_varijabla naziv="DomainObject.Predmet.StrankaFormatedWithAdress_1"> FINA Regionalni centar Zagreb, Trg svibanjskih žrtava 1995. br. 1, 10000 Zagreb; Mladen Mišetić, Siječanjska 5, 10000 Zagreb</derivirana_varijabla>
  </DomainObject.Predmet.StrankaFormatedWithAdress>
  <DomainObject.Predmet.StrankaFormatedWithAdressOIB>
    <izvorni_sadrzaj> FINA Regionalni centar Zagreb, OIB 85821130368, Trg svibanjskih žrtava 1995. br. 1, 10000 Zagreb; Mladen Mišetić, OIB 96297836530, Siječanjska 5, 10000 Zagreb</izvorni_sadrzaj>
    <derivirana_varijabla naziv="DomainObject.Predmet.StrankaFormatedWithAdressOIB_1"> FINA Regionalni centar Zagreb, OIB 85821130368, Trg svibanjskih žrtava 1995. br. 1, 10000 Zagreb; Mladen Mišetić, OIB 96297836530, Siječanjska 5, 10000 Zagreb</derivirana_varijabla>
  </DomainObject.Predmet.StrankaFormatedWithAdressOIB>
  <DomainObject.Predmet.StrankaWithAdress>
    <izvorni_sadrzaj>FINA Regionalni centar Zagreb Trg svibanjskih žrtava 1995. br. 1,10000 Zagreb,Mladen Mišetić Siječanjska 5,10000 Zagreb</izvorni_sadrzaj>
    <derivirana_varijabla naziv="DomainObject.Predmet.StrankaWithAdress_1">FINA Regionalni centar Zagreb Trg svibanjskih žrtava 1995. br. 1,10000 Zagreb,Mladen Mišetić Siječanjska 5,10000 Zagreb</derivirana_varijabla>
  </DomainObject.Predmet.StrankaWithAdress>
  <DomainObject.Predmet.StrankaWithAdressOIB>
    <izvorni_sadrzaj>FINA Regionalni centar Zagreb, OIB 85821130368, Trg svibanjskih žrtava 1995. br. 1,10000 Zagreb,Mladen Mišetić, OIB 96297836530, Siječanjska 5,10000 Zagreb</izvorni_sadrzaj>
    <derivirana_varijabla naziv="DomainObject.Predmet.StrankaWithAdressOIB_1">FINA Regionalni centar Zagreb, OIB 85821130368, Trg svibanjskih žrtava 1995. br. 1,10000 Zagreb,Mladen Mišetić, OIB 96297836530, Siječanjska 5,10000 Zagreb</derivirana_varijabla>
  </DomainObject.Predmet.StrankaWithAdressOIB>
  <DomainObject.Predmet.StrankaNazivFormated>
    <izvorni_sadrzaj>FINA Regionalni centar Zagreb,Mladen Mišetić</izvorni_sadrzaj>
    <derivirana_varijabla naziv="DomainObject.Predmet.StrankaNazivFormated_1">FINA Regionalni centar Zagreb,Mladen Mišetić</derivirana_varijabla>
  </DomainObject.Predmet.StrankaNazivFormated>
  <DomainObject.Predmet.StrankaNazivFormatedOIB>
    <izvorni_sadrzaj>FINA Regionalni centar Zagreb, OIB 85821130368,Mladen Mišetić, OIB 96297836530</izvorni_sadrzaj>
    <derivirana_varijabla naziv="DomainObject.Predmet.StrankaNazivFormatedOIB_1">FINA Regionalni centar Zagreb, OIB 85821130368,Mladen Mišetić, OIB 96297836530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Mladen Mišetić</item>
    </izvorni_sadrzaj>
    <derivirana_varijabla naziv="DomainObject.Predmet.StrankaListFormated_1">
      <item>FINA Regionalni centar Zagreb</item>
      <item>Mladen Mišetić</item>
    </derivirana_varijabla>
  </DomainObject.Predmet.StrankaListFormated>
  <DomainObject.Predmet.StrankaListFormatedOIB>
    <izvorni_sadrzaj>
      <item>FINA Regionalni centar Zagreb, OIB 85821130368</item>
      <item>Mladen Mišetić, OIB 96297836530</item>
    </izvorni_sadrzaj>
    <derivirana_varijabla naziv="DomainObject.Predmet.StrankaListFormatedOIB_1">
      <item>FINA Regionalni centar Zagreb, OIB 85821130368</item>
      <item>Mladen Mišetić, OIB 96297836530</item>
    </derivirana_varijabla>
  </DomainObject.Predmet.StrankaListFormatedOIB>
  <DomainObject.Predmet.StrankaListFormatedWithAdress>
    <izvorni_sadrzaj>
      <item>FINA Regionalni centar Zagreb, Trg svibanjskih žrtava 1995. br. 1, 10000 Zagreb</item>
      <item>Mladen Mišetić, Siječanjska 5, 10000 Zagreb</item>
    </izvorni_sadrzaj>
    <derivirana_varijabla naziv="DomainObject.Predmet.StrankaListFormatedWithAdress_1">
      <item>FINA Regionalni centar Zagreb, Trg svibanjskih žrtava 1995. br. 1, 10000 Zagreb</item>
      <item>Mladen Mišetić, Siječanjska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Mladen Mišetić, OIB 96297836530, Siječanjska 5, 10000 Zagreb</item>
    </izvorni_sadrzaj>
    <derivirana_varijabla naziv="DomainObject.Predmet.StrankaListFormatedWithAdressOIB_1">
      <item>FINA Regionalni centar Zagreb, OIB 85821130368, Trg svibanjskih žrtava 1995. br. 1, 10000 Zagreb</item>
      <item>Mladen Mišetić, OIB 96297836530, Siječanjska 5, 10000 Zagreb</item>
    </derivirana_varijabla>
  </DomainObject.Predmet.StrankaListFormatedWithAdressOIB>
  <DomainObject.Predmet.StrankaListNazivFormated>
    <izvorni_sadrzaj>
      <item>FINA Regionalni centar Zagreb</item>
      <item>Mladen Mišetić</item>
    </izvorni_sadrzaj>
    <derivirana_varijabla naziv="DomainObject.Predmet.StrankaListNazivFormated_1">
      <item>FINA Regionalni centar Zagreb</item>
      <item>Mladen Mišetić</item>
    </derivirana_varijabla>
  </DomainObject.Predmet.StrankaListNazivFormated>
  <DomainObject.Predmet.StrankaListNazivFormatedOIB>
    <izvorni_sadrzaj>
      <item>FINA Regionalni centar Zagreb, OIB 85821130368</item>
      <item>Mladen Mišetić, OIB 96297836530</item>
    </izvorni_sadrzaj>
    <derivirana_varijabla naziv="DomainObject.Predmet.StrankaListNazivFormatedOIB_1">
      <item>FINA Regionalni centar Zagreb, OIB 85821130368</item>
      <item>Mladen Mišetić, OIB 96297836530</item>
    </derivirana_varijabla>
  </DomainObject.Predmet.StrankaListNazivFormatedOIB>
  <DomainObject.Predmet.ProtuStrankaListFormated>
    <izvorni_sadrzaj>
      <item>MIŠETIĆ USLUGE jednostavno društvo s ograničenom odgovornošću za ugostiteljstvo i usluge zastupanog po punomoćniku Mladen Mišetić</item>
    </izvorni_sadrzaj>
    <derivirana_varijabla naziv="DomainObject.Predmet.ProtuStrankaListFormated_1">
      <item>MIŠETIĆ USLUGE jednostavno društvo s ograničenom odgovornošću za ugostiteljstvo i usluge zastupanog po punomoćniku Mladen Mišetić</item>
    </derivirana_varijabla>
  </DomainObject.Predmet.ProtuStrankaListFormated>
  <DomainObject.Predmet.ProtuStrankaListFormatedOIB>
    <izvorni_sadrzaj>
      <item>MIŠETIĆ USLUGE jednostavno društvo s ograničenom odgovornošću za ugostiteljstvo i usluge, OIB 47384217940 zastupanog po punomoćniku Mladen Mišetić</item>
    </izvorni_sadrzaj>
    <derivirana_varijabla naziv="DomainObject.Predmet.ProtuStrankaListFormatedOIB_1">
      <item>MIŠETIĆ USLUGE jednostavno društvo s ograničenom odgovornošću za ugostiteljstvo i usluge, OIB 47384217940 zastupanog po punomoćniku Mladen Mišetić</item>
    </derivirana_varijabla>
  </DomainObject.Predmet.ProtuStrankaListFormatedOIB>
  <DomainObject.Predmet.ProtuStrankaListFormatedWithAdress>
    <izvorni_sadrzaj>
      <item>MIŠETIĆ USLUGE jednostavno društvo s ograničenom odgovornošću za ugostiteljstvo i usluge, Siječanjska 5, 10000 Zagreb zastupanog po punomoćniku Mladen Mišetić</item>
    </izvorni_sadrzaj>
    <derivirana_varijabla naziv="DomainObject.Predmet.ProtuStrankaListFormatedWithAdress_1">
      <item>MIŠETIĆ USLUGE jednostavno društvo s ograničenom odgovornošću za ugostiteljstvo i usluge, Siječanjska 5, 10000 Zagreb zastupanog po punomoćniku Mladen Mišetić</item>
    </derivirana_varijabla>
  </DomainObject.Predmet.ProtuStrankaListFormatedWithAdress>
  <DomainObject.Predmet.ProtuStrankaListFormatedWithAdressOIB>
    <izvorni_sadrzaj>
      <item>MIŠETIĆ USLUGE jednostavno društvo s ograničenom odgovornošću za ugostiteljstvo i usluge, OIB 47384217940, Siječanjska 5, 10000 Zagreb zastupanog po punomoćniku Mladen Mišetić</item>
    </izvorni_sadrzaj>
    <derivirana_varijabla naziv="DomainObject.Predmet.ProtuStrankaListFormatedWithAdressOIB_1">
      <item>MIŠETIĆ USLUGE jednostavno društvo s ograničenom odgovornošću za ugostiteljstvo i usluge, OIB 47384217940, Siječanjska 5, 10000 Zagreb zastupanog po punomoćniku Mladen Mišetić</item>
    </derivirana_varijabla>
  </DomainObject.Predmet.ProtuStrankaListFormatedWithAdressOIB>
  <DomainObject.Predmet.ProtuStrankaListNazivFormated>
    <izvorni_sadrzaj>
      <item>MIŠETIĆ USLUGE jednostavno društvo s ograničenom odgovornošću za ugostiteljstvo i usluge</item>
    </izvorni_sadrzaj>
    <derivirana_varijabla naziv="DomainObject.Predmet.ProtuStrankaListNazivFormated_1">
      <item>MIŠETIĆ USLUGE jednostavno društvo s ograničenom odgovornošću za ugostiteljstvo i usluge</item>
    </derivirana_varijabla>
  </DomainObject.Predmet.ProtuStrankaListNazivFormated>
  <DomainObject.Predmet.ProtuStrankaListNazivFormatedOIB>
    <izvorni_sadrzaj>
      <item>MIŠETIĆ USLUGE jednostavno društvo s ograničenom odgovornošću za ugostiteljstvo i usluge, OIB 47384217940</item>
    </izvorni_sadrzaj>
    <derivirana_varijabla naziv="DomainObject.Predmet.ProtuStrankaListNazivFormatedOIB_1">
      <item>MIŠETIĆ USLUGE jednostavno društvo s ograničenom odgovornošću za ugostiteljstvo i usluge, OIB 47384217940</item>
    </derivirana_varijabla>
  </DomainObject.Predmet.ProtuStrankaListNazivFormatedOIB>
  <DomainObject.Predmet.OstaliListFormated>
    <izvorni_sadrzaj>
      <item>Mladen Mišetić punomoćnik sudionika u postupku MIŠETIĆ USLUGE jednostavno društvo s ograničenom odgovornošću za ugostiteljstvo i usluge</item>
    </izvorni_sadrzaj>
    <derivirana_varijabla naziv="DomainObject.Predmet.OstaliListFormated_1">
      <item>Mladen Mišetić punomoćnik sudionika u postupku MIŠETIĆ USLUGE jednostavno društvo s ograničenom odgovornošću za ugostiteljstvo i usluge</item>
    </derivirana_varijabla>
  </DomainObject.Predmet.OstaliListFormated>
  <DomainObject.Predmet.OstaliListFormatedOIB>
    <izvorni_sadrzaj>
      <item>Mladen Mišetić, OIB 96297836530 punomoćnik sudionika u postupku MIŠETIĆ USLUGE jednostavno društvo s ograničenom odgovornošću za ugostiteljstvo i usluge</item>
    </izvorni_sadrzaj>
    <derivirana_varijabla naziv="DomainObject.Predmet.OstaliListFormatedOIB_1">
      <item>Mladen Mišetić, OIB 96297836530 punomoćnik sudionika u postupku MIŠETIĆ USLUGE jednostavno društvo s ograničenom odgovornošću za ugostiteljstvo i usluge</item>
    </derivirana_varijabla>
  </DomainObject.Predmet.OstaliListFormatedOIB>
  <DomainObject.Predmet.OstaliListFormatedWithAdress>
    <izvorni_sadrzaj>
      <item>Mladen Mišetić, Siječanjska 5, 10000 Zagreb punomoćnik sudionika u postupku MIŠETIĆ USLUGE jednostavno društvo s ograničenom odgovornošću za ugostiteljstvo i usluge</item>
    </izvorni_sadrzaj>
    <derivirana_varijabla naziv="DomainObject.Predmet.OstaliListFormatedWithAdress_1">
      <item>Mladen Mišetić, Siječanjska 5, 10000 Zagreb punomoćnik sudionika u postupku MIŠETIĆ USLUGE jednostavno društvo s ograničenom odgovornošću za ugostiteljstvo i usluge</item>
    </derivirana_varijabla>
  </DomainObject.Predmet.OstaliListFormatedWithAdress>
  <DomainObject.Predmet.OstaliListFormatedWithAdressOIB>
    <izvorni_sadrzaj>
      <item>Mladen Mišetić, OIB 96297836530, Siječanjska 5, 10000 Zagreb punomoćnik sudionika u postupku MIŠETIĆ USLUGE jednostavno društvo s ograničenom odgovornošću za ugostiteljstvo i usluge</item>
    </izvorni_sadrzaj>
    <derivirana_varijabla naziv="DomainObject.Predmet.OstaliListFormatedWithAdressOIB_1">
      <item>Mladen Mišetić, OIB 96297836530, Siječanjska 5, 10000 Zagreb punomoćnik sudionika u postupku MIŠETIĆ USLUGE jednostavno društvo s ograničenom odgovornošću za ugostiteljstvo i usluge</item>
    </derivirana_varijabla>
  </DomainObject.Predmet.OstaliListFormatedWithAdressOIB>
  <DomainObject.Predmet.OstaliListNazivFormated>
    <izvorni_sadrzaj>
      <item>Mladen Mišetić</item>
    </izvorni_sadrzaj>
    <derivirana_varijabla naziv="DomainObject.Predmet.OstaliListNazivFormated_1">
      <item>Mladen Mišetić</item>
    </derivirana_varijabla>
  </DomainObject.Predmet.OstaliListNazivFormated>
  <DomainObject.Predmet.OstaliListNazivFormatedOIB>
    <izvorni_sadrzaj>
      <item>Mladen Mišetić, OIB 96297836530</item>
    </izvorni_sadrzaj>
    <derivirana_varijabla naziv="DomainObject.Predmet.OstaliListNazivFormatedOIB_1">
      <item>Mladen Mišetić, OIB 96297836530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MIŠETIĆ USLUGE jednostavno društvo s ograničenom odgovornošću za ugostiteljstvo i usluge</izvorni_sadrzaj>
    <derivirana_varijabla naziv="DomainObject.Predmet.ProtustrankaIDrugi_1">MIŠETIĆ USLUGE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MIŠETIĆ USLUGE jednostavno društvo s ograničenom odgovornošću za ugostiteljstvo i usluge, OIB 47384217940, Siječanjska 5, 10000 Zagreb</izvorni_sadrzaj>
    <derivirana_varijabla naziv="DomainObject.Predmet.ProtustrankaIDrugiAdressOIB_1">MIŠETIĆ USLUGE jednostavno društvo s ograničenom odgovornošću za ugostiteljstvo i usluge, OIB 47384217940, Siječanjska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MIŠETIĆ USLUGE jednostavno društvo s ograničenom odgovornošću za ugostiteljstvo i usluge</item>
      <item>Mladen Mišetić</item>
      <item>Mladen Mišetić</item>
    </izvorni_sadrzaj>
    <derivirana_varijabla naziv="DomainObject.Predmet.SudioniciListNaziv_1">
      <item>FINA Regionalni centar Zagreb</item>
      <item>MIŠETIĆ USLUGE jednostavno društvo s ograničenom odgovornošću za ugostiteljstvo i usluge</item>
      <item>Mladen Mišetić</item>
      <item>Mladen Mišetić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MIŠETIĆ USLUGE jednostavno društvo s ograničenom odgovornošću za ugostiteljstvo i usluge, OIB 47384217940, Siječanjska 5,10000 Zagreb</item>
      <item>Mladen Mišetić, OIB 96297836530, Siječanjska 5,10000 Zagreb</item>
      <item>Mladen Mišetić, OIB 96297836530, Siječanjska 5,10000 Zagreb</item>
    </izvorni_sadrzaj>
    <derivirana_varijabla naziv="DomainObject.Predmet.SudioniciListAdressOIB_1">
      <item>FINA Regionalni centar Zagreb, OIB 85821130368, Trg svibanjskih žrtava 1995. br. 1,10000 Zagreb</item>
      <item>MIŠETIĆ USLUGE jednostavno društvo s ograničenom odgovornošću za ugostiteljstvo i usluge, OIB 47384217940, Siječanjska 5,10000 Zagreb</item>
      <item>Mladen Mišetić, OIB 96297836530, Siječanjska 5,10000 Zagreb</item>
      <item>Mladen Mišetić, OIB 96297836530, Siječanjska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47384217940</item>
      <item>, OIB 96297836530</item>
      <item>, OIB 96297836530</item>
    </izvorni_sadrzaj>
    <derivirana_varijabla naziv="DomainObject.Predmet.SudioniciListNazivOIB_1">
      <item>, OIB 85821130368</item>
      <item>, OIB 47384217940</item>
      <item>, OIB 96297836530</item>
      <item>, OIB 96297836530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FD30FD-CB5A-42E0-974E-D92E68A577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741</properties:Words>
  <properties:Characters>4166</properties:Characters>
  <properties:Lines>91</properties:Lines>
  <properties:Paragraphs>25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2016-06-01T08:27:00Z</dcterms:created>
  <dc:creator>gzubak</dc:creator>
  <cp:lastModifiedBy>Ivana Rogić</cp:lastModifiedBy>
  <cp:lastPrinted>2016-06-01T09:07:00Z</cp:lastPrinted>
  <dcterms:modified xmlns:xsi="http://www.w3.org/2001/XMLSchema-instance" xsi:type="dcterms:W3CDTF">2016-06-01T09:08:00Z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