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d568" w14:paraId="dfcd568" w:rsidRDefault="00F95536" w:rsidP="00F95536" w:rsidR="00F9553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95536" w:rsidP="00F95536" w:rsidR="00F95536">
      <w:pPr>
        <w:spacing w:after="0"/>
        <w:jc w:val="both"/>
      </w:pPr>
      <w:r>
        <w:t xml:space="preserve">       REPUBLIKA HRVATSKA</w:t>
      </w:r>
    </w:p>
    <w:p w:rsidRDefault="00F95536" w:rsidP="00F95536" w:rsidR="00F9553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5536" w:rsidP="00F95536" w:rsidR="00F9553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95536" w:rsidP="00F95536" w:rsidR="00F95536">
      <w:pPr>
        <w:spacing w:after="0"/>
        <w:rPr>
          <w:bCs/>
        </w:rPr>
      </w:pPr>
    </w:p>
    <w:p w:rsidRDefault="00F95536" w:rsidP="00F95536" w:rsidR="00F95536">
      <w:pPr>
        <w:spacing w:after="0"/>
        <w:ind w:left="5664"/>
      </w:pPr>
      <w:r>
        <w:t>Poslovni broj: 3 St-344/16-5</w:t>
      </w:r>
    </w:p>
    <w:p w:rsidRDefault="00F95536" w:rsidP="00F95536" w:rsidR="00F95536">
      <w:pPr>
        <w:spacing w:after="0"/>
      </w:pPr>
    </w:p>
    <w:p w:rsidRDefault="00F95536" w:rsidP="00F95536" w:rsidR="00F95536">
      <w:pPr>
        <w:spacing w:after="0"/>
        <w:jc w:val="both"/>
        <w:rPr>
          <w:b/>
        </w:rPr>
      </w:pPr>
    </w:p>
    <w:p w:rsidRDefault="00F95536" w:rsidP="00F95536" w:rsidR="00F95536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G. SERVIS I PRODAJA VARAŽDIN društvo s ograničenom odgovornošću, skraćena tvrtka G. SERVIS I PRODAJA VARAŽDIN d.o.o. Varaždin, Josipa Kozarca 26, MBS: 070044659, OIB: 02767288204, radi otvaranja stečajnog postupka nad dužnikom, dana 11. travnja 2016. godine donio je slijedeći</w:t>
      </w:r>
    </w:p>
    <w:p w:rsidRDefault="00F95536" w:rsidP="00F95536" w:rsidR="00F95536">
      <w:pPr>
        <w:spacing w:after="0"/>
        <w:jc w:val="center"/>
      </w:pPr>
    </w:p>
    <w:p w:rsidRDefault="00F95536" w:rsidP="00F95536" w:rsidR="00F95536">
      <w:pPr>
        <w:spacing w:after="0"/>
        <w:jc w:val="both"/>
        <w:rPr>
          <w:rFonts w:eastAsia="Calibri"/>
        </w:rPr>
      </w:pPr>
    </w:p>
    <w:p w:rsidRDefault="00F95536" w:rsidP="00F95536" w:rsidR="00F95536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F95536" w:rsidP="00F95536" w:rsidR="00F95536">
      <w:pPr>
        <w:spacing w:after="0"/>
        <w:jc w:val="center"/>
      </w:pPr>
    </w:p>
    <w:p w:rsidRDefault="00F95536" w:rsidP="00F95536" w:rsidR="00F95536">
      <w:pPr>
        <w:spacing w:after="0"/>
        <w:jc w:val="center"/>
      </w:pPr>
    </w:p>
    <w:p w:rsidRDefault="00F95536" w:rsidP="00F95536" w:rsidR="00F95536">
      <w:pPr>
        <w:spacing w:after="0"/>
        <w:ind w:firstLine="708"/>
        <w:jc w:val="both"/>
      </w:pPr>
      <w:r>
        <w:t>I/ Nalaže se odgovornoj osobi dužnika G. SERVIS I PRODAJA VARAŽDIN d.o.o. Varaždin, Josipa Kozarca 26, OIB: 02767288204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F95536" w:rsidP="00F95536" w:rsidR="00F95536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F95536" w:rsidP="00F95536" w:rsidR="00F95536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F95536" w:rsidP="00F95536" w:rsidR="00F95536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F95536" w:rsidP="00F95536" w:rsidR="00F95536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95536" w:rsidP="00F95536" w:rsidR="00F95536">
      <w:pPr>
        <w:spacing w:after="0"/>
        <w:jc w:val="both"/>
      </w:pPr>
      <w:r>
        <w:t>6. druge imovine dužnika (opis i vrste imovine s podacima potrebnim za identifikaciju)</w:t>
      </w:r>
    </w:p>
    <w:p w:rsidRDefault="00F95536" w:rsidP="00F95536" w:rsidR="00F95536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95536" w:rsidP="00F95536" w:rsidR="00F95536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95536" w:rsidP="00F95536" w:rsidR="00F95536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F95536" w:rsidP="00F95536" w:rsidR="00F95536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F95536" w:rsidP="00F95536" w:rsidR="00F95536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F95536" w:rsidP="00F95536" w:rsidR="00F95536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ind w:firstLine="708"/>
        <w:jc w:val="both"/>
      </w:pPr>
      <w:r>
        <w:t>III/ Upozorava se odgovorna osoba dužnika Natalija Radanović iz Varaždina, Josipa Kozarca 26, OIB: 93201209796, da za davanje neistinitoga ili nepotpunoga popisa imovine i obveza, odgovara kao za davanje lažnoga iskaza u postupku pred sudom.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center"/>
      </w:pPr>
      <w:r>
        <w:t>Obrazloženje</w:t>
      </w:r>
    </w:p>
    <w:p w:rsidRDefault="00F95536" w:rsidP="00F95536" w:rsidR="00F95536">
      <w:pPr>
        <w:spacing w:after="0"/>
        <w:jc w:val="center"/>
      </w:pPr>
    </w:p>
    <w:p w:rsidRDefault="00F95536" w:rsidP="00F95536" w:rsidR="00F95536">
      <w:pPr>
        <w:spacing w:after="0"/>
        <w:jc w:val="both"/>
      </w:pPr>
      <w:r>
        <w:tab/>
        <w:t xml:space="preserve">Dana 3. ožujka 2016. godine predlagatelj Financijska agencija, Podružnica Varaždin podnio je prijedlog za otvaranje stečajnog postupka nad dužnikom G. SERVIS I PRODAJA VARAŽDIN d.o.o. Varaždin, Josipa Kozarca 26, navodeći da dužnik na dan 1. rujna 2015. godine u Očevidniku redoslijeda osnova za plaćanje ima evidentirane neizvršene osnove za plaćanje u ukupnom iznosu od 209.061,91 kn, te da dužnik ima 1 zaposlenih. </w:t>
      </w:r>
    </w:p>
    <w:p w:rsidRDefault="00F95536" w:rsidP="00F95536" w:rsidR="00F95536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center"/>
      </w:pPr>
      <w:r>
        <w:t xml:space="preserve">U Varaždinu, 11. travnja 2016. godine </w:t>
      </w:r>
    </w:p>
    <w:p w:rsidRDefault="00F95536" w:rsidP="00F95536" w:rsidR="00F95536">
      <w:pPr>
        <w:spacing w:after="0"/>
      </w:pPr>
    </w:p>
    <w:p w:rsidRDefault="00F95536" w:rsidP="00F95536" w:rsidR="00F95536">
      <w:pPr>
        <w:spacing w:after="0"/>
        <w:jc w:val="center"/>
      </w:pPr>
    </w:p>
    <w:p w:rsidRDefault="00F95536" w:rsidP="00F95536" w:rsidR="00F9553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F95536" w:rsidP="00F95536" w:rsidR="00F95536">
      <w:pPr>
        <w:spacing w:after="0"/>
        <w:ind w:firstLine="720"/>
        <w:jc w:val="right"/>
      </w:pPr>
    </w:p>
    <w:p w:rsidRDefault="00F95536" w:rsidP="00F95536" w:rsidR="00F9553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F95536" w:rsidP="00F95536" w:rsidR="00F95536">
      <w:pPr>
        <w:spacing w:after="0"/>
        <w:ind w:firstLine="720"/>
        <w:jc w:val="center"/>
        <w:outlineLvl w:val="0"/>
      </w:pPr>
    </w:p>
    <w:p w:rsidRDefault="00F95536" w:rsidP="00F95536" w:rsidR="00F95536">
      <w:pPr>
        <w:spacing w:after="0"/>
        <w:ind w:firstLine="720"/>
        <w:jc w:val="center"/>
        <w:outlineLvl w:val="0"/>
      </w:pPr>
    </w:p>
    <w:p w:rsidRDefault="00F95536" w:rsidP="00F95536" w:rsidR="00F95536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  <w:r>
        <w:t>POUKA O PRAVNOM LIJEKU: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</w:p>
    <w:p w:rsidRDefault="00F95536" w:rsidP="00F95536" w:rsidR="00F95536">
      <w:pPr>
        <w:spacing w:after="0"/>
        <w:jc w:val="both"/>
      </w:pPr>
      <w:r>
        <w:t>DNA: 1. Direktor dužnika Natalija Radanović iz Varaždina, Josipa Kozarca 26</w:t>
      </w:r>
    </w:p>
    <w:p w:rsidRDefault="00F95536" w:rsidP="00F95536" w:rsidR="00DA0242">
      <w:pPr>
        <w:spacing w:after="0"/>
        <w:jc w:val="both"/>
      </w:pPr>
      <w:r>
        <w:t xml:space="preserve">           2. E-Oglasna ploča suda</w:t>
      </w:r>
      <w:r w:rsidR="0068374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740" w:rsidP="00537B78" w:rsidR="00683740">
      <w:r>
        <w:separator/>
      </w:r>
    </w:p>
  </w:endnote>
  <w:endnote w:id="0" w:type="continuationSeparator">
    <w:p w:rsidRDefault="00683740" w:rsidP="00537B78" w:rsidR="00683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740" w:rsidP="00537B78" w:rsidR="00683740">
      <w:r>
        <w:separator/>
      </w:r>
    </w:p>
  </w:footnote>
  <w:footnote w:id="0" w:type="continuationSeparator">
    <w:p w:rsidRDefault="00683740" w:rsidP="00537B78" w:rsidR="00683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740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F59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536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St-344/2016-5</izvorni_sadrzaj>
    <derivirana_varijabla naziv="DomainObject.Oznaka_1">St-344/2016-5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St-344/2016-5</izvorni_sadrzaj>
    <derivirana_varijabla naziv="DomainObject.PoslovniBrojDokumenta_1">St-344/2016-5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</izvorni_sadrzaj>
    <derivirana_varijabla naziv="DomainObject.Predmet.SudioniciListNaziv_1">
      <item>Financijska agencija</item>
      <item>G. SERVIS I PRODAJA VARAŽDIN društvo s ograničenom odgovornošću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3F1F3-5224-4580-9AA1-61CD53518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3671</properties:Characters>
  <properties:Lines>93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2016-04-11T08:47:00Z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