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6814" w14:paraId="3b76814" w:rsidRDefault="006B4EF8" w:rsidP="006B4EF8" w:rsidR="002A3081" w:rsidRPr="006B4EF8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 w:rsidRPr="006B4EF8">
        <w:rPr>
          <w:b/>
          <w:sz w:val="24"/>
          <w:szCs w:val="24"/>
        </w:rPr>
        <w:t>OBRAZAC 20.</w:t>
      </w:r>
    </w:p>
    <w:p w:rsidRDefault="006B4EF8" w:rsidP="006B4EF8" w:rsidR="006B4EF8">
      <w:pPr>
        <w:jc w:val="center"/>
        <w:rPr>
          <w:b/>
          <w:sz w:val="24"/>
          <w:szCs w:val="24"/>
        </w:rPr>
      </w:pPr>
      <w:r w:rsidRPr="006B4EF8">
        <w:rPr>
          <w:b/>
          <w:sz w:val="24"/>
          <w:szCs w:val="24"/>
        </w:rPr>
        <w:t xml:space="preserve">IZVJEŠĆE STEČAJNOG UPRAVITELJA O TIJEKU STEČAJNOG POSTUPKA I </w:t>
      </w:r>
    </w:p>
    <w:p w:rsidRDefault="006B4EF8" w:rsidP="006B4EF8" w:rsidR="006B4EF8">
      <w:pPr>
        <w:jc w:val="center"/>
        <w:rPr>
          <w:b/>
          <w:sz w:val="24"/>
          <w:szCs w:val="24"/>
        </w:rPr>
      </w:pPr>
      <w:r w:rsidRPr="006B4EF8">
        <w:rPr>
          <w:b/>
          <w:sz w:val="24"/>
          <w:szCs w:val="24"/>
        </w:rPr>
        <w:t>STANJU STEČAJNE MASE</w:t>
      </w:r>
    </w:p>
    <w:p w:rsidRDefault="006B4EF8" w:rsidP="006B4EF8" w:rsidR="006B4EF8">
      <w:pPr>
        <w:rPr>
          <w:sz w:val="24"/>
          <w:szCs w:val="24"/>
        </w:rPr>
      </w:pPr>
    </w:p>
    <w:p w:rsidRDefault="006B4EF8" w:rsidP="006B4EF8" w:rsidR="006B4EF8">
      <w:pPr>
        <w:rPr>
          <w:sz w:val="24"/>
          <w:szCs w:val="24"/>
        </w:rPr>
      </w:pPr>
      <w:r>
        <w:rPr>
          <w:sz w:val="24"/>
          <w:szCs w:val="24"/>
        </w:rPr>
        <w:t xml:space="preserve">Nadležni trgovački sud: </w:t>
      </w:r>
      <w:r w:rsidRPr="00611510">
        <w:rPr>
          <w:b/>
          <w:sz w:val="24"/>
          <w:szCs w:val="24"/>
        </w:rPr>
        <w:t>Trgovački sud u Zagrebu</w:t>
      </w:r>
      <w:r w:rsidR="00611510" w:rsidRPr="00611510">
        <w:rPr>
          <w:b/>
          <w:sz w:val="24"/>
          <w:szCs w:val="24"/>
        </w:rPr>
        <w:t>, Zagreb, Amruševa 2/II</w:t>
      </w:r>
    </w:p>
    <w:p w:rsidRDefault="006B4EF8" w:rsidP="006B4EF8" w:rsidR="006B4EF8">
      <w:pPr>
        <w:rPr>
          <w:sz w:val="24"/>
          <w:szCs w:val="24"/>
        </w:rPr>
      </w:pPr>
      <w:r>
        <w:rPr>
          <w:sz w:val="24"/>
          <w:szCs w:val="24"/>
        </w:rPr>
        <w:t xml:space="preserve">Poslovni broj spisa: </w:t>
      </w:r>
      <w:r w:rsidRPr="00611510">
        <w:rPr>
          <w:b/>
          <w:sz w:val="24"/>
          <w:szCs w:val="24"/>
        </w:rPr>
        <w:t>St-2800/2016</w:t>
      </w:r>
    </w:p>
    <w:p w:rsidRDefault="006B4EF8" w:rsidP="006B4EF8" w:rsidR="006B4EF8">
      <w:pPr>
        <w:rPr>
          <w:sz w:val="24"/>
          <w:szCs w:val="24"/>
        </w:rPr>
      </w:pPr>
      <w:r>
        <w:rPr>
          <w:sz w:val="24"/>
          <w:szCs w:val="24"/>
        </w:rPr>
        <w:t xml:space="preserve">Dužnik: </w:t>
      </w:r>
      <w:r w:rsidRPr="00611510">
        <w:rPr>
          <w:b/>
          <w:sz w:val="24"/>
          <w:szCs w:val="24"/>
        </w:rPr>
        <w:t>MERING d.o.o. u stečaju, Zagreb, Vile Velebita 22, OIB: 46821535602</w:t>
      </w:r>
    </w:p>
    <w:p w:rsidRDefault="006B4EF8" w:rsidP="006B4EF8" w:rsidR="006B4EF8">
      <w:pPr>
        <w:rPr>
          <w:sz w:val="24"/>
          <w:szCs w:val="24"/>
        </w:rPr>
      </w:pPr>
    </w:p>
    <w:p w:rsidRDefault="006B4EF8" w:rsidP="006B4EF8" w:rsidR="006B4EF8" w:rsidRPr="0061151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t xml:space="preserve">TIJEK STEČAJNOG POSTUPKA U RAZDOBLJU OD </w:t>
      </w:r>
      <w:r w:rsidR="006F3519">
        <w:rPr>
          <w:b/>
          <w:sz w:val="24"/>
          <w:szCs w:val="24"/>
        </w:rPr>
        <w:t>05</w:t>
      </w:r>
      <w:r w:rsidRPr="00611510">
        <w:rPr>
          <w:b/>
          <w:sz w:val="24"/>
          <w:szCs w:val="24"/>
        </w:rPr>
        <w:t>.</w:t>
      </w:r>
      <w:r w:rsidR="006F3519">
        <w:rPr>
          <w:b/>
          <w:sz w:val="24"/>
          <w:szCs w:val="24"/>
        </w:rPr>
        <w:t>09</w:t>
      </w:r>
      <w:r w:rsidRPr="00611510">
        <w:rPr>
          <w:b/>
          <w:sz w:val="24"/>
          <w:szCs w:val="24"/>
        </w:rPr>
        <w:t>.201</w:t>
      </w:r>
      <w:r w:rsidR="006F3519">
        <w:rPr>
          <w:b/>
          <w:sz w:val="24"/>
          <w:szCs w:val="24"/>
        </w:rPr>
        <w:t>8</w:t>
      </w:r>
      <w:r w:rsidRPr="00611510">
        <w:rPr>
          <w:b/>
          <w:sz w:val="24"/>
          <w:szCs w:val="24"/>
        </w:rPr>
        <w:t>.-</w:t>
      </w:r>
      <w:r w:rsidR="006870CC">
        <w:rPr>
          <w:b/>
          <w:sz w:val="24"/>
          <w:szCs w:val="24"/>
        </w:rPr>
        <w:t>0</w:t>
      </w:r>
      <w:r w:rsidR="006F3519">
        <w:rPr>
          <w:b/>
          <w:sz w:val="24"/>
          <w:szCs w:val="24"/>
        </w:rPr>
        <w:t>5</w:t>
      </w:r>
      <w:r w:rsidRPr="00611510">
        <w:rPr>
          <w:b/>
          <w:sz w:val="24"/>
          <w:szCs w:val="24"/>
        </w:rPr>
        <w:t>.</w:t>
      </w:r>
      <w:r w:rsidR="006F3519">
        <w:rPr>
          <w:b/>
          <w:sz w:val="24"/>
          <w:szCs w:val="24"/>
        </w:rPr>
        <w:t>12</w:t>
      </w:r>
      <w:r w:rsidRPr="00611510">
        <w:rPr>
          <w:b/>
          <w:sz w:val="24"/>
          <w:szCs w:val="24"/>
        </w:rPr>
        <w:t>.2018.GODINE</w:t>
      </w:r>
    </w:p>
    <w:p w:rsidRDefault="006B4EF8" w:rsidP="006B4EF8" w:rsidR="006B4EF8">
      <w:pPr>
        <w:pStyle w:val="Odlomakpopisa"/>
        <w:rPr>
          <w:sz w:val="24"/>
          <w:szCs w:val="24"/>
        </w:rPr>
      </w:pPr>
    </w:p>
    <w:p w:rsidRDefault="006B4EF8" w:rsidP="006870CC" w:rsidR="007A3D6F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6B4EF8">
        <w:rPr>
          <w:sz w:val="24"/>
          <w:szCs w:val="24"/>
        </w:rPr>
        <w:t>Dana 21.12.2017. godine sklopljen je Ugovor o najmu poslovnog prostora s društvom Mering nova j.d.o.o., Zagreb, Goričanska 10, OIB: 090935</w:t>
      </w:r>
      <w:r>
        <w:rPr>
          <w:sz w:val="24"/>
          <w:szCs w:val="24"/>
        </w:rPr>
        <w:t>9056</w:t>
      </w:r>
      <w:r w:rsidR="00C372AF">
        <w:rPr>
          <w:sz w:val="24"/>
          <w:szCs w:val="24"/>
        </w:rPr>
        <w:t xml:space="preserve">6, za </w:t>
      </w:r>
      <w:r w:rsidR="007A3D6F">
        <w:rPr>
          <w:sz w:val="24"/>
          <w:szCs w:val="24"/>
        </w:rPr>
        <w:t>poslovni prostor br. L1 u prizemlju površine 34,70 čm, upisano kao etažno vlasništvo ( E-2 ), na nekretnini k.č. 3031/8 u zk.ul. 10822 k.o. Granešina, garažu br. G3 u prizemlju, površine 17,40 čm i garažu br. G4 u prizemlju površine 16,20 čm na nekretnini k.č. 3031/8 u zk.ul. 10822 k.o. Granešina.</w:t>
      </w:r>
    </w:p>
    <w:p w:rsidRDefault="001B6A6D" w:rsidP="001B6A6D" w:rsidR="001B6A6D" w:rsidRPr="006870CC">
      <w:pPr>
        <w:pStyle w:val="Odlomakpopisa"/>
        <w:rPr>
          <w:sz w:val="24"/>
          <w:szCs w:val="24"/>
        </w:rPr>
      </w:pPr>
    </w:p>
    <w:p w:rsidRDefault="00A37445" w:rsidP="006B4EF8" w:rsidR="00A37445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Za spor koji se vodi s društvom Euromix d.o.o., Vukovar, Stjepana Radića 15, OIB: 35183252507</w:t>
      </w:r>
      <w:r w:rsidR="001B6A6D">
        <w:rPr>
          <w:sz w:val="24"/>
          <w:szCs w:val="24"/>
        </w:rPr>
        <w:t>,</w:t>
      </w:r>
      <w:r>
        <w:rPr>
          <w:sz w:val="24"/>
          <w:szCs w:val="24"/>
        </w:rPr>
        <w:t xml:space="preserve">  </w:t>
      </w:r>
      <w:r w:rsidR="006870CC">
        <w:rPr>
          <w:sz w:val="24"/>
          <w:szCs w:val="24"/>
        </w:rPr>
        <w:t>vrijednosti 60.440,75 kn bez kamata i sudskih troškova, tuženik je poslao poziv na postizanje nagodbe</w:t>
      </w:r>
      <w:r w:rsidR="00593EC3">
        <w:rPr>
          <w:sz w:val="24"/>
          <w:szCs w:val="24"/>
        </w:rPr>
        <w:t>,</w:t>
      </w:r>
      <w:r w:rsidR="00084CDC">
        <w:rPr>
          <w:sz w:val="24"/>
          <w:szCs w:val="24"/>
        </w:rPr>
        <w:t xml:space="preserve"> ali skupština vjerovnika nije prihvatila prijedlog. Dobiven je novi prijedlog u kojem je društvo Euromix d.o.o. ponudilo isplatu glavnice i troškova ovrhe,</w:t>
      </w:r>
      <w:r w:rsidR="00593EC3">
        <w:rPr>
          <w:sz w:val="24"/>
          <w:szCs w:val="24"/>
        </w:rPr>
        <w:t xml:space="preserve"> te je poslan prijedlog sudu za sazivanje skupštine vjerovnika </w:t>
      </w:r>
    </w:p>
    <w:p w:rsidRDefault="007A3D6F" w:rsidP="007A3D6F" w:rsidR="007A3D6F">
      <w:pPr>
        <w:pStyle w:val="Odlomakpopisa"/>
        <w:rPr>
          <w:sz w:val="24"/>
          <w:szCs w:val="24"/>
        </w:rPr>
      </w:pPr>
    </w:p>
    <w:p w:rsidRDefault="00084CDC" w:rsidP="00611510" w:rsidR="007A3D6F" w:rsidRPr="00611510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Za spor koji se vodi</w:t>
      </w:r>
      <w:r w:rsidR="007A3D6F">
        <w:rPr>
          <w:sz w:val="24"/>
          <w:szCs w:val="24"/>
        </w:rPr>
        <w:t xml:space="preserve"> u predmetu P-877/16 pred Općinskim građanskim sudom u Zagrebu radi </w:t>
      </w:r>
      <w:r>
        <w:rPr>
          <w:sz w:val="24"/>
          <w:szCs w:val="24"/>
        </w:rPr>
        <w:t>dane pozajmice društva MOND d.o.o. (pripojeno društvu MERING d.o.o.) fizičkoj osobi</w:t>
      </w:r>
      <w:r w:rsidR="00DF670A">
        <w:rPr>
          <w:sz w:val="24"/>
          <w:szCs w:val="24"/>
        </w:rPr>
        <w:t>,</w:t>
      </w:r>
      <w:r>
        <w:rPr>
          <w:sz w:val="24"/>
          <w:szCs w:val="24"/>
        </w:rPr>
        <w:t xml:space="preserve"> nije </w:t>
      </w:r>
      <w:r w:rsidR="00DF670A">
        <w:rPr>
          <w:sz w:val="24"/>
          <w:szCs w:val="24"/>
        </w:rPr>
        <w:t>još održano</w:t>
      </w:r>
      <w:r>
        <w:rPr>
          <w:sz w:val="24"/>
          <w:szCs w:val="24"/>
        </w:rPr>
        <w:t xml:space="preserve"> ročište.</w:t>
      </w:r>
    </w:p>
    <w:p w:rsidRDefault="007A3D6F" w:rsidP="007A3D6F" w:rsidR="007A3D6F">
      <w:pPr>
        <w:pStyle w:val="Odlomakpopisa"/>
        <w:rPr>
          <w:sz w:val="24"/>
          <w:szCs w:val="24"/>
        </w:rPr>
      </w:pPr>
    </w:p>
    <w:p w:rsidRDefault="006F3519" w:rsidP="007A3D6F" w:rsidR="00B607E5" w:rsidRPr="00015597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Dana 19.09.2018.</w:t>
      </w:r>
      <w:r w:rsidR="00DF670A">
        <w:rPr>
          <w:sz w:val="24"/>
          <w:szCs w:val="24"/>
        </w:rPr>
        <w:t>godine</w:t>
      </w:r>
      <w:r>
        <w:rPr>
          <w:sz w:val="24"/>
          <w:szCs w:val="24"/>
        </w:rPr>
        <w:t xml:space="preserve"> podnesen je zahtjev </w:t>
      </w:r>
      <w:r w:rsidR="00B607E5">
        <w:rPr>
          <w:sz w:val="24"/>
          <w:szCs w:val="24"/>
        </w:rPr>
        <w:t>Općinsk</w:t>
      </w:r>
      <w:r>
        <w:rPr>
          <w:sz w:val="24"/>
          <w:szCs w:val="24"/>
        </w:rPr>
        <w:t>om</w:t>
      </w:r>
      <w:r w:rsidR="00B607E5">
        <w:rPr>
          <w:sz w:val="24"/>
          <w:szCs w:val="24"/>
        </w:rPr>
        <w:t xml:space="preserve"> građansk</w:t>
      </w:r>
      <w:r>
        <w:rPr>
          <w:sz w:val="24"/>
          <w:szCs w:val="24"/>
        </w:rPr>
        <w:t>om</w:t>
      </w:r>
      <w:r w:rsidR="00B607E5">
        <w:rPr>
          <w:sz w:val="24"/>
          <w:szCs w:val="24"/>
        </w:rPr>
        <w:t xml:space="preserve"> sud</w:t>
      </w:r>
      <w:r>
        <w:rPr>
          <w:sz w:val="24"/>
          <w:szCs w:val="24"/>
        </w:rPr>
        <w:t>u</w:t>
      </w:r>
      <w:r w:rsidR="00B607E5">
        <w:rPr>
          <w:sz w:val="24"/>
          <w:szCs w:val="24"/>
        </w:rPr>
        <w:t xml:space="preserve"> u Zagrebu </w:t>
      </w:r>
      <w:r>
        <w:rPr>
          <w:sz w:val="24"/>
          <w:szCs w:val="24"/>
        </w:rPr>
        <w:t>da izvrši brisanje uknjižbe založnog prava</w:t>
      </w:r>
      <w:r w:rsidR="00DF670A">
        <w:rPr>
          <w:sz w:val="24"/>
          <w:szCs w:val="24"/>
        </w:rPr>
        <w:t>,</w:t>
      </w:r>
      <w:r w:rsidR="00DF670A" w:rsidRPr="00DF670A">
        <w:rPr>
          <w:sz w:val="24"/>
          <w:szCs w:val="24"/>
        </w:rPr>
        <w:t xml:space="preserve"> </w:t>
      </w:r>
      <w:r w:rsidR="00DF670A">
        <w:rPr>
          <w:sz w:val="24"/>
          <w:szCs w:val="24"/>
        </w:rPr>
        <w:t>radi stjecanja razlučnog prava tijekom posljednjih 60 dana prije podnošenja prijedloga za otvaranje stečajnog postupka odnosno nakon podnošenja prijedloga za otvaranje stečajnog postupka,</w:t>
      </w:r>
      <w:r>
        <w:rPr>
          <w:sz w:val="24"/>
          <w:szCs w:val="24"/>
        </w:rPr>
        <w:t xml:space="preserve"> stečenog temeljem Rješenja o osiguranju Posl. br. Ovr-2731/17 na nekretninama na kojima je vjerovnik Republika Hrvatska prijavila razlučno pravo</w:t>
      </w:r>
      <w:r w:rsidR="00DF670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F73135" w:rsidP="007A3D6F" w:rsidR="00F73135">
      <w:pPr>
        <w:rPr>
          <w:sz w:val="24"/>
          <w:szCs w:val="24"/>
        </w:rPr>
      </w:pPr>
    </w:p>
    <w:p w:rsidRDefault="00B607E5" w:rsidP="007A3D6F" w:rsidR="00B607E5">
      <w:pPr>
        <w:rPr>
          <w:sz w:val="24"/>
          <w:szCs w:val="24"/>
        </w:rPr>
      </w:pPr>
    </w:p>
    <w:p w:rsidRDefault="00B607E5" w:rsidP="007A3D6F" w:rsidR="00B607E5">
      <w:pPr>
        <w:rPr>
          <w:sz w:val="24"/>
          <w:szCs w:val="24"/>
        </w:rPr>
      </w:pPr>
    </w:p>
    <w:p w:rsidRDefault="00F73135" w:rsidP="007A3D6F" w:rsidR="00F73135">
      <w:pPr>
        <w:rPr>
          <w:sz w:val="24"/>
          <w:szCs w:val="24"/>
        </w:rPr>
      </w:pPr>
    </w:p>
    <w:p w:rsidRDefault="007A3D6F" w:rsidP="007A3D6F" w:rsidR="007A3D6F" w:rsidRPr="0061151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lastRenderedPageBreak/>
        <w:t>STANJE STEČAJNE MASE</w:t>
      </w:r>
    </w:p>
    <w:p w:rsidRDefault="00F73135" w:rsidP="00F73135" w:rsidR="00F73135">
      <w:pPr>
        <w:rPr>
          <w:sz w:val="24"/>
          <w:szCs w:val="24"/>
        </w:rPr>
      </w:pPr>
      <w:r>
        <w:rPr>
          <w:sz w:val="24"/>
          <w:szCs w:val="24"/>
        </w:rPr>
        <w:t>I</w:t>
      </w:r>
      <w:r w:rsidR="006D2E3D">
        <w:rPr>
          <w:sz w:val="24"/>
          <w:szCs w:val="24"/>
        </w:rPr>
        <w:t>movinu društva čine nekretnine:</w:t>
      </w:r>
    </w:p>
    <w:p w:rsidRDefault="00F73135" w:rsidP="001220A9" w:rsidR="00F73135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1220A9">
        <w:rPr>
          <w:sz w:val="24"/>
          <w:szCs w:val="24"/>
        </w:rPr>
        <w:t xml:space="preserve">Lokal br. </w:t>
      </w:r>
      <w:r w:rsidR="001220A9" w:rsidRPr="001220A9">
        <w:rPr>
          <w:sz w:val="24"/>
          <w:szCs w:val="24"/>
        </w:rPr>
        <w:t>L1 u prizemlju površine 34,70 čm, upisana kao etažno vlasništvo( E-2 ) , 2. suvlasnički dio 3,96/100</w:t>
      </w:r>
      <w:r w:rsidRPr="001220A9">
        <w:rPr>
          <w:sz w:val="24"/>
          <w:szCs w:val="24"/>
        </w:rPr>
        <w:t xml:space="preserve"> </w:t>
      </w:r>
      <w:r w:rsidR="001220A9" w:rsidRPr="001220A9">
        <w:rPr>
          <w:sz w:val="24"/>
          <w:szCs w:val="24"/>
        </w:rPr>
        <w:t>na nekretnini k.č. 3031/8 u zk.ul.10822 k.o. Granešina</w:t>
      </w:r>
    </w:p>
    <w:p w:rsidRDefault="001220A9" w:rsidP="001220A9" w:rsidR="001220A9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Garaža  br. G3 u prizemlju površine 17,40 čm, upisana kao etažno vlasništvo ( E-1), 1. suvlasnički dio 1,99/100, na nekretnini k.č. 3031/8 u zk.ul. 10822 k.o. Granešina</w:t>
      </w:r>
    </w:p>
    <w:p w:rsidRDefault="001220A9" w:rsidP="001220A9" w:rsidR="001220A9" w:rsidRPr="001220A9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Garaža  br. G4 u prizemlju površine 16,20 čm, upisana kao etažno vlasništvo ( E-3), 1. suvlasnički dio 1,85/100, na nekretnini k.č. 3031/8 u zk.ul. 10822 k.o. Granešina</w:t>
      </w:r>
    </w:p>
    <w:p w:rsidRDefault="001220A9" w:rsidP="001220A9" w:rsidR="001220A9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Garaža  br. G6 u prizemlju površine 17,00 čm, upisana kao etažno vlasništvo ( E-5), 1. suvlasnički dio 1,99/100, na nekretnini k.č. 3031/8 u zk.ul. 10822 k.o. Granešina</w:t>
      </w:r>
    </w:p>
    <w:p w:rsidRDefault="006D2E3D" w:rsidP="006D2E3D" w:rsidR="006D2E3D">
      <w:pPr>
        <w:rPr>
          <w:sz w:val="24"/>
          <w:szCs w:val="24"/>
        </w:rPr>
      </w:pPr>
    </w:p>
    <w:p w:rsidRDefault="006D2E3D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>Prijavljeno je  petnaest tražbina u vrijednosti 641.742,15 kn, a od toga u I viši isplatni red 199.887,71 kn, a u II viši isplatni red 441.854,44 kn.</w:t>
      </w:r>
    </w:p>
    <w:p w:rsidRDefault="006D2E3D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>Razlučno pravo je prijavila Republika Hrvatska u iznosu od 205.285,35 kn na temelju Rješenja o osiguranju poslovni broj Ovr-2731/2017 od 16.05.2017. godine</w:t>
      </w:r>
      <w:r w:rsidR="00DF670A">
        <w:rPr>
          <w:sz w:val="24"/>
          <w:szCs w:val="24"/>
        </w:rPr>
        <w:t xml:space="preserve"> za koje je traženo brisanje uknjižbe.</w:t>
      </w:r>
    </w:p>
    <w:p w:rsidRDefault="006D2E3D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>Od otvaranja stečajnog postupka stanje na žiro računu je slijedeće:</w:t>
      </w:r>
    </w:p>
    <w:p w:rsidRDefault="006D2E3D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 xml:space="preserve">Ukupni priljev </w:t>
      </w:r>
      <w:r w:rsidR="00F8026D">
        <w:rPr>
          <w:sz w:val="24"/>
          <w:szCs w:val="24"/>
        </w:rPr>
        <w:t>37.186,52</w:t>
      </w:r>
      <w:r>
        <w:rPr>
          <w:sz w:val="24"/>
          <w:szCs w:val="24"/>
        </w:rPr>
        <w:t xml:space="preserve"> kn</w:t>
      </w:r>
    </w:p>
    <w:p w:rsidRDefault="006D2E3D" w:rsidP="006D2E3D" w:rsidR="00970980">
      <w:pPr>
        <w:rPr>
          <w:sz w:val="24"/>
          <w:szCs w:val="24"/>
        </w:rPr>
      </w:pPr>
      <w:r>
        <w:rPr>
          <w:sz w:val="24"/>
          <w:szCs w:val="24"/>
        </w:rPr>
        <w:t xml:space="preserve">Ukupni odljev </w:t>
      </w:r>
      <w:r w:rsidR="00F8026D">
        <w:rPr>
          <w:sz w:val="24"/>
          <w:szCs w:val="24"/>
        </w:rPr>
        <w:t>35.801,92</w:t>
      </w:r>
      <w:r w:rsidR="00970980">
        <w:rPr>
          <w:sz w:val="24"/>
          <w:szCs w:val="24"/>
        </w:rPr>
        <w:t xml:space="preserve"> kn</w:t>
      </w:r>
    </w:p>
    <w:p w:rsidRDefault="00970980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 xml:space="preserve">Stanje na računu na dan </w:t>
      </w:r>
      <w:r w:rsidR="001B6A6D">
        <w:rPr>
          <w:sz w:val="24"/>
          <w:szCs w:val="24"/>
        </w:rPr>
        <w:t>0</w:t>
      </w:r>
      <w:r w:rsidR="00F8026D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F8026D">
        <w:rPr>
          <w:sz w:val="24"/>
          <w:szCs w:val="24"/>
        </w:rPr>
        <w:t xml:space="preserve"> prosinca</w:t>
      </w:r>
      <w:r>
        <w:rPr>
          <w:sz w:val="24"/>
          <w:szCs w:val="24"/>
        </w:rPr>
        <w:t xml:space="preserve"> 2018. godine je </w:t>
      </w:r>
      <w:r w:rsidR="00F8026D">
        <w:rPr>
          <w:sz w:val="24"/>
          <w:szCs w:val="24"/>
        </w:rPr>
        <w:t>1.384,60</w:t>
      </w:r>
      <w:r>
        <w:rPr>
          <w:sz w:val="24"/>
          <w:szCs w:val="24"/>
        </w:rPr>
        <w:t xml:space="preserve"> kn.</w:t>
      </w:r>
      <w:r w:rsidR="006D2E3D">
        <w:rPr>
          <w:sz w:val="24"/>
          <w:szCs w:val="24"/>
        </w:rPr>
        <w:t xml:space="preserve"> </w:t>
      </w:r>
    </w:p>
    <w:p w:rsidRDefault="00970980" w:rsidP="006D2E3D" w:rsidR="00970980">
      <w:pPr>
        <w:rPr>
          <w:sz w:val="24"/>
          <w:szCs w:val="24"/>
        </w:rPr>
      </w:pPr>
    </w:p>
    <w:p w:rsidRDefault="00970980" w:rsidP="00970980" w:rsidR="00970980" w:rsidRPr="0061151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t xml:space="preserve">RADNJE KOJE ĆE SE PODUZETI U NAREDNOM RAZDOBLJU OD </w:t>
      </w:r>
      <w:r w:rsidR="001B6A6D">
        <w:rPr>
          <w:b/>
          <w:sz w:val="24"/>
          <w:szCs w:val="24"/>
        </w:rPr>
        <w:t>0</w:t>
      </w:r>
      <w:r w:rsidR="00DF670A">
        <w:rPr>
          <w:b/>
          <w:sz w:val="24"/>
          <w:szCs w:val="24"/>
        </w:rPr>
        <w:t>6</w:t>
      </w:r>
      <w:r w:rsidRPr="00611510">
        <w:rPr>
          <w:b/>
          <w:sz w:val="24"/>
          <w:szCs w:val="24"/>
        </w:rPr>
        <w:t>.</w:t>
      </w:r>
      <w:r w:rsidR="00DF670A">
        <w:rPr>
          <w:b/>
          <w:sz w:val="24"/>
          <w:szCs w:val="24"/>
        </w:rPr>
        <w:t>12</w:t>
      </w:r>
      <w:r w:rsidRPr="00611510">
        <w:rPr>
          <w:b/>
          <w:sz w:val="24"/>
          <w:szCs w:val="24"/>
        </w:rPr>
        <w:t>.2018.-</w:t>
      </w:r>
      <w:r w:rsidR="001B6A6D">
        <w:rPr>
          <w:b/>
          <w:sz w:val="24"/>
          <w:szCs w:val="24"/>
        </w:rPr>
        <w:t>0</w:t>
      </w:r>
      <w:r w:rsidR="00DF670A">
        <w:rPr>
          <w:b/>
          <w:sz w:val="24"/>
          <w:szCs w:val="24"/>
        </w:rPr>
        <w:t>5</w:t>
      </w:r>
      <w:r w:rsidRPr="00611510">
        <w:rPr>
          <w:b/>
          <w:sz w:val="24"/>
          <w:szCs w:val="24"/>
        </w:rPr>
        <w:t>.</w:t>
      </w:r>
      <w:r w:rsidR="00DF670A">
        <w:rPr>
          <w:b/>
          <w:sz w:val="24"/>
          <w:szCs w:val="24"/>
        </w:rPr>
        <w:t>03</w:t>
      </w:r>
      <w:r w:rsidRPr="00611510">
        <w:rPr>
          <w:b/>
          <w:sz w:val="24"/>
          <w:szCs w:val="24"/>
        </w:rPr>
        <w:t>.201</w:t>
      </w:r>
      <w:r w:rsidR="00DF670A">
        <w:rPr>
          <w:b/>
          <w:sz w:val="24"/>
          <w:szCs w:val="24"/>
        </w:rPr>
        <w:t>9</w:t>
      </w:r>
      <w:r w:rsidRPr="00611510">
        <w:rPr>
          <w:b/>
          <w:sz w:val="24"/>
          <w:szCs w:val="24"/>
        </w:rPr>
        <w:t>. GODINE</w:t>
      </w: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>Obavljati će se sve aktivnosti potrebne za očuvanje postojeće imovine,</w:t>
      </w:r>
      <w:r w:rsidR="00611510">
        <w:rPr>
          <w:sz w:val="24"/>
          <w:szCs w:val="24"/>
        </w:rPr>
        <w:t xml:space="preserve"> vođenje postupka u tijeku pred sudovima,</w:t>
      </w:r>
      <w:r>
        <w:rPr>
          <w:sz w:val="24"/>
          <w:szCs w:val="24"/>
        </w:rPr>
        <w:t xml:space="preserve"> kao i tekući poslovi održavanja nekretnine, izvršavanje svih računovodstvenih obveza, zaprimanje pošte, kao i sve ostale radnje koje budu neophodne za očuvanje imovine društva.</w:t>
      </w:r>
    </w:p>
    <w:p w:rsidRDefault="00970980" w:rsidP="00970980" w:rsidR="00970980">
      <w:pPr>
        <w:rPr>
          <w:sz w:val="24"/>
          <w:szCs w:val="24"/>
        </w:rPr>
      </w:pP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 xml:space="preserve">U Jurdani, </w:t>
      </w:r>
      <w:r w:rsidR="001B6A6D">
        <w:rPr>
          <w:sz w:val="24"/>
          <w:szCs w:val="24"/>
        </w:rPr>
        <w:t>0</w:t>
      </w:r>
      <w:r w:rsidR="00DF670A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DF670A">
        <w:rPr>
          <w:sz w:val="24"/>
          <w:szCs w:val="24"/>
        </w:rPr>
        <w:t>prosinac</w:t>
      </w:r>
      <w:r>
        <w:rPr>
          <w:sz w:val="24"/>
          <w:szCs w:val="24"/>
        </w:rPr>
        <w:t xml:space="preserve"> 2018. godine</w:t>
      </w:r>
    </w:p>
    <w:p w:rsidRDefault="00970980" w:rsidP="00970980" w:rsidR="009709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Gordana Štifter Draščić</w:t>
      </w:r>
    </w:p>
    <w:p w:rsidRDefault="00970980" w:rsidP="00970980" w:rsidR="009709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Stečajni upravitelj</w:t>
      </w: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970980" w:rsidP="00970980" w:rsidR="00970980" w:rsidRPr="00970980">
      <w:pPr>
        <w:rPr>
          <w:sz w:val="24"/>
          <w:szCs w:val="24"/>
        </w:rPr>
      </w:pPr>
    </w:p>
    <w:p w:rsidRDefault="001220A9" w:rsidP="001220A9" w:rsidR="001220A9" w:rsidRPr="001220A9">
      <w:pPr>
        <w:pStyle w:val="Odlomakpopisa"/>
        <w:rPr>
          <w:sz w:val="24"/>
          <w:szCs w:val="24"/>
        </w:rPr>
      </w:pPr>
    </w:p>
    <w:sectPr w:rsidR="001220A9" w:rsidRPr="001220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91FFF"/>
    <w:multiLevelType w:val="hybridMultilevel"/>
    <w:tmpl w:val="763669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B8423F0"/>
    <w:multiLevelType w:val="hybridMultilevel"/>
    <w:tmpl w:val="301E3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F91B47"/>
    <w:multiLevelType w:val="hybridMultilevel"/>
    <w:tmpl w:val="432C4A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4EF8"/>
    <w:rsid w:val="00015597"/>
    <w:rsid w:val="00084CDC"/>
    <w:rsid w:val="001220A9"/>
    <w:rsid w:val="001B6A6D"/>
    <w:rsid w:val="002A3081"/>
    <w:rsid w:val="004B3F7B"/>
    <w:rsid w:val="005032E4"/>
    <w:rsid w:val="00532DDD"/>
    <w:rsid w:val="00593EC3"/>
    <w:rsid w:val="00611510"/>
    <w:rsid w:val="006870CC"/>
    <w:rsid w:val="006B4EF8"/>
    <w:rsid w:val="006D2E3D"/>
    <w:rsid w:val="006F3519"/>
    <w:rsid w:val="007A3D6F"/>
    <w:rsid w:val="00961772"/>
    <w:rsid w:val="00970980"/>
    <w:rsid w:val="00A37445"/>
    <w:rsid w:val="00B607E5"/>
    <w:rsid w:val="00C372AF"/>
    <w:rsid w:val="00C96C6A"/>
    <w:rsid w:val="00DF670A"/>
    <w:rsid w:val="00F73135"/>
    <w:rsid w:val="00F8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4EF8"/>
    <w:pPr>
      <w:ind w:left="720"/>
      <w:contextualSpacing/>
    </w:pPr>
  </w:style>
  <w:style w:styleId="Bezproreda" w:type="paragraph">
    <w:name w:val="No Spacing"/>
    <w:uiPriority w:val="1"/>
    <w:qFormat/>
    <w:rsid w:val="0097098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3F7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3F7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03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2E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2E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2E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2E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4EF8"/>
    <w:pPr>
      <w:ind w:left="720"/>
      <w:contextualSpacing/>
    </w:pPr>
  </w:style>
  <w:style w:styleId="Bezproreda" w:type="paragraph">
    <w:name w:val="No Spacing"/>
    <w:uiPriority w:val="1"/>
    <w:qFormat/>
    <w:rsid w:val="0097098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3F7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3F7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03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2E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2E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2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2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18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3059</properties:Characters>
  <properties:Lines>70</properties:Lines>
  <properties:Paragraphs>28</properties:Paragraphs>
  <properties:TotalTime>273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2018-03-11T12:30:00Z</dcterms:created>
  <dc:creator>Gordana</dc:creator>
  <dc:description/>
  <cp:keywords/>
  <cp:lastModifiedBy>Valentina Gabud</cp:lastModifiedBy>
  <cp:lastPrinted>2018-06-07T06:14:00Z</cp:lastPrinted>
  <dcterms:modified xmlns:xsi="http://www.w3.org/2001/XMLSchema-instance" xsi:type="dcterms:W3CDTF">2018-12-10T11:33:00Z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St-2800/2016-34 / Podnesak - Izvješće stečajnog upravitelja (OBRAZAC 20 Mering.docx)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