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c5c8" w14:paraId="e0ac5c8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9C371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803C47">
        <w:rPr>
          <w:rFonts w:cs="Times New Roman"/>
        </w:rPr>
        <w:t>VESTA d.o.o., OIB 36353736739, Gornje Ladanje, Kralja Zvonimira 7</w:t>
      </w:r>
      <w:r w:rsidRPr="00BA3155">
        <w:rPr>
          <w:rFonts w:cs="Times New Roman"/>
        </w:rPr>
        <w:t xml:space="preserve">, dana </w:t>
      </w:r>
      <w:r w:rsidR="00803C47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803C47">
        <w:rPr>
          <w:rFonts w:cs="Times New Roman"/>
        </w:rPr>
        <w:t>VESTA d.o.o., OIB 36353736739, Gornje Ladanje, Kralja Zvonimira 7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803C47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803C47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803C47">
        <w:rPr>
          <w:rFonts w:cs="Times New Roman"/>
        </w:rPr>
        <w:t>VESTA d.o.o., OIB 36353736739, Gornje Ladanje, Kralja Zvonimira 7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803C47">
        <w:rPr>
          <w:rFonts w:cs="Times New Roman"/>
        </w:rPr>
        <w:t>Nikola Remenar, OIB 48313195864, iz Velike Gorice, Dubrovačka 14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803C47">
        <w:rPr>
          <w:rFonts w:cs="Times New Roman"/>
        </w:rPr>
        <w:t>VESTA d.o.o., OIB 36353736739, Gornje Ladanje, Kralja Zvonimira 7</w:t>
      </w:r>
      <w:r w:rsidRPr="00BA3155">
        <w:rPr>
          <w:rFonts w:cs="Times New Roman"/>
        </w:rPr>
        <w:t xml:space="preserve">, bit će brisan iz </w:t>
      </w:r>
      <w:r w:rsidRPr="00803C47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803C47">
        <w:rPr>
          <w:rFonts w:cs="Times New Roman"/>
        </w:rPr>
        <w:t>29. listopada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803C47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803C47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63389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803C47">
        <w:rPr>
          <w:rFonts w:cs="Times New Roman"/>
        </w:rPr>
        <w:t>VESTA d.o.o., Gornje Ladanje, Kralja Zvonimira 7</w:t>
      </w:r>
    </w:p>
    <w:p w:rsidRDefault="00BA3155" w:rsidP="00BA3155" w:rsidR="00BA3155" w:rsidRPr="00803C47">
      <w:pPr>
        <w:numPr>
          <w:ilvl w:val="0"/>
          <w:numId w:val="2"/>
        </w:numPr>
        <w:spacing w:after="0"/>
        <w:rPr>
          <w:rFonts w:cs="Times New Roman"/>
        </w:rPr>
      </w:pPr>
      <w:r w:rsidRPr="00803C47">
        <w:rPr>
          <w:rFonts w:cs="Times New Roman"/>
        </w:rPr>
        <w:t xml:space="preserve">Direktor dužnika, </w:t>
      </w:r>
      <w:r w:rsidR="00803C47" w:rsidRPr="00803C47">
        <w:rPr>
          <w:rFonts w:cs="Times New Roman"/>
        </w:rPr>
        <w:t>Mladen Peharda, Gornje Ladanje, Kralja Zvonimira 7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803C47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63389">
        <w:rPr>
          <w:rFonts w:cs="Times New Roman"/>
        </w:rPr>
        <w:t xml:space="preserve">Varaždin, Graberje 1             </w:t>
      </w:r>
    </w:p>
    <w:p w:rsidRDefault="00BA3155" w:rsidP="00803C47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803C47">
        <w:rPr>
          <w:rFonts w:cs="Times New Roman"/>
        </w:rPr>
        <w:t xml:space="preserve">Stečajni upravitelj </w:t>
      </w:r>
      <w:r w:rsidR="00803C47" w:rsidRPr="00803C47">
        <w:rPr>
          <w:rFonts w:cs="Times New Roman"/>
        </w:rPr>
        <w:t>Nikola Remenar, iz Velike Gorice, Dubrovačka 14</w:t>
      </w:r>
    </w:p>
    <w:p w:rsidRDefault="00803C47" w:rsidP="00C63389" w:rsidR="00C63389" w:rsidRPr="00C63389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Objava na mrežnoj stranici e-Oglasna ploča suda</w:t>
      </w:r>
    </w:p>
    <w:p w:rsidRDefault="00803C47" w:rsidP="00803C47" w:rsidR="00803C47">
      <w:pPr>
        <w:spacing w:after="0"/>
        <w:ind w:left="360"/>
        <w:rPr>
          <w:rFonts w:cs="Times New Roman"/>
        </w:rPr>
      </w:pPr>
    </w:p>
    <w:p w:rsidRDefault="00C63389" w:rsidP="00803C47" w:rsidR="00C63389">
      <w:pPr>
        <w:spacing w:after="0"/>
        <w:ind w:left="360"/>
        <w:rPr>
          <w:rFonts w:cs="Times New Roman"/>
        </w:rPr>
      </w:pPr>
    </w:p>
    <w:sectPr w:rsidSect="00C63389" w:rsidR="00C63389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CBB" w:rsidP="00BA3155" w:rsidR="00E03CBB">
      <w:pPr>
        <w:spacing w:after="0"/>
      </w:pPr>
      <w:r>
        <w:separator/>
      </w:r>
    </w:p>
  </w:endnote>
  <w:endnote w:id="0" w:type="continuationSeparator">
    <w:p w:rsidRDefault="00E03CBB" w:rsidP="00BA3155" w:rsidR="00E03C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71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CBB" w:rsidP="00BA3155" w:rsidR="00E03CBB">
      <w:pPr>
        <w:spacing w:after="0"/>
      </w:pPr>
      <w:r>
        <w:separator/>
      </w:r>
    </w:p>
  </w:footnote>
  <w:footnote w:id="0" w:type="continuationSeparator">
    <w:p w:rsidRDefault="00E03CBB" w:rsidP="00BA3155" w:rsidR="00E03CB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803C47">
      <w:t>389/15-5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803C47">
      <w:t>389/15-5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521255"/>
    <w:rsid w:val="00535974"/>
    <w:rsid w:val="0057362D"/>
    <w:rsid w:val="007D392C"/>
    <w:rsid w:val="00803C47"/>
    <w:rsid w:val="009A7D33"/>
    <w:rsid w:val="009C371C"/>
    <w:rsid w:val="00B72CD2"/>
    <w:rsid w:val="00BA3155"/>
    <w:rsid w:val="00C63389"/>
    <w:rsid w:val="00D12B3F"/>
    <w:rsid w:val="00D463E2"/>
    <w:rsid w:val="00DF5515"/>
    <w:rsid w:val="00E03CBB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C3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71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C3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71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VESTA društvo s ograničenom odgovornošću za trgovinu i građenje</izvorni_sadrzaj>
    <derivirana_varijabla naziv="DomainObject.Predmet.ProtustrankaFormated_1">  VESTA društvo s ograničenom odgovornošću za trgovinu i građenje</derivirana_varijabla>
  </DomainObject.Predmet.ProtustrankaFormated>
  <DomainObject.Predmet.ProtustrankaFormatedOIB>
    <izvorni_sadrzaj>  VESTA društvo s ograničenom odgovornošću za trgovinu i građenje, OIB 36353736739</izvorni_sadrzaj>
    <derivirana_varijabla naziv="DomainObject.Predmet.ProtustrankaFormatedOIB_1">  VESTA društvo s ograničenom odgovornošću za trgovinu i građenje, OIB 36353736739</derivirana_varijabla>
  </DomainObject.Predmet.ProtustrankaFormatedOIB>
  <DomainObject.Predmet.ProtustrankaFormatedWithAdress>
    <izvorni_sadrzaj> VESTA društvo s ograničenom odgovornošću za trgovinu i građenje, Kralja Zvonimira 7, 42207 Gornje Ladanje</izvorni_sadrzaj>
    <derivirana_varijabla naziv="DomainObject.Predmet.ProtustrankaFormatedWithAdress_1"> VESTA društvo s ograničenom odgovornošću za trgovinu i građenje, Kralja Zvonimira 7, 42207 Gornje Ladanje</derivirana_varijabla>
  </DomainObject.Predmet.ProtustrankaFormatedWithAdress>
  <DomainObject.Predmet.ProtustrankaFormatedWithAdressOIB>
    <izvorni_sadrzaj> VESTA društvo s ograničenom odgovornošću za trgovinu i građenje, OIB 36353736739, Kralja Zvonimira 7, 42207 Gornje Ladanje</izvorni_sadrzaj>
    <derivirana_varijabla naziv="DomainObject.Predmet.ProtustrankaFormatedWithAdressOIB_1"> VESTA društvo s ograničenom odgovornošću za trgovinu i građenje, OIB 36353736739, Kralja Zvonimira 7, 42207 Gornje Ladanje</derivirana_varijabla>
  </DomainObject.Predmet.ProtustrankaFormatedWithAdressOIB>
  <DomainObject.Predmet.ProtustrankaWithAdress>
    <izvorni_sadrzaj>VESTA društvo s ograničenom odgovornošću za trgovinu i građenje Kralja Zvonimira 7, 42207 Gornje Ladanje</izvorni_sadrzaj>
    <derivirana_varijabla naziv="DomainObject.Predmet.ProtustrankaWithAdress_1">VESTA društvo s ograničenom odgovornošću za trgovinu i građenje Kralja Zvonimira 7, 42207 Gornje Ladanje</derivirana_varijabla>
  </DomainObject.Predmet.ProtustrankaWithAdress>
  <DomainObject.Predmet.ProtustrankaWithAdressOIB>
    <izvorni_sadrzaj>VESTA društvo s ograničenom odgovornošću za trgovinu i građenje, OIB 36353736739, Kralja Zvonimira 7, 42207 Gornje Ladanje</izvorni_sadrzaj>
    <derivirana_varijabla naziv="DomainObject.Predmet.ProtustrankaWithAdressOIB_1">VESTA društvo s ograničenom odgovornošću za trgovinu i građenje, OIB 36353736739, Kralja Zvonimira 7, 42207 Gornje Ladanje</derivirana_varijabla>
  </DomainObject.Predmet.ProtustrankaWithAdressOIB>
  <DomainObject.Predmet.ProtustrankaNazivFormated>
    <izvorni_sadrzaj>VESTA društvo s ograničenom odgovornošću za trgovinu i građenje</izvorni_sadrzaj>
    <derivirana_varijabla naziv="DomainObject.Predmet.ProtustrankaNazivFormated_1">VESTA društvo s ograničenom odgovornošću za trgovinu i građenje</derivirana_varijabla>
  </DomainObject.Predmet.ProtustrankaNazivFormated>
  <DomainObject.Predmet.ProtustrankaNazivFormatedOIB>
    <izvorni_sadrzaj>VESTA društvo s ograničenom odgovornošću za trgovinu i građenje, OIB 36353736739</izvorni_sadrzaj>
    <derivirana_varijabla naziv="DomainObject.Predmet.ProtustrankaNazivFormatedOIB_1">VESTA društvo s ograničenom odgovornošću za trgovinu i građenje, OIB 36353736739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80850.21</izvorni_sadrzaj>
    <derivirana_varijabla naziv="DomainObject.Predmet.TrenutnaVrijednost_1">80850.21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VESTA društvo s ograničenom odgovornošću za trgovinu i građenje</item>
    </izvorni_sadrzaj>
    <derivirana_varijabla naziv="DomainObject.Predmet.ProtuStrankaListFormated_1">
      <item>VESTA društvo s ograničenom odgovornošću za trgovinu i građenje</item>
    </derivirana_varijabla>
  </DomainObject.Predmet.ProtuStrankaListFormated>
  <DomainObject.Predmet.ProtuStrankaListFormatedOIB>
    <izvorni_sadrzaj>
      <item>VESTA društvo s ograničenom odgovornošću za trgovinu i građenje, OIB 36353736739</item>
    </izvorni_sadrzaj>
    <derivirana_varijabla naziv="DomainObject.Predmet.ProtuStrankaListFormatedOIB_1">
      <item>VESTA društvo s ograničenom odgovornošću za trgovinu i građenje, OIB 36353736739</item>
    </derivirana_varijabla>
  </DomainObject.Predmet.ProtuStrankaListFormatedOIB>
  <DomainObject.Predmet.ProtuStrankaListFormatedWithAdress>
    <izvorni_sadrzaj>
      <item>VESTA društvo s ograničenom odgovornošću za trgovinu i građenje, Kralja Zvonimira 7, 42207 Gornje Ladanje</item>
    </izvorni_sadrzaj>
    <derivirana_varijabla naziv="DomainObject.Predmet.ProtuStrankaListFormatedWithAdress_1">
      <item>VESTA društvo s ograničenom odgovornošću za trgovinu i građenje, Kralja Zvonimira 7, 42207 Gornje Ladanje</item>
    </derivirana_varijabla>
  </DomainObject.Predmet.ProtuStrankaListFormatedWithAdress>
  <DomainObject.Predmet.ProtuStrankaListFormatedWithAdressOIB>
    <izvorni_sadrzaj>
      <item>VESTA društvo s ograničenom odgovornošću za trgovinu i građenje, OIB 36353736739, Kralja Zvonimira 7, 42207 Gornje Ladanje</item>
    </izvorni_sadrzaj>
    <derivirana_varijabla naziv="DomainObject.Predmet.ProtuStrankaListFormatedWithAdressOIB_1">
      <item>VESTA društvo s ograničenom odgovornošću za trgovinu i građenje, OIB 36353736739, Kralja Zvonimira 7, 42207 Gornje Ladanje</item>
    </derivirana_varijabla>
  </DomainObject.Predmet.ProtuStrankaListFormatedWithAdressOIB>
  <DomainObject.Predmet.ProtuStrankaListNazivFormated>
    <izvorni_sadrzaj>
      <item>VESTA društvo s ograničenom odgovornošću za trgovinu i građenje</item>
    </izvorni_sadrzaj>
    <derivirana_varijabla naziv="DomainObject.Predmet.ProtuStrankaListNazivFormated_1">
      <item>VESTA društvo s ograničenom odgovornošću za trgovinu i građenje</item>
    </derivirana_varijabla>
  </DomainObject.Predmet.ProtuStrankaListNazivFormated>
  <DomainObject.Predmet.ProtuStrankaListNazivFormatedOIB>
    <izvorni_sadrzaj>
      <item>VESTA društvo s ograničenom odgovornošću za trgovinu i građenje, OIB 36353736739</item>
    </izvorni_sadrzaj>
    <derivirana_varijabla naziv="DomainObject.Predmet.ProtuStrankaListNazivFormatedOIB_1">
      <item>VESTA društvo s ograničenom odgovornošću za trgovinu i građenje, OIB 36353736739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VESTA društvo s ograničenom odgovornošću za trgovinu i građenje</izvorni_sadrzaj>
    <derivirana_varijabla naziv="DomainObject.Predmet.ProtustrankaIDrugi_1">VESTA društvo s ograničenom odgovornošću za trgovinu i građenje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VESTA društvo s ograničenom odgovornošću za trgovinu i građenje, OIB 36353736739, Kralja Zvonimira 7, 42207 Gornje Ladanje</izvorni_sadrzaj>
    <derivirana_varijabla naziv="DomainObject.Predmet.ProtustrankaIDrugiAdressOIB_1">VESTA društvo s ograničenom odgovornošću za trgovinu i građenje, OIB 36353736739, Kralja Zvonimira 7,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VESTA društvo s ograničenom odgovornošću za trgovinu i građenje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VESTA društvo s ograničenom odgovornošću za trgovinu i građenje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VESTA društvo s ograničenom odgovornošću za trgovinu i građenje, OIB 36353736739, Kralja Zvonimira 7,42207 Gornje Ladanje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VESTA društvo s ograničenom odgovornošću za trgovinu i građenje, OIB 36353736739, Kralja Zvonimira 7,42207 Gornje Ladanje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36353736739</item>
      <item>, OIB null</item>
      <item>, OIB null</item>
    </izvorni_sadrzaj>
    <derivirana_varijabla naziv="DomainObject.Predmet.SudioniciListNazivOIB_1">
      <item>, OIB null</item>
      <item>, OIB 36353736739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2720</properties:Characters>
  <properties:Lines>69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2016-03-04T12:52:00Z</dcterms:created>
  <dc:creator>Ljubica Makovec</dc:creator>
  <cp:lastModifiedBy>Ljubica Makovec</cp:lastModifiedBy>
  <cp:lastPrinted>2016-03-07T11:46:00Z</cp:lastPrinted>
  <dcterms:modified xmlns:xsi="http://www.w3.org/2001/XMLSchema-instance" xsi:type="dcterms:W3CDTF">2016-03-07T11:47:00Z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