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7004" w14:paraId="38d7004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B2728">
        <w:rPr>
          <w:b/>
          <w:lang w:val="hr-HR"/>
        </w:rPr>
        <w:t>1736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B2728">
        <w:rPr>
          <w:lang w:val="hr-HR"/>
        </w:rPr>
        <w:t>BIJAL TRADE d.o.o. Imotski, Bruna Bušića 0, OIB: 36065907371, MBS: 060073888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B2728">
        <w:rPr>
          <w:lang w:val="hr-HR"/>
        </w:rPr>
        <w:t>BIJAL TRADE d.o.o. Imotski, Bruna Bušića 0, OIB: 36065907371, MBS: 060073888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583477">
        <w:rPr>
          <w:lang w:val="hr-HR"/>
        </w:rPr>
        <w:t>10,30</w:t>
      </w:r>
      <w:r w:rsidR="0089134C">
        <w:rPr>
          <w:lang w:val="hr-HR"/>
        </w:rPr>
        <w:t xml:space="preserve">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010C6F">
        <w:t>Nada Mikulandra, dipl. pravnik iz Bilica, Stubalj 238, OIB: 29918517997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B2728">
        <w:rPr>
          <w:lang w:val="hr-HR"/>
        </w:rPr>
        <w:t>BIJAL TRADE d.o.o. Imotski, Bruna Bušića 0, OIB: 36065907371, MBS: 060073888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B2728">
        <w:rPr>
          <w:lang w:val="hr-HR"/>
        </w:rPr>
        <w:t>03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1B2728">
        <w:rPr>
          <w:lang w:val="hr-HR"/>
        </w:rPr>
        <w:t>BIJAL TRADE d.o.o. Imotski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B2728">
        <w:rPr>
          <w:lang w:val="hr-HR"/>
        </w:rPr>
        <w:t>1763</w:t>
      </w:r>
      <w:r>
        <w:rPr>
          <w:lang w:val="hr-HR"/>
        </w:rPr>
        <w:t xml:space="preserve"> dan</w:t>
      </w:r>
      <w:r w:rsidR="007F16A3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B2728">
        <w:rPr>
          <w:lang w:val="hr-HR"/>
        </w:rPr>
        <w:t>182.171,89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1B2728">
        <w:rPr>
          <w:lang w:val="hr-HR"/>
        </w:rPr>
        <w:t>, Ispostava Imotski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A5644" w:rsidRPr="004A564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B2728">
      <w:t>1736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C6F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B2728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2B88"/>
    <w:rsid w:val="004A5644"/>
    <w:rsid w:val="004A6CA0"/>
    <w:rsid w:val="004D23AF"/>
    <w:rsid w:val="00520266"/>
    <w:rsid w:val="00520582"/>
    <w:rsid w:val="00583477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24D7"/>
    <w:rsid w:val="006E3551"/>
    <w:rsid w:val="00736EF6"/>
    <w:rsid w:val="00743750"/>
    <w:rsid w:val="007725FF"/>
    <w:rsid w:val="007A51CD"/>
    <w:rsid w:val="007A74B6"/>
    <w:rsid w:val="007F16A3"/>
    <w:rsid w:val="00832F97"/>
    <w:rsid w:val="0084487A"/>
    <w:rsid w:val="00850B9F"/>
    <w:rsid w:val="00870E42"/>
    <w:rsid w:val="00876209"/>
    <w:rsid w:val="0089134C"/>
    <w:rsid w:val="008D3F5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5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64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A564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A564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A564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5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64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A564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A564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A564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1736</izvorni_sadrzaj>
    <derivirana_varijabla naziv="DomainObject.Predmet.Broj_1">1736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St-1736/2015</izvorni_sadrzaj>
    <derivirana_varijabla naziv="DomainObject.Predmet.OznakaBroj_1">St-1736/2015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BIJAL TRADE, društvo s ograničenom odgovornošću za trgovinu i usluge</izvorni_sadrzaj>
    <derivirana_varijabla naziv="DomainObject.Predmet.ProtustrankaFormated_1">  BIJAL TRADE, društvo s ograničenom odgovornošću za trgovinu i usluge</derivirana_varijabla>
  </DomainObject.Predmet.ProtustrankaFormated>
  <DomainObject.Predmet.ProtustrankaFormatedOIB>
    <izvorni_sadrzaj>  BIJAL TRADE, društvo s ograničenom odgovornošću za trgovinu i usluge, OIB 36065907371</izvorni_sadrzaj>
    <derivirana_varijabla naziv="DomainObject.Predmet.ProtustrankaFormatedOIB_1">  BIJAL TRADE, društvo s ograničenom odgovornošću za trgovinu i usluge, OIB 36065907371</derivirana_varijabla>
  </DomainObject.Predmet.ProtustrankaFormatedOIB>
  <DomainObject.Predmet.ProtustrankaFormatedWithAdress>
    <izvorni_sadrzaj> BIJAL TRADE, društvo s ograničenom odgovornošću za trgovinu i usluge, Bruna Bušića 0, 21260 Imotski</izvorni_sadrzaj>
    <derivirana_varijabla naziv="DomainObject.Predmet.ProtustrankaFormatedWithAdress_1"> BIJAL TRADE, društvo s ograničenom odgovornošću za trgovinu i usluge, Bruna Bušića 0, 21260 Imotski</derivirana_varijabla>
  </DomainObject.Predmet.ProtustrankaFormatedWithAdress>
  <DomainObject.Predmet.ProtustrankaFormatedWithAdressOIB>
    <izvorni_sadrzaj> BIJAL TRADE, društvo s ograničenom odgovornošću za trgovinu i usluge, OIB 36065907371, Bruna Bušića 0, 21260 Imotski</izvorni_sadrzaj>
    <derivirana_varijabla naziv="DomainObject.Predmet.ProtustrankaFormatedWithAdressOIB_1"> BIJAL TRADE, društvo s ograničenom odgovornošću za trgovinu i usluge, OIB 36065907371, Bruna Bušića 0, 21260 Imotski</derivirana_varijabla>
  </DomainObject.Predmet.ProtustrankaFormatedWithAdressOIB>
  <DomainObject.Predmet.ProtustrankaWithAdress>
    <izvorni_sadrzaj>BIJAL TRADE, društvo s ograničenom odgovornošću za trgovinu i usluge Bruna Bušića 0, 21260 Imotski</izvorni_sadrzaj>
    <derivirana_varijabla naziv="DomainObject.Predmet.ProtustrankaWithAdress_1">BIJAL TRADE, društvo s ograničenom odgovornošću za trgovinu i usluge Bruna Bušića 0, 21260 Imotski</derivirana_varijabla>
  </DomainObject.Predmet.ProtustrankaWithAdress>
  <DomainObject.Predmet.ProtustrankaWithAdressOIB>
    <izvorni_sadrzaj>BIJAL TRADE, društvo s ograničenom odgovornošću za trgovinu i usluge, OIB 36065907371, Bruna Bušića 0, 21260 Imotski</izvorni_sadrzaj>
    <derivirana_varijabla naziv="DomainObject.Predmet.ProtustrankaWithAdressOIB_1">BIJAL TRADE, društvo s ograničenom odgovornošću za trgovinu i usluge, OIB 36065907371, Bruna Bušića 0, 21260 Imotski</derivirana_varijabla>
  </DomainObject.Predmet.ProtustrankaWithAdressOIB>
  <DomainObject.Predmet.ProtustrankaNazivFormated>
    <izvorni_sadrzaj>BIJAL TRADE, društvo s ograničenom odgovornošću za trgovinu i usluge</izvorni_sadrzaj>
    <derivirana_varijabla naziv="DomainObject.Predmet.ProtustrankaNazivFormated_1">BIJAL TRADE, društvo s ograničenom odgovornošću za trgovinu i usluge</derivirana_varijabla>
  </DomainObject.Predmet.ProtustrankaNazivFormated>
  <DomainObject.Predmet.ProtustrankaNazivFormatedOIB>
    <izvorni_sadrzaj>BIJAL TRADE, društvo s ograničenom odgovornošću za trgovinu i usluge, OIB 36065907371</izvorni_sadrzaj>
    <derivirana_varijabla naziv="DomainObject.Predmet.ProtustrankaNazivFormatedOIB_1">BIJAL TRADE, društvo s ograničenom odgovornošću za trgovinu i usluge, OIB 36065907371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182171.89</izvorni_sadrzaj>
    <derivirana_varijabla naziv="DomainObject.Predmet.TrenutnaVrijednost_1">182171.89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BIJAL TRADE, društvo s ograničenom odgovornošću za trgovinu i usluge</item>
    </izvorni_sadrzaj>
    <derivirana_varijabla naziv="DomainObject.Predmet.ProtuStrankaListFormated_1">
      <item>BIJAL TRADE, društvo s ograničenom odgovornošću za trgovinu i usluge</item>
    </derivirana_varijabla>
  </DomainObject.Predmet.ProtuStrankaListFormated>
  <DomainObject.Predmet.ProtuStrankaListFormatedOIB>
    <izvorni_sadrzaj>
      <item>BIJAL TRADE, društvo s ograničenom odgovornošću za trgovinu i usluge, OIB 36065907371</item>
    </izvorni_sadrzaj>
    <derivirana_varijabla naziv="DomainObject.Predmet.ProtuStrankaListFormatedOIB_1">
      <item>BIJAL TRADE, društvo s ograničenom odgovornošću za trgovinu i usluge, OIB 36065907371</item>
    </derivirana_varijabla>
  </DomainObject.Predmet.ProtuStrankaListFormatedOIB>
  <DomainObject.Predmet.ProtuStrankaListFormatedWithAdress>
    <izvorni_sadrzaj>
      <item>BIJAL TRADE, društvo s ograničenom odgovornošću za trgovinu i usluge, Bruna Bušića 0, 21260 Imotski</item>
    </izvorni_sadrzaj>
    <derivirana_varijabla naziv="DomainObject.Predmet.ProtuStrankaListFormatedWithAdress_1">
      <item>BIJAL TRADE, društvo s ograničenom odgovornošću za trgovinu i usluge, Bruna Bušića 0, 21260 Imotski</item>
    </derivirana_varijabla>
  </DomainObject.Predmet.ProtuStrankaListFormatedWithAdress>
  <DomainObject.Predmet.ProtuStrankaListFormatedWithAdressOIB>
    <izvorni_sadrzaj>
      <item>BIJAL TRADE, društvo s ograničenom odgovornošću za trgovinu i usluge, OIB 36065907371, Bruna Bušića 0, 21260 Imotski</item>
    </izvorni_sadrzaj>
    <derivirana_varijabla naziv="DomainObject.Predmet.ProtuStrankaListFormatedWithAdressOIB_1">
      <item>BIJAL TRADE, društvo s ograničenom odgovornošću za trgovinu i usluge, OIB 36065907371, Bruna Bušića 0, 21260 Imotski</item>
    </derivirana_varijabla>
  </DomainObject.Predmet.ProtuStrankaListFormatedWithAdressOIB>
  <DomainObject.Predmet.ProtuStrankaListNazivFormated>
    <izvorni_sadrzaj>
      <item>BIJAL TRADE, društvo s ograničenom odgovornošću za trgovinu i usluge</item>
    </izvorni_sadrzaj>
    <derivirana_varijabla naziv="DomainObject.Predmet.ProtuStrankaListNazivFormated_1">
      <item>BIJAL TRADE, društvo s ograničenom odgovornošću za trgovinu i usluge</item>
    </derivirana_varijabla>
  </DomainObject.Predmet.ProtuStrankaListNazivFormated>
  <DomainObject.Predmet.ProtuStrankaListNazivFormatedOIB>
    <izvorni_sadrzaj>
      <item>BIJAL TRADE, društvo s ograničenom odgovornošću za trgovinu i usluge, OIB 36065907371</item>
    </izvorni_sadrzaj>
    <derivirana_varijabla naziv="DomainObject.Predmet.ProtuStrankaListNazivFormatedOIB_1">
      <item>BIJAL TRADE, društvo s ograničenom odgovornošću za trgovinu i usluge, OIB 36065907371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BIJAL TRADE, društvo s ograničenom odgovornošću za trgovinu i usluge</izvorni_sadrzaj>
    <derivirana_varijabla naziv="DomainObject.Predmet.ProtustrankaIDrugi_1">BIJAL TRADE, društvo s ograničenom odgovornošću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BIJAL TRADE, društvo s ograničenom odgovornošću za trgovinu i usluge, OIB 36065907371, Bruna Bušića 0, 21260 Imotski</izvorni_sadrzaj>
    <derivirana_varijabla naziv="DomainObject.Predmet.ProtustrankaIDrugiAdressOIB_1">BIJAL TRADE, društvo s ograničenom odgovornošću za trgovinu i usluge, OIB 36065907371, Bruna Bušića 0,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BIJAL TRADE, društvo s ograničenom odgovornošću za trgovinu i usluge</item>
      <item>FINANCIJSKA AGENCIJA RC SPLIT</item>
    </izvorni_sadrzaj>
    <derivirana_varijabla naziv="DomainObject.Predmet.SudioniciListNaziv_1">
      <item>BIJAL TRADE, društvo s ograničenom odgovornošću za trgovinu i usluge</item>
      <item>FINANCIJSKA AGENCIJA RC SPLIT</item>
    </derivirana_varijabla>
  </DomainObject.Predmet.SudioniciListNaziv>
  <DomainObject.Predmet.SudioniciListAdressOIB>
    <izvorni_sadrzaj>
      <item>BIJAL TRADE, društvo s ograničenom odgovornošću za trgovinu i usluge, OIB 36065907371, Bruna Bušića 0,21260 Imotski</item>
      <item>FINANCIJSKA AGENCIJA RC SPLIT, OIB 85821130368, Mažuranićevo šetalište 24b,21000 Split</item>
    </izvorni_sadrzaj>
    <derivirana_varijabla naziv="DomainObject.Predmet.SudioniciListAdressOIB_1">
      <item>BIJAL TRADE, društvo s ograničenom odgovornošću za trgovinu i usluge, OIB 36065907371, Bruna Bušića 0,21260 Imotski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36065907371</item>
      <item>, OIB 85821130368</item>
    </izvorni_sadrzaj>
    <derivirana_varijabla naziv="DomainObject.Predmet.SudioniciListNazivOIB_1">
      <item>, OIB 36065907371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B73B91-BBC8-4BC0-AB4A-C5F2B016BD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760</properties:Words>
  <properties:Characters>4039</properties:Characters>
  <properties:Lines>108</properties:Lines>
  <properties:Paragraphs>35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2015-12-31T09:10:00Z</cp:lastPrinted>
  <dcterms:modified xmlns:xsi="http://www.w3.org/2001/XMLSchema-instance" xsi:type="dcterms:W3CDTF">2015-12-31T09:10:00Z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