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1cc2" w14:paraId="91c1cc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E5530">
        <w:t>4904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5E5530">
        <w:t xml:space="preserve"> 05.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E5530">
        <w:t xml:space="preserve">KONJIČKI KLUB "MOSLAVINA", Katoličko Selišće, Moslavačkih vinograda 51 </w:t>
      </w:r>
      <w:r w:rsidR="00AC4528">
        <w:t>(OIB</w:t>
      </w:r>
      <w:r w:rsidR="00CB0338">
        <w:t>:</w:t>
      </w:r>
      <w:r w:rsidR="005E5530">
        <w:t xml:space="preserve"> 55390846152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E5530">
        <w:t xml:space="preserve">1.755,22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E5530">
        <w:t xml:space="preserve"> 05. siječnja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0D4E60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E5530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41317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1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3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3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3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3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1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3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3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3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3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4904</izvorni_sadrzaj>
    <derivirana_varijabla naziv="DomainObject.Predmet.Broj_1">4904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St-4904/2015</izvorni_sadrzaj>
    <derivirana_varijabla naziv="DomainObject.Predmet.OznakaBroj_1">St-4904/2015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MOSLAVINA zastupanog po punomoćniku Igor Kopejtko</izvorni_sadrzaj>
    <derivirana_varijabla naziv="DomainObject.Predmet.ProtustrankaFormated_1">  KONJIČKI KLUB MOSLAVINA zastupanog po punomoćniku Igor Kopejtko</derivirana_varijabla>
  </DomainObject.Predmet.ProtustrankaFormated>
  <DomainObject.Predmet.ProtustrankaFormatedOIB>
    <izvorni_sadrzaj>  KONJIČKI KLUB MOSLAVINA, OIB 55390846152 zastupanog po punomoćniku Igor Kopejtko</izvorni_sadrzaj>
    <derivirana_varijabla naziv="DomainObject.Predmet.ProtustrankaFormatedOIB_1">  KONJIČKI KLUB MOSLAVINA, OIB 55390846152 zastupanog po punomoćniku Igor Kopejtko</derivirana_varijabla>
  </DomainObject.Predmet.ProtustrankaFormatedOIB>
  <DomainObject.Predmet.ProtustrankaFormatedWithAdress>
    <izvorni_sadrzaj> KONJIČKI KLUB MOSLAVINA, MOSLAVAČKI VINOGRADI 51, 44317 Katoličko Selišće zastupanog po punomoćniku Igor Kopejtko</izvorni_sadrzaj>
    <derivirana_varijabla naziv="DomainObject.Predmet.ProtustrankaFormatedWithAdress_1"> KONJIČKI KLUB MOSLAVINA, MOSLAVAČKI VINOGRADI 51, 44317 Katoličko Selišće zastupanog po punomoćniku Igor Kopejtko</derivirana_varijabla>
  </DomainObject.Predmet.ProtustrankaFormatedWithAdress>
  <DomainObject.Predmet.ProtustrankaFormatedWithAdressOIB>
    <izvorni_sadrzaj> KONJIČKI KLUB MOSLAVINA, OIB 55390846152, MOSLAVAČKI VINOGRADI 51, 44317 Katoličko Selišće zastupanog po punomoćniku Igor Kopejtko</izvorni_sadrzaj>
    <derivirana_varijabla naziv="DomainObject.Predmet.ProtustrankaFormatedWithAdressOIB_1"> KONJIČKI KLUB MOSLAVINA, OIB 55390846152, MOSLAVAČKI VINOGRADI 51, 44317 Katoličko Selišće zastupanog po punomoćniku Igor Kopejtko</derivirana_varijabla>
  </DomainObject.Predmet.ProtustrankaFormatedWithAdressOIB>
  <DomainObject.Predmet.ProtustrankaWithAdress>
    <izvorni_sadrzaj>KONJIČKI KLUB MOSLAVINA MOSLAVAČKI VINOGRADI 51, 44317 Katoličko Selišće</izvorni_sadrzaj>
    <derivirana_varijabla naziv="DomainObject.Predmet.ProtustrankaWithAdress_1">KONJIČKI KLUB MOSLAVINA MOSLAVAČKI VINOGRADI 51, 44317 Katoličko Selišće</derivirana_varijabla>
  </DomainObject.Predmet.ProtustrankaWithAdress>
  <DomainObject.Predmet.ProtustrankaWithAdressOIB>
    <izvorni_sadrzaj>KONJIČKI KLUB MOSLAVINA, OIB 55390846152, MOSLAVAČKI VINOGRADI 51, 44317 Katoličko Selišće</izvorni_sadrzaj>
    <derivirana_varijabla naziv="DomainObject.Predmet.ProtustrankaWithAdressOIB_1">KONJIČKI KLUB MOSLAVINA, OIB 55390846152, MOSLAVAČKI VINOGRADI 51, 44317 Katoličko Selišće</derivirana_varijabla>
  </DomainObject.Predmet.ProtustrankaWithAdressOIB>
  <DomainObject.Predmet.ProtustrankaNazivFormated>
    <izvorni_sadrzaj>KONJIČKI KLUB MOSLAVINA</izvorni_sadrzaj>
    <derivirana_varijabla naziv="DomainObject.Predmet.ProtustrankaNazivFormated_1">KONJIČKI KLUB MOSLAVINA</derivirana_varijabla>
  </DomainObject.Predmet.ProtustrankaNazivFormated>
  <DomainObject.Predmet.ProtustrankaNazivFormatedOIB>
    <izvorni_sadrzaj>KONJIČKI KLUB MOSLAVINA, OIB 55390846152</izvorni_sadrzaj>
    <derivirana_varijabla naziv="DomainObject.Predmet.ProtustrankaNazivFormatedOIB_1">KONJIČKI KLUB MOSLAVINA, OIB 55390846152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MOSLAVINA zastupanog po punomoćniku Igor Kopejtko</item>
    </izvorni_sadrzaj>
    <derivirana_varijabla naziv="DomainObject.Predmet.ProtuStrankaListFormated_1">
      <item>KONJIČKI KLUB MOSLAVINA zastupanog po punomoćniku Igor Kopejtko</item>
    </derivirana_varijabla>
  </DomainObject.Predmet.ProtuStrankaListFormated>
  <DomainObject.Predmet.ProtuStrankaListFormatedOIB>
    <izvorni_sadrzaj>
      <item>KONJIČKI KLUB MOSLAVINA, OIB 55390846152 zastupanog po punomoćniku Igor Kopejtko</item>
    </izvorni_sadrzaj>
    <derivirana_varijabla naziv="DomainObject.Predmet.ProtuStrankaListFormatedOIB_1">
      <item>KONJIČKI KLUB MOSLAVINA, OIB 55390846152 zastupanog po punomoćniku Igor Kopejtko</item>
    </derivirana_varijabla>
  </DomainObject.Predmet.ProtuStrankaListFormatedOIB>
  <DomainObject.Predmet.ProtuStrankaListFormatedWithAdress>
    <izvorni_sadrzaj>
      <item>KONJIČKI KLUB MOSLAVINA, MOSLAVAČKI VINOGRADI 51, 44317 Katoličko Selišće zastupanog po punomoćniku Igor Kopejtko</item>
    </izvorni_sadrzaj>
    <derivirana_varijabla naziv="DomainObject.Predmet.ProtuStrankaListFormatedWithAdress_1">
      <item>KONJIČKI KLUB MOSLAVINA, MOSLAVAČKI VINOGRADI 51, 44317 Katoličko Selišće zastupanog po punomoćniku Igor Kopejtko</item>
    </derivirana_varijabla>
  </DomainObject.Predmet.ProtuStrankaListFormatedWithAdress>
  <DomainObject.Predmet.ProtuStrankaListFormatedWithAdressOIB>
    <izvorni_sadrzaj>
      <item>KONJIČKI KLUB MOSLAVINA, OIB 55390846152, MOSLAVAČKI VINOGRADI 51, 44317 Katoličko Selišće zastupanog po punomoćniku Igor Kopejtko</item>
    </izvorni_sadrzaj>
    <derivirana_varijabla naziv="DomainObject.Predmet.ProtuStrankaListFormatedWithAdressOIB_1">
      <item>KONJIČKI KLUB MOSLAVINA, OIB 55390846152, MOSLAVAČKI VINOGRADI 51, 44317 Katoličko Selišće zastupanog po punomoćniku Igor Kopejtko</item>
    </derivirana_varijabla>
  </DomainObject.Predmet.ProtuStrankaListFormatedWithAdressOIB>
  <DomainObject.Predmet.ProtuStrankaListNazivFormated>
    <izvorni_sadrzaj>
      <item>KONJIČKI KLUB MOSLAVINA</item>
    </izvorni_sadrzaj>
    <derivirana_varijabla naziv="DomainObject.Predmet.ProtuStrankaListNazivFormated_1">
      <item>KONJIČKI KLUB MOSLAVINA</item>
    </derivirana_varijabla>
  </DomainObject.Predmet.ProtuStrankaListNazivFormated>
  <DomainObject.Predmet.ProtuStrankaListNazivFormatedOIB>
    <izvorni_sadrzaj>
      <item>KONJIČKI KLUB MOSLAVINA, OIB 55390846152</item>
    </izvorni_sadrzaj>
    <derivirana_varijabla naziv="DomainObject.Predmet.ProtuStrankaListNazivFormatedOIB_1">
      <item>KONJIČKI KLUB MOSLAVINA, OIB 55390846152</item>
    </derivirana_varijabla>
  </DomainObject.Predmet.ProtuStrankaListNazivFormatedOIB>
  <DomainObject.Predmet.OstaliListFormated>
    <izvorni_sadrzaj>
      <item>Igor Kopejtko punomoćnik sudionika u postupku KONJIČKI KLUB MOSLAVINA</item>
    </izvorni_sadrzaj>
    <derivirana_varijabla naziv="DomainObject.Predmet.OstaliListFormated_1">
      <item>Igor Kopejtko punomoćnik sudionika u postupku KONJIČKI KLUB MOSLAVINA</item>
    </derivirana_varijabla>
  </DomainObject.Predmet.OstaliListFormated>
  <DomainObject.Predmet.OstaliListFormatedOIB>
    <izvorni_sadrzaj>
      <item>Igor Kopejtko, OIB 07186512458 punomoćnik sudionika u postupku KONJIČKI KLUB MOSLAVINA</item>
    </izvorni_sadrzaj>
    <derivirana_varijabla naziv="DomainObject.Predmet.OstaliListFormatedOIB_1">
      <item>Igor Kopejtko, OIB 07186512458 punomoćnik sudionika u postupku KONJIČKI KLUB MOSLAVINA</item>
    </derivirana_varijabla>
  </DomainObject.Predmet.OstaliListFormatedOIB>
  <DomainObject.Predmet.OstaliListFormatedWithAdress>
    <izvorni_sadrzaj>
      <item>Igor Kopejtko, Moslavačkih vinograda 51, 44317 Katoličko Selišće punomoćnik sudionika u postupku KONJIČKI KLUB MOSLAVINA</item>
    </izvorni_sadrzaj>
    <derivirana_varijabla naziv="DomainObject.Predmet.OstaliListFormatedWithAdress_1">
      <item>Igor Kopejtko, Moslavačkih vinograda 51, 44317 Katoličko Selišće punomoćnik sudionika u postupku KONJIČKI KLUB MOSLAVINA</item>
    </derivirana_varijabla>
  </DomainObject.Predmet.OstaliListFormatedWithAdress>
  <DomainObject.Predmet.OstaliListFormatedWithAdressOIB>
    <izvorni_sadrzaj>
      <item>Igor Kopejtko, OIB 07186512458, Moslavačkih vinograda 51, 44317 Katoličko Selišće punomoćnik sudionika u postupku KONJIČKI KLUB MOSLAVINA</item>
    </izvorni_sadrzaj>
    <derivirana_varijabla naziv="DomainObject.Predmet.OstaliListFormatedWithAdressOIB_1">
      <item>Igor Kopejtko, OIB 07186512458, Moslavačkih vinograda 51, 44317 Katoličko Selišće punomoćnik sudionika u postupku KONJIČKI KLUB MOSLAVINA</item>
    </derivirana_varijabla>
  </DomainObject.Predmet.OstaliListFormatedWithAdressOIB>
  <DomainObject.Predmet.OstaliListNazivFormated>
    <izvorni_sadrzaj>
      <item>Igor Kopejtko</item>
    </izvorni_sadrzaj>
    <derivirana_varijabla naziv="DomainObject.Predmet.OstaliListNazivFormated_1">
      <item>Igor Kopejtko</item>
    </derivirana_varijabla>
  </DomainObject.Predmet.OstaliListNazivFormated>
  <DomainObject.Predmet.OstaliListNazivFormatedOIB>
    <izvorni_sadrzaj>
      <item>Igor Kopejtko, OIB 07186512458</item>
    </izvorni_sadrzaj>
    <derivirana_varijabla naziv="DomainObject.Predmet.OstaliListNazivFormatedOIB_1">
      <item>Igor Kopejtko, OIB 07186512458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MOSLAVINA</izvorni_sadrzaj>
    <derivirana_varijabla naziv="DomainObject.Predmet.ProtustrankaIDrugi_1">KONJIČKI KLUB MOSLAVINA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KONJIČKI KLUB MOSLAVINA, OIB 55390846152, MOSLAVAČKI VINOGRADI 51, 44317 Katoličko Selišće</izvorni_sadrzaj>
    <derivirana_varijabla naziv="DomainObject.Predmet.ProtustrankaIDrugiAdressOIB_1">KONJIČKI KLUB MOSLAVINA, OIB 55390846152, MOSLAVAČKI VINOGRADI 51, 44317 Katoličko Selišće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KONJIČKI KLUB MOSLAVINA</item>
      <item>Igor Kopejtko</item>
    </izvorni_sadrzaj>
    <derivirana_varijabla naziv="DomainObject.Predmet.SudioniciListNaziv_1">
      <item>FINA Regionalni centar Zagreb</item>
      <item>KONJIČKI KLUB MOSLAVINA</item>
      <item>Igor Kopejtko</item>
    </derivirana_varijabla>
  </DomainObject.Predmet.SudioniciListNaziv>
  <DomainObject.Predmet.SudioniciListAdressOIB>
    <izvorni_sadrzaj>
      <item>FINA Regionalni centar Zagreb, OIB 85821130368, Trg svibanjskih žrtava 1995. 1,10000 Zagreb</item>
      <item>KONJIČKI KLUB MOSLAVINA, OIB 55390846152, MOSLAVAČKI VINOGRADI 51,44317 Katoličko Selišće</item>
      <item>Igor Kopejtko, OIB 07186512458, Moslavačkih vinograda 51,44317 Katoličko Selišće</item>
    </izvorni_sadrzaj>
    <derivirana_varijabla naziv="DomainObject.Predmet.SudioniciListAdressOIB_1">
      <item>FINA Regionalni centar Zagreb, OIB 85821130368, Trg svibanjskih žrtava 1995. 1,10000 Zagreb</item>
      <item>KONJIČKI KLUB MOSLAVINA, OIB 55390846152, MOSLAVAČKI VINOGRADI 51,44317 Katoličko Selišće</item>
      <item>Igor Kopejtko, OIB 07186512458, Moslavačkih vinograda 51,44317 Katoličko Selišće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55390846152</item>
      <item>, OIB 07186512458</item>
    </izvorni_sadrzaj>
    <derivirana_varijabla naziv="DomainObject.Predmet.SudioniciListNazivOIB_1">
      <item>, OIB 85821130368</item>
      <item>, OIB 55390846152</item>
      <item>, OIB 07186512458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1331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2016-01-05T07:19:00Z</dcterms:created>
  <dc:creator>ilukac</dc:creator>
  <cp:lastModifiedBy>Anita Ban</cp:lastModifiedBy>
  <cp:lastPrinted>2015-11-18T13:13:00Z</cp:lastPrinted>
  <dcterms:modified xmlns:xsi="http://www.w3.org/2001/XMLSchema-instance" xsi:type="dcterms:W3CDTF">2016-01-05T07:25:00Z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