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1e3" w14:paraId="80a01e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6BEA" w:rsidP="005C6BEA" w:rsidR="005C6BEA" w:rsidRPr="005C6BEA">
      <w:pPr>
        <w:spacing w:after="0"/>
        <w:ind w:left="5664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       Poslovni broj 3. St-210/2017-1</w:t>
      </w:r>
    </w:p>
    <w:p w:rsidRDefault="005C6BEA" w:rsidP="005C6BEA" w:rsidR="005C6BEA" w:rsidRPr="005C6BEA">
      <w:pPr>
        <w:spacing w:after="0"/>
        <w:ind w:left="705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8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   </w:t>
      </w:r>
      <w:r w:rsidRPr="005C6BEA">
        <w:rPr>
          <w:rFonts w:cs="Times New Roman" w:eastAsia="Times New Roman"/>
          <w:lang w:eastAsia="hr-HR"/>
        </w:rPr>
        <w:tab/>
      </w:r>
      <w:r w:rsidRPr="005C6BEA">
        <w:rPr>
          <w:rFonts w:cs="Times New Roman" w:eastAsia="Times New Roman"/>
          <w:lang w:eastAsia="hr-HR"/>
        </w:rPr>
        <w:tab/>
      </w:r>
      <w:r w:rsidRPr="005C6BEA">
        <w:rPr>
          <w:rFonts w:cs="Times New Roman" w:eastAsia="Times New Roman"/>
          <w:lang w:eastAsia="hr-HR"/>
        </w:rPr>
        <w:tab/>
      </w:r>
      <w:r w:rsidRPr="005C6BEA">
        <w:rPr>
          <w:rFonts w:cs="Times New Roman" w:eastAsia="Times New Roman"/>
          <w:lang w:eastAsia="hr-HR"/>
        </w:rPr>
        <w:tab/>
      </w:r>
      <w:r w:rsidRPr="005C6BEA">
        <w:rPr>
          <w:rFonts w:cs="Times New Roman" w:eastAsia="Times New Roman"/>
          <w:lang w:eastAsia="hr-HR"/>
        </w:rPr>
        <w:tab/>
      </w:r>
      <w:r w:rsidRPr="005C6BEA">
        <w:rPr>
          <w:rFonts w:cs="Times New Roman" w:eastAsia="Times New Roman"/>
          <w:lang w:eastAsia="hr-HR"/>
        </w:rPr>
        <w:tab/>
      </w:r>
      <w:r w:rsidRPr="005C6BEA">
        <w:rPr>
          <w:rFonts w:cs="Times New Roman" w:eastAsia="Times New Roman"/>
          <w:lang w:eastAsia="hr-HR"/>
        </w:rPr>
        <w:tab/>
        <w:t xml:space="preserve">       </w:t>
      </w:r>
    </w:p>
    <w:p w:rsidRDefault="005C6BEA" w:rsidP="005C6BEA" w:rsidR="005C6BEA" w:rsidRPr="005C6BEA">
      <w:pPr>
        <w:spacing w:after="0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ab/>
        <w:t>REPUBLIKA HRVATSKA</w:t>
      </w:r>
    </w:p>
    <w:p w:rsidRDefault="005C6BEA" w:rsidP="005C6BEA" w:rsidR="005C6BEA" w:rsidRPr="005C6BEA">
      <w:pPr>
        <w:spacing w:after="0"/>
        <w:ind w:firstLine="708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TRGOVAČKI SUD U ZADRU</w:t>
      </w:r>
    </w:p>
    <w:p w:rsidRDefault="005C6BEA" w:rsidP="005C6BEA" w:rsidR="005C6BEA" w:rsidRPr="005C6BEA">
      <w:pPr>
        <w:spacing w:after="0"/>
        <w:ind w:firstLine="708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Zadar, Dr. Franje Tuđmana 35</w:t>
      </w: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R E P U B L I K A  H R V A T S K A </w:t>
      </w:r>
    </w:p>
    <w:p w:rsidRDefault="005C6BEA" w:rsidP="005C6BEA" w:rsidR="005C6BEA" w:rsidRPr="005C6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R J E Š E NJ E </w:t>
      </w:r>
    </w:p>
    <w:p w:rsidRDefault="005C6BEA" w:rsidP="005C6BEA" w:rsidR="005C6BEA" w:rsidRPr="005C6BE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Trgovački sud u Zadru, OIB: 39670464653, po sutkinji Tini Grgas, u prethodnom postupku radi utvrđivanja pretpostavki za otvaranje stečajnoga postupka nad dužnikom GRINGO j.d.o.o. sa sjedištem u Pagu, Kralja Zvonimira 6/A, OIB:13256657735, zastupanom po direktoru Bernardu Koniu iz Paga, Kralja Zvonimira 6/A, 15. svibnja 2017.</w:t>
      </w: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r i je š i o   j e</w:t>
      </w: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5C6BEA">
        <w:rPr>
          <w:rFonts w:cs="Times New Roman" w:eastAsia="Times New Roman"/>
          <w:b/>
          <w:lang w:eastAsia="hr-HR"/>
        </w:rPr>
        <w:t>7. lipnja 2017. u 9,00 sati u zgradi ovog suda, sudnica broj 34/I.</w:t>
      </w: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Bernard Koni iz Paga,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IV. </w:t>
      </w:r>
      <w:r w:rsidRPr="005C6BEA">
        <w:rPr>
          <w:rFonts w:cs="Times New Roman" w:eastAsia="Times New Roman"/>
          <w:b/>
          <w:lang w:eastAsia="hr-HR"/>
        </w:rPr>
        <w:t>Ako osoba ovlaštena za zastupanje dužnika po zakonu Bernard Koni iz Paga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jc w:val="center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U Zadru 15. svibnja 2017.</w:t>
      </w:r>
    </w:p>
    <w:p w:rsidRDefault="005C6BEA" w:rsidP="005C6BEA" w:rsidR="005C6BEA" w:rsidRPr="005C6BEA">
      <w:pPr>
        <w:spacing w:after="0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5C6BEA" w:rsidP="005C6BEA" w:rsidR="005C6BEA" w:rsidRPr="005C6BEA">
      <w:pPr>
        <w:spacing w:after="0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8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5C6BEA" w:rsidP="005C6BEA" w:rsidR="005C6BEA" w:rsidRPr="005C6BE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6BEA" w:rsidP="005C6BEA" w:rsidR="005C6BEA" w:rsidRPr="005C6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 xml:space="preserve">Dostaviti: </w:t>
      </w:r>
    </w:p>
    <w:p w:rsidRDefault="005C6BEA" w:rsidP="005C6BEA" w:rsidR="005C6BEA" w:rsidRPr="005C6BE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Članu uprave dužnika Bernardu Koniu iz Paga na adresu Kralja Zvonimira 6/A, neposredno</w:t>
      </w:r>
    </w:p>
    <w:p w:rsidRDefault="005C6BEA" w:rsidP="005C6BEA" w:rsidR="005C6BEA" w:rsidRPr="005C6BE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5C6BEA">
        <w:rPr>
          <w:rFonts w:cs="Times New Roman" w:eastAsia="Times New Roman"/>
          <w:lang w:eastAsia="hr-HR"/>
        </w:rPr>
        <w:t>Dužniku</w:t>
      </w:r>
    </w:p>
    <w:p w:rsidRDefault="005C6BEA" w:rsidP="005C6BEA" w:rsidR="00AE649C" w:rsidRPr="00B76F3C">
      <w:pPr>
        <w:pStyle w:val="NormaleSPIS"/>
        <w:numPr>
          <w:ilvl w:val="0"/>
          <w:numId w:val="47"/>
        </w:numPr>
      </w:pPr>
      <w:r w:rsidRPr="005C6BEA">
        <w:rPr>
          <w:rFonts w:cs="Times New Roman"/>
        </w:rPr>
        <w:t xml:space="preserve">FINA svima putem e-Oglasne ploče sudova-na dužnika 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BEA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0FA4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17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St-210/2017-2</izvorni_sadrzaj>
    <derivirana_varijabla naziv="DomainObject.Oznaka_1">St-210/2017-2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GRINGO j.d.o.o. za trgovinu, ugostiteljstvo i usluge</izvorni_sadrzaj>
    <derivirana_varijabla naziv="DomainObject.Predmet.ProtustrankaFormated_1">  GRINGO j.d.o.o. za trgovinu, ugostiteljstvo i usluge</derivirana_varijabla>
  </DomainObject.Predmet.ProtustrankaFormated>
  <DomainObject.Predmet.ProtustrankaFormatedOIB>
    <izvorni_sadrzaj>  GRINGO j.d.o.o. za trgovinu, ugostiteljstvo i usluge, OIB 13256657735</izvorni_sadrzaj>
    <derivirana_varijabla naziv="DomainObject.Predmet.ProtustrankaFormatedOIB_1">  GRINGO j.d.o.o. za trgovinu, ugostiteljstvo i usluge, OIB 13256657735</derivirana_varijabla>
  </DomainObject.Predmet.ProtustrankaFormatedOIB>
  <DomainObject.Predmet.ProtustrankaFormatedWithAdress>
    <izvorni_sadrzaj> GRINGO j.d.o.o. za trgovinu, ugostiteljstvo i usluge, Kralja Zvonimira 6/A, 23250 Pag</izvorni_sadrzaj>
    <derivirana_varijabla naziv="DomainObject.Predmet.ProtustrankaFormatedWithAdress_1"> GRINGO j.d.o.o. za trgovinu, ugostiteljstvo i usluge, Kralja Zvonimira 6/A, 23250 Pag</derivirana_varijabla>
  </DomainObject.Predmet.ProtustrankaFormatedWithAdress>
  <DomainObject.Predmet.ProtustrankaFormatedWithAdressOIB>
    <izvorni_sadrzaj> GRINGO j.d.o.o. za trgovinu, ugostiteljstvo i usluge, OIB 13256657735, Kralja Zvonimira 6/A, 23250 Pag</izvorni_sadrzaj>
    <derivirana_varijabla naziv="DomainObject.Predmet.ProtustrankaFormatedWithAdressOIB_1"> GRINGO j.d.o.o. za trgovinu, ugostiteljstvo i usluge, OIB 13256657735, Kralja Zvonimira 6/A, 23250 Pag</derivirana_varijabla>
  </DomainObject.Predmet.ProtustrankaFormatedWithAdressOIB>
  <DomainObject.Predmet.ProtustrankaWithAdress>
    <izvorni_sadrzaj>GRINGO j.d.o.o. za trgovinu, ugostiteljstvo i usluge Kralja Zvonimira 6/A, 23250 Pag</izvorni_sadrzaj>
    <derivirana_varijabla naziv="DomainObject.Predmet.ProtustrankaWithAdress_1">GRINGO j.d.o.o. za trgovinu, ugostiteljstvo i usluge Kralja Zvonimira 6/A, 23250 Pag</derivirana_varijabla>
  </DomainObject.Predmet.ProtustrankaWithAdress>
  <DomainObject.Predmet.ProtustrankaWithAdressOIB>
    <izvorni_sadrzaj>GRINGO j.d.o.o. za trgovinu, ugostiteljstvo i usluge, OIB 13256657735, Kralja Zvonimira 6/A, 23250 Pag</izvorni_sadrzaj>
    <derivirana_varijabla naziv="DomainObject.Predmet.ProtustrankaWithAdressOIB_1">GRINGO j.d.o.o. za trgovinu, ugostiteljstvo i usluge, OIB 13256657735, Kralja Zvonimira 6/A, 23250 Pag</derivirana_varijabla>
  </DomainObject.Predmet.ProtustrankaWithAdressOIB>
  <DomainObject.Predmet.ProtustrankaNazivFormated>
    <izvorni_sadrzaj>GRINGO j.d.o.o. za trgovinu, ugostiteljstvo i usluge</izvorni_sadrzaj>
    <derivirana_varijabla naziv="DomainObject.Predmet.ProtustrankaNazivFormated_1">GRINGO j.d.o.o. za trgovinu, ugostiteljstvo i usluge</derivirana_varijabla>
  </DomainObject.Predmet.ProtustrankaNazivFormated>
  <DomainObject.Predmet.ProtustrankaNazivFormatedOIB>
    <izvorni_sadrzaj>GRINGO j.d.o.o. za trgovinu, ugostiteljstvo i usluge, OIB 13256657735</izvorni_sadrzaj>
    <derivirana_varijabla naziv="DomainObject.Predmet.ProtustrankaNazivFormatedOIB_1">GRINGO j.d.o.o. za trgovinu, ugostiteljstvo i usluge, OIB 13256657735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Bernard Koni</izvorni_sadrzaj>
    <derivirana_varijabla naziv="DomainObject.Predmet.StrankaFormated_1">  Financijska agencija, Podružnica Zadar; Bernard Koni</derivirana_varijabla>
  </DomainObject.Predmet.StrankaFormated>
  <DomainObject.Predmet.StrankaFormatedOIB>
    <izvorni_sadrzaj>  Financijska agencija, Podružnica Zadar, OIB 85821130368; Bernard Koni, OIB 35847397465</izvorni_sadrzaj>
    <derivirana_varijabla naziv="DomainObject.Predmet.StrankaFormatedOIB_1">  Financijska agencija, Podružnica Zadar, OIB 85821130368; Bernard Koni, OIB 35847397465</derivirana_varijabla>
  </DomainObject.Predmet.StrankaFormatedOIB>
  <DomainObject.Predmet.StrankaFormatedWithAdress>
    <izvorni_sadrzaj> Financijska agencija, Podružnica Zadar; Bernard Koni, Ul. Kralja Zvonimira 6 A, 23250 Pag</izvorni_sadrzaj>
    <derivirana_varijabla naziv="DomainObject.Predmet.StrankaFormatedWithAdress_1"> Financijska agencija, Podružnica Zadar; Bernard Koni, Ul. Kralja Zvonimira 6 A, 23250 Pag</derivirana_varijabla>
  </DomainObject.Predmet.StrankaFormatedWithAdress>
  <DomainObject.Predmet.StrankaFormatedWithAdressOIB>
    <izvorni_sadrzaj> Financijska agencija, Podružnica Zadar, OIB 85821130368; Bernard Koni, OIB 35847397465, Ul. Kralja Zvonimira 6 A, 23250 Pag</izvorni_sadrzaj>
    <derivirana_varijabla naziv="DomainObject.Predmet.StrankaFormatedWithAdressOIB_1"> Financijska agencija, Podružnica Zadar, OIB 85821130368; Bernard Koni, OIB 35847397465, Ul. Kralja Zvonimira 6 A, 23250 Pag</derivirana_varijabla>
  </DomainObject.Predmet.StrankaFormatedWithAdressOIB>
  <DomainObject.Predmet.StrankaWithAdress>
    <izvorni_sadrzaj>Financijska agencija, Podružnica Zadar ,Bernard Koni Ul. Kralja Zvonimira 6 A,23250 Pag</izvorni_sadrzaj>
    <derivirana_varijabla naziv="DomainObject.Predmet.StrankaWithAdress_1">Financijska agencija, Podružnica Zadar ,Bernard Koni Ul. Kralja Zvonimira 6 A,23250 Pag</derivirana_varijabla>
  </DomainObject.Predmet.StrankaWithAdress>
  <DomainObject.Predmet.StrankaWithAdressOIB>
    <izvorni_sadrzaj>Financijska agencija, Podružnica Zadar, OIB 85821130368,Bernard Koni, OIB 35847397465, Ul. Kralja Zvonimira 6 A,23250 Pag</izvorni_sadrzaj>
    <derivirana_varijabla naziv="DomainObject.Predmet.StrankaWithAdressOIB_1">Financijska agencija, Podružnica Zadar, OIB 85821130368,Bernard Koni, OIB 35847397465, Ul. Kralja Zvonimira 6 A,23250 Pag</derivirana_varijabla>
  </DomainObject.Predmet.StrankaWithAdressOIB>
  <DomainObject.Predmet.StrankaNazivFormated>
    <izvorni_sadrzaj>Financijska agencija, Podružnica Zadar,Bernard Koni</izvorni_sadrzaj>
    <derivirana_varijabla naziv="DomainObject.Predmet.StrankaNazivFormated_1">Financijska agencija, Podružnica Zadar,Bernard Koni</derivirana_varijabla>
  </DomainObject.Predmet.StrankaNazivFormated>
  <DomainObject.Predmet.StrankaNazivFormatedOIB>
    <izvorni_sadrzaj>Financijska agencija, Podružnica Zadar, OIB 85821130368,Bernard Koni, OIB 35847397465</izvorni_sadrzaj>
    <derivirana_varijabla naziv="DomainObject.Predmet.StrankaNazivFormatedOIB_1">Financijska agencija, Podružnica Zadar, OIB 85821130368,Bernard Koni, OIB 35847397465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Bernard Koni</item>
    </izvorni_sadrzaj>
    <derivirana_varijabla naziv="DomainObject.Predmet.StrankaListFormated_1">
      <item>Financijska agencija, Podružnica Zadar</item>
      <item>Bernard Koni</item>
    </derivirana_varijabla>
  </DomainObject.Predmet.StrankaListFormated>
  <DomainObject.Predmet.StrankaListFormatedOIB>
    <izvorni_sadrzaj>
      <item>Financijska agencija, Podružnica Zadar, OIB 85821130368</item>
      <item>Bernard Koni, OIB 35847397465</item>
    </izvorni_sadrzaj>
    <derivirana_varijabla naziv="DomainObject.Predmet.StrankaListFormatedOIB_1">
      <item>Financijska agencija, Podružnica Zadar, OIB 85821130368</item>
      <item>Bernard Koni, OIB 35847397465</item>
    </derivirana_varijabla>
  </DomainObject.Predmet.StrankaListFormatedOIB>
  <DomainObject.Predmet.StrankaListFormatedWithAdress>
    <izvorni_sadrzaj>
      <item>Financijska agencija, Podružnica Zadar</item>
      <item>Bernard Koni, Ul. Kralja Zvonimira 6 A, 23250 Pag</item>
    </izvorni_sadrzaj>
    <derivirana_varijabla naziv="DomainObject.Predmet.StrankaListFormatedWithAdress_1">
      <item>Financijska agencija, Podružnica Zadar</item>
      <item>Bernard Koni, Ul. Kralja Zvonimira 6 A, 23250 Pag</item>
    </derivirana_varijabla>
  </DomainObject.Predmet.StrankaListFormatedWithAdress>
  <DomainObject.Predmet.StrankaListFormatedWithAdressOIB>
    <izvorni_sadrzaj>
      <item>Financijska agencija, Podružnica Zadar, OIB 85821130368</item>
      <item>Bernard Koni, OIB 35847397465, Ul. Kralja Zvonimira 6 A, 23250 Pag</item>
    </izvorni_sadrzaj>
    <derivirana_varijabla naziv="DomainObject.Predmet.StrankaListFormatedWithAdressOIB_1">
      <item>Financijska agencija, Podružnica Zadar, OIB 85821130368</item>
      <item>Bernard Koni, OIB 35847397465, Ul. Kralja Zvonimira 6 A, 23250 Pag</item>
    </derivirana_varijabla>
  </DomainObject.Predmet.StrankaListFormatedWithAdressOIB>
  <DomainObject.Predmet.StrankaListNazivFormated>
    <izvorni_sadrzaj>
      <item>Financijska agencija, Podružnica Zadar</item>
      <item>Bernard Koni</item>
    </izvorni_sadrzaj>
    <derivirana_varijabla naziv="DomainObject.Predmet.StrankaListNazivFormated_1">
      <item>Financijska agencija, Podružnica Zadar</item>
      <item>Bernard Koni</item>
    </derivirana_varijabla>
  </DomainObject.Predmet.StrankaListNazivFormated>
  <DomainObject.Predmet.StrankaListNazivFormatedOIB>
    <izvorni_sadrzaj>
      <item>Financijska agencija, Podružnica Zadar, OIB 85821130368</item>
      <item>Bernard Koni, OIB 35847397465</item>
    </izvorni_sadrzaj>
    <derivirana_varijabla naziv="DomainObject.Predmet.StrankaListNazivFormatedOIB_1">
      <item>Financijska agencija, Podružnica Zadar, OIB 85821130368</item>
      <item>Bernard Koni, OIB 35847397465</item>
    </derivirana_varijabla>
  </DomainObject.Predmet.StrankaListNazivFormatedOIB>
  <DomainObject.Predmet.ProtuStrankaListFormated>
    <izvorni_sadrzaj>
      <item>GRINGO j.d.o.o. za trgovinu, ugostiteljstvo i usluge</item>
    </izvorni_sadrzaj>
    <derivirana_varijabla naziv="DomainObject.Predmet.ProtuStrankaListFormated_1">
      <item>GRINGO j.d.o.o. za trgovinu, ugostiteljstvo i usluge</item>
    </derivirana_varijabla>
  </DomainObject.Predmet.ProtuStrankaListFormated>
  <DomainObject.Predmet.ProtuStrankaListFormatedOIB>
    <izvorni_sadrzaj>
      <item>GRINGO j.d.o.o. za trgovinu, ugostiteljstvo i usluge, OIB 13256657735</item>
    </izvorni_sadrzaj>
    <derivirana_varijabla naziv="DomainObject.Predmet.ProtuStrankaListFormatedOIB_1">
      <item>GRINGO j.d.o.o. za trgovinu, ugostiteljstvo i usluge, OIB 13256657735</item>
    </derivirana_varijabla>
  </DomainObject.Predmet.ProtuStrankaListFormatedOIB>
  <DomainObject.Predmet.ProtuStrankaListFormatedWithAdress>
    <izvorni_sadrzaj>
      <item>GRINGO j.d.o.o. za trgovinu, ugostiteljstvo i usluge, Kralja Zvonimira 6/A, 23250 Pag</item>
    </izvorni_sadrzaj>
    <derivirana_varijabla naziv="DomainObject.Predmet.ProtuStrankaListFormatedWithAdress_1">
      <item>GRINGO j.d.o.o. za trgovinu, ugostiteljstvo i usluge, Kralja Zvonimira 6/A, 23250 Pag</item>
    </derivirana_varijabla>
  </DomainObject.Predmet.ProtuStrankaListFormatedWithAdress>
  <DomainObject.Predmet.ProtuStrankaListFormatedWithAdressOIB>
    <izvorni_sadrzaj>
      <item>GRINGO j.d.o.o. za trgovinu, ugostiteljstvo i usluge, OIB 13256657735, Kralja Zvonimira 6/A, 23250 Pag</item>
    </izvorni_sadrzaj>
    <derivirana_varijabla naziv="DomainObject.Predmet.ProtuStrankaListFormatedWithAdressOIB_1">
      <item>GRINGO j.d.o.o. za trgovinu, ugostiteljstvo i usluge, OIB 13256657735, Kralja Zvonimira 6/A, 23250 Pag</item>
    </derivirana_varijabla>
  </DomainObject.Predmet.ProtuStrankaListFormatedWithAdressOIB>
  <DomainObject.Predmet.ProtuStrankaListNazivFormated>
    <izvorni_sadrzaj>
      <item>GRINGO j.d.o.o. za trgovinu, ugostiteljstvo i usluge</item>
    </izvorni_sadrzaj>
    <derivirana_varijabla naziv="DomainObject.Predmet.ProtuStrankaListNazivFormated_1">
      <item>GRINGO j.d.o.o. za trgovinu, ugostiteljstvo i usluge</item>
    </derivirana_varijabla>
  </DomainObject.Predmet.ProtuStrankaListNazivFormated>
  <DomainObject.Predmet.ProtuStrankaListNazivFormatedOIB>
    <izvorni_sadrzaj>
      <item>GRINGO j.d.o.o. za trgovinu, ugostiteljstvo i usluge, OIB 13256657735</item>
    </izvorni_sadrzaj>
    <derivirana_varijabla naziv="DomainObject.Predmet.ProtuStrankaListNazivFormatedOIB_1">
      <item>GRINGO j.d.o.o. za trgovinu, ugostiteljstvo i usluge, OIB 13256657735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St-210/2017-2</izvorni_sadrzaj>
    <derivirana_varijabla naziv="DomainObject.PoslovniBrojDokumenta_1">St-210/2017-2</derivirana_varijabla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GRINGO j.d.o.o. za trgovinu, ugostiteljstvo i usluge</izvorni_sadrzaj>
    <derivirana_varijabla naziv="DomainObject.Predmet.ProtustrankaIDrugi_1">GRINGO j.d.o.o. za trgovinu, ugostiteljstvo i usluge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GRINGO j.d.o.o. za trgovinu, ugostiteljstvo i usluge, OIB 13256657735, Kralja Zvonimira 6/A, 23250 Pag</izvorni_sadrzaj>
    <derivirana_varijabla naziv="DomainObject.Predmet.ProtustrankaIDrugiAdressOIB_1">GRINGO j.d.o.o. za trgovinu, ugostiteljstvo i usluge, OIB 13256657735, 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GRINGO j.d.o.o. za trgovinu, ugostiteljstvo i usluge</item>
      <item>Financijska agencija, Podružnica Zadar</item>
      <item>Bernard Koni</item>
    </izvorni_sadrzaj>
    <derivirana_varijabla naziv="DomainObject.Predmet.SudioniciListNaziv_1">
      <item>GRINGO j.d.o.o. za trgovinu, ugostiteljstvo i usluge</item>
      <item>Financijska agencija, Podružnica Zadar</item>
      <item>Bernard Koni</item>
    </derivirana_varijabla>
  </DomainObject.Predmet.SudioniciListNaziv>
  <DomainObject.Predmet.SudioniciListAdressOIB>
    <izvorni_sadrzaj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izvorni_sadrzaj>
    <derivirana_varijabla naziv="DomainObject.Predmet.SudioniciListAdressOIB_1"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D54CA-90C0-40B3-B6DE-AAB054382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1696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2017-05-17T11:18:00Z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