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5686D" w:rsidR="00001C6B" w:rsidRPr="006A1BF5">
        <w:tc>
          <w:tcPr>
            <w:tcW w:type="dxa" w:w="2829"/>
            <w:shd w:fill="auto" w:color="auto" w:val="clear"/>
          </w:tcPr>
          <w:p w:rsidRDefault="00001C6B" w:rsidP="00001C6B" w:rsidR="00001C6B" w:rsidRPr="00001C6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01C6B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01C6B" w:rsidP="00001C6B" w:rsidR="00001C6B" w:rsidRPr="00001C6B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C6B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01C6B" w:rsidP="00001C6B" w:rsidR="00001C6B" w:rsidRPr="00001C6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01C6B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001C6B" w:rsidP="00001C6B" w:rsidR="00001C6B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001C6B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94f9c7" w14:paraId="e94f9c7" w:rsidRDefault="00037BAB" w:rsidP="00037BAB" w:rsidR="00037BAB" w:rsidRPr="003D305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pStyle w:val="Naslov2"/>
        <w:rPr>
          <w:b w:val="false"/>
          <w:szCs w:val="24"/>
        </w:rPr>
      </w:pPr>
      <w:r w:rsidRPr="003D305C">
        <w:rPr>
          <w:b w:val="false"/>
          <w:szCs w:val="24"/>
        </w:rPr>
        <w:t>R J E Š E NJ E</w:t>
      </w:r>
    </w:p>
    <w:p w:rsidRDefault="00037BAB" w:rsidP="00037BAB" w:rsidR="00037BAB" w:rsidRPr="005D78ED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037BAB" w:rsidP="00037BAB" w:rsidR="00037BAB" w:rsidRPr="005D78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C1006" w:rsidP="005D78ED" w:rsidR="00037BAB" w:rsidRPr="003D305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B6D67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REPUBLIKA HRVATSKA MINISTARSTVO FINANCIJA, Porezna uprava, OIB: 18683136487, zastupanog po Županijskom državnom odvjetništvu u Varaždinu, Građansko upravni odjel, za pokretanje stečajnog postupka nad dužnikom IV-KO TRADE d.o.o., Marinovec, Marinovec 25, OIB: 60365186032,</w:t>
      </w:r>
      <w:r w:rsidR="007B0B48" w:rsidRPr="005D78E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4. prosinca</w:t>
      </w:r>
      <w:r w:rsidR="007B0B48" w:rsidRPr="005D78ED"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037BAB" w:rsidP="00037BAB" w:rsidR="00037BAB" w:rsidRPr="00001C6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01C6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01C6B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037BAB" w:rsidP="00037BAB" w:rsidR="00037BAB" w:rsidRPr="00001C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01C6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8C1006" w:rsidRPr="00001C6B">
        <w:rPr>
          <w:rFonts w:cs="Times New Roman" w:hAnsi="Times New Roman" w:ascii="Times New Roman"/>
          <w:sz w:val="24"/>
          <w:szCs w:val="24"/>
        </w:rPr>
        <w:t>IV-KO TRADE d.o.o., Marinovec, Marinovec 25, OIB: 60365186032</w:t>
      </w:r>
      <w:r w:rsidRPr="00001C6B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001C6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oziv na broj odobrenja:</w:t>
      </w:r>
      <w:r w:rsidRPr="00001C6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="005D78ED" w:rsidRPr="00001C6B">
        <w:rPr>
          <w:rFonts w:cs="Times New Roman" w:hAnsi="Times New Roman" w:ascii="Times New Roman"/>
          <w:sz w:val="24"/>
          <w:szCs w:val="24"/>
        </w:rPr>
        <w:t>220</w:t>
      </w:r>
      <w:r w:rsidR="008C1006" w:rsidRPr="00001C6B">
        <w:rPr>
          <w:rFonts w:cs="Times New Roman" w:hAnsi="Times New Roman" w:ascii="Times New Roman"/>
          <w:sz w:val="24"/>
          <w:szCs w:val="24"/>
        </w:rPr>
        <w:t>163</w:t>
      </w:r>
      <w:r w:rsidR="005D78ED" w:rsidRPr="00001C6B">
        <w:rPr>
          <w:rFonts w:cs="Times New Roman" w:hAnsi="Times New Roman" w:ascii="Times New Roman"/>
          <w:sz w:val="24"/>
          <w:szCs w:val="24"/>
        </w:rPr>
        <w:t>16</w:t>
      </w:r>
      <w:r w:rsidRPr="00001C6B">
        <w:rPr>
          <w:rFonts w:cs="Times New Roman" w:hAnsi="Times New Roman" w:ascii="Times New Roman"/>
          <w:sz w:val="24"/>
          <w:szCs w:val="24"/>
        </w:rPr>
        <w:t xml:space="preserve"> iznos od 8.000,00 kn</w:t>
      </w:r>
      <w:r w:rsidRPr="003D305C">
        <w:rPr>
          <w:rFonts w:cs="Times New Roman" w:hAnsi="Times New Roman" w:ascii="Times New Roman"/>
          <w:sz w:val="24"/>
          <w:szCs w:val="24"/>
        </w:rPr>
        <w:t xml:space="preserve"> na ime predujmljivanja troškova prethodnog i otvorenog stečajnog postupka.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 V</w:t>
      </w:r>
      <w:r w:rsidR="00683DC0" w:rsidRPr="003D305C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8C1006">
        <w:rPr>
          <w:rFonts w:cs="Times New Roman" w:hAnsi="Times New Roman" w:ascii="Times New Roman"/>
          <w:sz w:val="24"/>
          <w:szCs w:val="24"/>
        </w:rPr>
        <w:t>4. prosinca</w:t>
      </w:r>
      <w:r w:rsidR="00335458" w:rsidRPr="003D305C">
        <w:rPr>
          <w:rFonts w:cs="Times New Roman" w:hAnsi="Times New Roman" w:ascii="Times New Roman"/>
          <w:sz w:val="24"/>
          <w:szCs w:val="24"/>
        </w:rPr>
        <w:t xml:space="preserve"> 2017</w:t>
      </w:r>
      <w:r w:rsidRPr="003D305C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3D30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3D30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3D305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6B" w:rsidP="00F5066B" w:rsidR="00F5066B">
      <w:pPr>
        <w:spacing w:lineRule="auto" w:line="240" w:after="0"/>
      </w:pPr>
      <w:r>
        <w:separator/>
      </w:r>
    </w:p>
  </w:endnote>
  <w:end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6B" w:rsidP="00F5066B" w:rsidR="00F5066B">
      <w:pPr>
        <w:spacing w:lineRule="auto" w:line="240" w:after="0"/>
      </w:pPr>
      <w:r>
        <w:separator/>
      </w:r>
    </w:p>
  </w:footnote>
  <w:foot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763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0623ED">
      <w:rPr>
        <w:rFonts w:cs="Times New Roman" w:hAnsi="Times New Roman" w:ascii="Times New Roman"/>
        <w:sz w:val="24"/>
        <w:szCs w:val="24"/>
      </w:rPr>
      <w:t>163/16-27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01C6B"/>
    <w:rsid w:val="00035F6B"/>
    <w:rsid w:val="00037BAB"/>
    <w:rsid w:val="000623ED"/>
    <w:rsid w:val="00124F90"/>
    <w:rsid w:val="001E7638"/>
    <w:rsid w:val="00335458"/>
    <w:rsid w:val="003D305C"/>
    <w:rsid w:val="005D78ED"/>
    <w:rsid w:val="00635446"/>
    <w:rsid w:val="00683DC0"/>
    <w:rsid w:val="007058F6"/>
    <w:rsid w:val="007B0B48"/>
    <w:rsid w:val="008C1006"/>
    <w:rsid w:val="009015D4"/>
    <w:rsid w:val="0097225B"/>
    <w:rsid w:val="00B729E6"/>
    <w:rsid w:val="00CD6ADB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001C6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1C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6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6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6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6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001C6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1C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7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6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6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6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6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IV-KO TRADE društvo s ograničenom odgovornošću za promet i usluge zastupanog po punomoćniku Vanda Kovačević Gelenčer</izvorni_sadrzaj>
    <derivirana_varijabla naziv="DomainObject.Predmet.ProtustrankaFormated_1">  IV-KO TRADE društvo s ograničenom odgovornošću za promet i usluge zastupanog po punomoćniku Vanda Kovačević Gelenčer</derivirana_varijabla>
  </DomainObject.Predmet.ProtustrankaFormated>
  <DomainObject.Predmet.ProtustrankaFormatedOIB>
    <izvorni_sadrzaj>  IV-KO TRADE društvo s ograničenom odgovornošću za promet i usluge, OIB 60365186032 zastupanog po punomoćniku Vanda Kovačević Gelenčer</izvorni_sadrzaj>
    <derivirana_varijabla naziv="DomainObject.Predmet.ProtustrankaFormatedOIB_1">  IV-KO TRADE društvo s ograničenom odgovornošću za promet i usluge, OIB 60365186032 zastupanog po punomoćniku Vanda Kovačević Gelenčer</derivirana_varijabla>
  </DomainObject.Predmet.ProtustrankaFormatedOIB>
  <DomainObject.Predmet.ProtustrankaFormatedWithAdress>
    <izvorni_sadrzaj> IV-KO TRADE društvo s ograničenom odgovornošću za promet i usluge, Marinovec 25, 48260 Marinovec zastupanog po punomoćniku Vanda Kovačević Gelenčer</izvorni_sadrzaj>
    <derivirana_varijabla naziv="DomainObject.Predmet.ProtustrankaFormatedWithAdress_1"> IV-KO TRADE društvo s ograničenom odgovornošću za promet i usluge, Marinovec 25, 48260 Marinovec zastupanog po punomoćniku Vanda Kovačević Gelenčer</derivirana_varijabla>
  </DomainObject.Predmet.ProtustrankaFormatedWithAdress>
  <DomainObject.Predmet.ProtustrankaFormatedWithAdressOIB>
    <izvorni_sadrzaj> IV-KO TRADE društvo s ograničenom odgovornošću za promet i usluge, OIB 60365186032, Marinovec 25, 48260 Marinovec zastupanog po punomoćniku Vanda Kovačević Gelenčer</izvorni_sadrzaj>
    <derivirana_varijabla naziv="DomainObject.Predmet.ProtustrankaFormatedWithAdressOIB_1"> IV-KO TRADE društvo s ograničenom odgovornošću za promet i usluge, OIB 60365186032, Marinovec 25, 48260 Marinovec zastupanog po punomoćniku Vanda Kovačević Gelenčer</derivirana_varijabla>
  </DomainObject.Predmet.ProtustrankaFormatedWithAdressOIB>
  <DomainObject.Predmet.ProtustrankaWithAdress>
    <izvorni_sadrzaj>IV-KO TRADE društvo s ograničenom odgovornošću za promet i usluge Marinovec 25, 48260 Marinovec</izvorni_sadrzaj>
    <derivirana_varijabla naziv="DomainObject.Predmet.ProtustrankaWithAdress_1">IV-KO TRADE društvo s ograničenom odgovornošću za promet i usluge Marinovec 25, 48260 Marinovec</derivirana_varijabla>
  </DomainObject.Predmet.ProtustrankaWithAdress>
  <DomainObject.Predmet.ProtustrankaWithAdressOIB>
    <izvorni_sadrzaj>IV-KO TRADE društvo s ograničenom odgovornošću za promet i usluge, OIB 60365186032, Marinovec 25, 48260 Marinovec</izvorni_sadrzaj>
    <derivirana_varijabla naziv="DomainObject.Predmet.ProtustrankaWithAdressOIB_1">IV-KO TRADE društvo s ograničenom odgovornošću za promet i usluge, OIB 60365186032, Marinovec 25, 48260 Marinovec</derivirana_varijabla>
  </DomainObject.Predmet.ProtustrankaWithAdressOIB>
  <DomainObject.Predmet.ProtustrankaNazivFormated>
    <izvorni_sadrzaj>IV-KO TRADE društvo s ograničenom odgovornošću za promet i usluge</izvorni_sadrzaj>
    <derivirana_varijabla naziv="DomainObject.Predmet.ProtustrankaNazivFormated_1">IV-KO TRADE društvo s ograničenom odgovornošću za promet i usluge</derivirana_varijabla>
  </DomainObject.Predmet.ProtustrankaNazivFormated>
  <DomainObject.Predmet.ProtustrankaNazivFormatedOIB>
    <izvorni_sadrzaj>IV-KO TRADE društvo s ograničenom odgovornošću za promet i usluge, OIB 60365186032</izvorni_sadrzaj>
    <derivirana_varijabla naziv="DomainObject.Predmet.ProtustrankaNazivFormatedOIB_1">IV-KO TRADE društvo s ograničenom odgovornošću za promet i usluge, OIB 60365186032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757385.16</izvorni_sadrzaj>
    <derivirana_varijabla naziv="DomainObject.Predmet.TrenutnaVrijednost_1">757385.16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IV-KO TRADE društvo s ograničenom odgovornošću za promet i usluge zastupanog po punomoćniku Vanda Kovačević Gelenčer</item>
    </izvorni_sadrzaj>
    <derivirana_varijabla naziv="DomainObject.Predmet.ProtuStrankaListFormated_1">
      <item>IV-KO TRADE društvo s ograničenom odgovornošću za promet i usluge zastupanog po punomoćniku Vanda Kovačević Gelenčer</item>
    </derivirana_varijabla>
  </DomainObject.Predmet.ProtuStrankaListFormated>
  <DomainObject.Predmet.ProtuStrankaListFormatedOIB>
    <izvorni_sadrzaj>
      <item>IV-KO TRADE društvo s ograničenom odgovornošću za promet i usluge, OIB 60365186032 zastupanog po punomoćniku Vanda Kovačević Gelenčer</item>
    </izvorni_sadrzaj>
    <derivirana_varijabla naziv="DomainObject.Predmet.ProtuStrankaListFormatedOIB_1">
      <item>IV-KO TRADE društvo s ograničenom odgovornošću za promet i usluge, OIB 60365186032 zastupanog po punomoćniku Vanda Kovačević Gelenčer</item>
    </derivirana_varijabla>
  </DomainObject.Predmet.ProtuStrankaListFormatedOIB>
  <DomainObject.Predmet.ProtuStrankaListFormatedWithAdress>
    <izvorni_sadrzaj>
      <item>IV-KO TRADE društvo s ograničenom odgovornošću za promet i usluge, Marinovec 25, 48260 Marinovec zastupanog po punomoćniku Vanda Kovačević Gelenčer</item>
    </izvorni_sadrzaj>
    <derivirana_varijabla naziv="DomainObject.Predmet.ProtuStrankaListFormatedWithAdress_1">
      <item>IV-KO TRADE društvo s ograničenom odgovornošću za promet i usluge, Marinovec 25, 48260 Marinovec zastupanog po punomoćniku Vanda Kovačević Gelenčer</item>
    </derivirana_varijabla>
  </DomainObject.Predmet.ProtuStrankaListFormatedWithAdress>
  <DomainObject.Predmet.ProtuStrankaListFormatedWithAdressOIB>
    <izvorni_sadrzaj>
      <item>IV-KO TRADE društvo s ograničenom odgovornošću za promet i usluge, OIB 60365186032, Marinovec 25, 48260 Marinovec zastupanog po punomoćniku Vanda Kovačević Gelenčer</item>
    </izvorni_sadrzaj>
    <derivirana_varijabla naziv="DomainObject.Predmet.ProtuStrankaListFormatedWithAdressOIB_1">
      <item>IV-KO TRADE društvo s ograničenom odgovornošću za promet i usluge, OIB 60365186032, Marinovec 25, 48260 Marinovec zastupanog po punomoćniku Vanda Kovačević Gelenčer</item>
    </derivirana_varijabla>
  </DomainObject.Predmet.ProtuStrankaListFormatedWithAdressOIB>
  <DomainObject.Predmet.ProtuStrankaListNazivFormated>
    <izvorni_sadrzaj>
      <item>IV-KO TRADE društvo s ograničenom odgovornošću za promet i usluge</item>
    </izvorni_sadrzaj>
    <derivirana_varijabla naziv="DomainObject.Predmet.ProtuStrankaListNazivFormated_1">
      <item>IV-KO TRADE društvo s ograničenom odgovornošću za promet i usluge</item>
    </derivirana_varijabla>
  </DomainObject.Predmet.ProtuStrankaListNazivFormated>
  <DomainObject.Predmet.ProtuStrankaListNazivFormatedOIB>
    <izvorni_sadrzaj>
      <item>IV-KO TRADE društvo s ograničenom odgovornošću za promet i usluge, OIB 60365186032</item>
    </izvorni_sadrzaj>
    <derivirana_varijabla naziv="DomainObject.Predmet.ProtuStrankaListNazivFormatedOIB_1">
      <item>IV-KO TRADE društvo s ograničenom odgovornošću za promet i usluge, OIB 60365186032</item>
    </derivirana_varijabla>
  </DomainObject.Predmet.ProtuStrankaListNazivFormatedOIB>
  <DomainObject.Predmet.OstaliListFormated>
    <izvorni_sadrzaj>
      <item>Ivan Konjačić</item>
      <item>Županijsko državno odvjetništvo u Varaždinu punomoćnik sudionika u postupku REPUBLIKA HRVATSKA MINISTARSTVO FINANCIJA, Porezna uprava, Područni ured sjeverna Hrvatska</item>
      <item>Vanda Kovačević Gelenčer punomoćnik sudionika u postupku IV-KO TRADE društvo s ograničenom odgovornošću za promet i usluge</item>
    </izvorni_sadrzaj>
    <derivirana_varijabla naziv="DomainObject.Predmet.OstaliListFormated_1">
      <item>Ivan Konjačić</item>
      <item>Županijsko državno odvjetništvo u Varaždinu punomoćnik sudionika u postupku REPUBLIKA HRVATSKA MINISTARSTVO FINANCIJA, Porezna uprava, Područni ured sjeverna Hrvatska</item>
      <item>Vanda Kovačević Gelenčer punomoćnik sudionika u postupku IV-KO TRADE društvo s ograničenom odgovornošću za promet i usluge</item>
    </derivirana_varijabla>
  </DomainObject.Predmet.OstaliListFormated>
  <DomainObject.Predmet.OstaliListFormatedOIB>
    <izvorni_sadrzaj>
      <item>Ivan Konjačić, OIB 61298040265</item>
      <item>Županijsko državno odvjetništvo u Varaždinu punomoćnik sudionika u postupku REPUBLIKA HRVATSKA MINISTARSTVO FINANCIJA, Porezna uprava, Područni ured sjeverna Hrvatska</item>
      <item>Vanda Kovačević Gelenčer, OIB 48951193011 punomoćnik sudionika u postupku IV-KO TRADE društvo s ograničenom odgovornošću za promet i usluge</item>
    </izvorni_sadrzaj>
    <derivirana_varijabla naziv="DomainObject.Predmet.OstaliListFormatedOIB_1">
      <item>Ivan Konjačić, OIB 61298040265</item>
      <item>Županijsko državno odvjetništvo u Varaždinu punomoćnik sudionika u postupku REPUBLIKA HRVATSKA MINISTARSTVO FINANCIJA, Porezna uprava, Područni ured sjeverna Hrvatska</item>
      <item>Vanda Kovačević Gelenčer, OIB 48951193011 punomoćnik sudionika u postupku IV-KO TRADE društvo s ograničenom odgovornošću za promet i usluge</item>
    </derivirana_varijabla>
  </DomainObject.Predmet.OstaliListFormatedOIB>
  <DomainObject.Predmet.OstaliListFormatedWithAdress>
    <izvorni_sadrzaj>
      <item>Ivan Konjačić, Marinovec 100, 48260 Marinovec</item>
      <item>Županijsko državno odvjetništvo u Varaždinu punomoćnik sudionika u postupku REPUBLIKA HRVATSKA MINISTARSTVO FINANCIJA, Porezna uprava, Područni ured sjeverna Hrvatska</item>
      <item>Vanda Kovačević Gelenčer, Antuna Mihanovića 13, 33000 Virovitica punomoćnik sudionika u postupku IV-KO TRADE društvo s ograničenom odgovornošću za promet i usluge</item>
    </izvorni_sadrzaj>
    <derivirana_varijabla naziv="DomainObject.Predmet.OstaliListFormatedWithAdress_1">
      <item>Ivan Konjačić, Marinovec 100, 48260 Marinovec</item>
      <item>Županijsko državno odvjetništvo u Varaždinu punomoćnik sudionika u postupku REPUBLIKA HRVATSKA MINISTARSTVO FINANCIJA, Porezna uprava, Područni ured sjeverna Hrvatska</item>
      <item>Vanda Kovačević Gelenčer, Antuna Mihanovića 13, 33000 Virovitica punomoćnik sudionika u postupku IV-KO TRADE društvo s ograničenom odgovornošću za promet i usluge</item>
    </derivirana_varijabla>
  </DomainObject.Predmet.OstaliListFormatedWithAdress>
  <DomainObject.Predmet.OstaliListFormatedWithAdressOIB>
    <izvorni_sadrzaj>
      <item>Ivan Konjačić, OIB 61298040265, Marinovec 100, 48260 Marinovec</item>
      <item>Županijsko državno odvjetništvo u Varaždinu punomoćnik sudionika u postupku REPUBLIKA HRVATSKA MINISTARSTVO FINANCIJA, Porezna uprava, Područni ured sjeverna Hrvatska</item>
      <item>Vanda Kovačević Gelenčer, OIB 48951193011, Antuna Mihanovića 13, 33000 Virovitica punomoćnik sudionika u postupku IV-KO TRADE društvo s ograničenom odgovornošću za promet i usluge</item>
    </izvorni_sadrzaj>
    <derivirana_varijabla naziv="DomainObject.Predmet.OstaliListFormatedWithAdressOIB_1">
      <item>Ivan Konjačić, OIB 61298040265, Marinovec 100, 48260 Marinovec</item>
      <item>Županijsko državno odvjetništvo u Varaždinu punomoćnik sudionika u postupku REPUBLIKA HRVATSKA MINISTARSTVO FINANCIJA, Porezna uprava, Područni ured sjeverna Hrvatska</item>
      <item>Vanda Kovačević Gelenčer, OIB 48951193011, Antuna Mihanovića 13, 33000 Virovitica punomoćnik sudionika u postupku IV-KO TRADE društvo s ograničenom odgovornošću za promet i usluge</item>
    </derivirana_varijabla>
  </DomainObject.Predmet.OstaliListFormatedWithAdressOIB>
  <DomainObject.Predmet.OstaliListNazivFormated>
    <izvorni_sadrzaj>
      <item>Ivan Konjačić</item>
      <item>Županijsko državno odvjetništvo u Varaždinu</item>
      <item>Vanda Kovačević Gelenčer</item>
    </izvorni_sadrzaj>
    <derivirana_varijabla naziv="DomainObject.Predmet.OstaliListNazivFormated_1">
      <item>Ivan Konjačić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Ivan Konjačić, OIB 61298040265</item>
      <item>Županijsko državno odvjetništvo u Varaždinu</item>
      <item>Vanda Kovačević Gelenčer, OIB 48951193011</item>
    </izvorni_sadrzaj>
    <derivirana_varijabla naziv="DomainObject.Predmet.OstaliListNazivFormatedOIB_1">
      <item>Ivan Konjačić, OIB 61298040265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IV-KO TRADE društvo s ograničenom odgovornošću za promet i usluge</izvorni_sadrzaj>
    <derivirana_varijabla naziv="DomainObject.Predmet.ProtustrankaIDrugi_1">IV-KO TRADE društvo s ograničenom odgovornošću za promet i usluge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IV-KO TRADE društvo s ograničenom odgovornošću za promet i usluge, OIB 60365186032, Marinovec 25, 48260 Marinovec</izvorni_sadrzaj>
    <derivirana_varijabla naziv="DomainObject.Predmet.ProtustrankaIDrugiAdressOIB_1">IV-KO TRADE društvo s ograničenom odgovornošću za promet i usluge, OIB 60365186032, Marinovec 25, 48260 Marinovec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IV-KO TRADE društvo s ograničenom odgovornošću za promet i usluge</item>
      <item>REPUBLIKA HRVATSKA MINISTARSTVO FINANCIJA, Porezna uprava, Područni ured sjeverna Hrvatska</item>
      <item>Ivan Konjačić</item>
      <item>Županijsko državno odvjetništvo u Varaždinu</item>
      <item>Vanda Kovačević Gelenčer</item>
    </izvorni_sadrzaj>
    <derivirana_varijabla naziv="DomainObject.Predmet.SudioniciListNaziv_1">
      <item>IV-KO TRADE društvo s ograničenom odgovornošću za promet i usluge</item>
      <item>REPUBLIKA HRVATSKA MINISTARSTVO FINANCIJA, Porezna uprava, Područni ured sjeverna Hrvatska</item>
      <item>Ivan Konjačić</item>
      <item>Županijsko državno odvjetništvo u Varaždinu</item>
      <item>Vanda Kovačević Gelenčer</item>
    </derivirana_varijabla>
  </DomainObject.Predmet.SudioniciListNaziv>
  <DomainObject.Predmet.SudioniciListAdressOIB>
    <izvorni_sadrzaj>
      <item>IV-KO TRADE društvo s ograničenom odgovornošću za promet i usluge, OIB 60365186032, Marinovec 25,48260 Marinovec</item>
      <item>REPUBLIKA HRVATSKA MINISTARSTVO FINANCIJA, Porezna uprava, Područni ured sjeverna Hrvatska, OIB 18683136487</item>
      <item>Ivan Konjačić, OIB 61298040265, Marinovec 100,48260 Marinovec</item>
      <item>Županijsko državno odvjetništvo u Varaždinu</item>
      <item>Vanda Kovačević Gelenčer, OIB 48951193011, Antuna Mihanovića 13,33000 Virovitica</item>
    </izvorni_sadrzaj>
    <derivirana_varijabla naziv="DomainObject.Predmet.SudioniciListAdressOIB_1">
      <item>IV-KO TRADE društvo s ograničenom odgovornošću za promet i usluge, OIB 60365186032, Marinovec 25,48260 Marinovec</item>
      <item>REPUBLIKA HRVATSKA MINISTARSTVO FINANCIJA, Porezna uprava, Područni ured sjeverna Hrvatska, OIB 18683136487</item>
      <item>Ivan Konjačić, OIB 61298040265, Marinovec 100,48260 Marinovec</item>
      <item>Županijsko državno odvjetništvo u Varaždinu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60365186032</item>
      <item>, OIB 18683136487</item>
      <item>, OIB 61298040265</item>
      <item>, OIB null</item>
      <item>, OIB 48951193011</item>
    </izvorni_sadrzaj>
    <derivirana_varijabla naziv="DomainObject.Predmet.SudioniciListNazivOIB_1">
      <item>, OIB 60365186032</item>
      <item>, OIB 18683136487</item>
      <item>, OIB 61298040265</item>
      <item>, OIB null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1255</properties:Characters>
  <properties:Lines>46</properties:Lines>
  <properties:Paragraphs>16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2017-12-04T08:29:00Z</cp:lastPrinted>
  <dcterms:modified xmlns:xsi="http://www.w3.org/2001/XMLSchema-instance" xsi:type="dcterms:W3CDTF">2017-12-04T08:30:00Z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