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3d90" w14:paraId="df03d90" w:rsidRDefault="005802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02C4" w:rsidP="005802C4" w:rsidR="00AE649C">
      <w:pPr>
        <w:pStyle w:val="NormaleSPIS"/>
        <w:spacing w:after="0"/>
      </w:pPr>
      <w:r>
        <w:t xml:space="preserve">         Republika Hrvatska</w:t>
      </w:r>
    </w:p>
    <w:p w:rsidRDefault="005802C4" w:rsidP="005802C4" w:rsidR="005802C4">
      <w:pPr>
        <w:pStyle w:val="NormaleSPIS"/>
        <w:spacing w:after="0"/>
      </w:pPr>
      <w:r>
        <w:t xml:space="preserve">     Trgovački sud u Bjelovaru</w:t>
      </w:r>
    </w:p>
    <w:p w:rsidRDefault="005802C4" w:rsidP="005802C4" w:rsidR="005802C4">
      <w:pPr>
        <w:pStyle w:val="NormaleSPIS"/>
        <w:spacing w:after="0"/>
      </w:pPr>
      <w:r>
        <w:t>Bjelovar, Šetalište dr.I.Lebovića 42.</w:t>
      </w:r>
    </w:p>
    <w:p w:rsidRDefault="005802C4" w:rsidP="005802C4" w:rsidR="005802C4">
      <w:pPr>
        <w:jc w:val="right"/>
        <w:rPr>
          <w:b/>
        </w:rPr>
      </w:pPr>
      <w:r>
        <w:t>P</w:t>
      </w:r>
      <w:r>
        <w:t>oslovni broj:7 St-297/2017-41</w:t>
      </w:r>
    </w:p>
    <w:p w:rsidRDefault="005802C4" w:rsidP="005802C4" w:rsidR="005802C4">
      <w:pPr>
        <w:jc w:val="center"/>
      </w:pPr>
      <w:r>
        <w:t>R E P U B L I K A  H R V A T S K A</w:t>
      </w:r>
    </w:p>
    <w:p w:rsidRDefault="005802C4" w:rsidP="005802C4" w:rsidR="005802C4">
      <w:pPr>
        <w:jc w:val="center"/>
      </w:pPr>
      <w:r>
        <w:t>R J E Š E N J E</w:t>
      </w:r>
    </w:p>
    <w:p w:rsidRDefault="005802C4" w:rsidP="005802C4" w:rsidR="005802C4">
      <w:pPr>
        <w:ind w:firstLine="720"/>
        <w:jc w:val="both"/>
      </w:pPr>
      <w:r>
        <w:t>Trgovački sud u Bjelovaru, po sucu Tomislavu Mrazović, u stečajnom postupku nad dužnikom SION GRUPA d.o.o. za proizvodnju, trgovinu i usluge u stečaju iz Daruvara, 52. Samostalnog bataljuna 4, OIB 89642019586, 12. prosinca 2018.</w:t>
      </w:r>
    </w:p>
    <w:p w:rsidRDefault="005802C4" w:rsidP="005802C4" w:rsidR="005802C4">
      <w:pPr>
        <w:jc w:val="center"/>
      </w:pPr>
      <w:r>
        <w:t>r i j e š i o   j e</w:t>
      </w:r>
    </w:p>
    <w:p w:rsidRDefault="005802C4" w:rsidP="005802C4" w:rsidR="005802C4">
      <w:pPr>
        <w:spacing w:after="0"/>
        <w:ind w:firstLine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 xml:space="preserve">. iz </w:t>
      </w:r>
      <w:proofErr w:type="spellStart"/>
      <w:r>
        <w:t>Miholjanca</w:t>
      </w:r>
      <w:proofErr w:type="spellEnd"/>
      <w:r>
        <w:t>, Antuna Mihanovića 116, u stečajnom postupku nad dužnikom SION GRUPA d.o.o. za proizvodnju, trgovinu i usluge u stečaju iz Daruvara, 52. Samostalnog bataljuna 4, OIB 89642019586, odobrava se isplata stvarnih troškova za period od 01.08.2018. godine do 31.10.2018. godine u iznosu od 1.726,13 kuna.</w:t>
      </w:r>
    </w:p>
    <w:p w:rsidRDefault="005802C4" w:rsidP="005802C4" w:rsidR="005802C4">
      <w:pPr>
        <w:spacing w:after="0"/>
        <w:ind w:firstLine="720"/>
        <w:jc w:val="center"/>
      </w:pPr>
      <w:r w:rsidRPr="005802C4">
        <w:t>Obrazloženje</w:t>
      </w:r>
    </w:p>
    <w:p w:rsidRDefault="005802C4" w:rsidP="005802C4" w:rsidR="005802C4" w:rsidRPr="005802C4">
      <w:pPr>
        <w:spacing w:after="0"/>
        <w:ind w:firstLine="720"/>
        <w:jc w:val="center"/>
      </w:pPr>
    </w:p>
    <w:p w:rsidRDefault="005802C4" w:rsidP="005802C4" w:rsidR="005802C4">
      <w:pPr>
        <w:jc w:val="both"/>
      </w:pPr>
      <w:r>
        <w:tab/>
        <w:t xml:space="preserve">Stečajni upravitelj podnio je sudu dana 28. studenog 2018. godine zahtjev za odobrenje stvarnih troškova stečajnog upravitelja nastalih u periodu od 01.08.2018. godine do 31.10.2018. godine u stečajnom postupku nad dužnikom SION GRUPA d.o.o. za proizvodnju, trgovinu i usluge u stečaju iz Daruvara, 52. Samostalnog bataljuna 4, OIB 89642019586. Uz prijedlog i zahtjev za naknadu stvarnih mjesečnih troškova dostavio je i opis stvarnih troškova, te dokumentaciju iz koje je razvidno da su ti troškovi stvarno i nastali, a koji se odnose na knjigovodstvene usluge, troškovi mobitela i </w:t>
      </w:r>
      <w:proofErr w:type="spellStart"/>
      <w:r>
        <w:t>interneta</w:t>
      </w:r>
      <w:proofErr w:type="spellEnd"/>
      <w:r>
        <w:t xml:space="preserve">, troškovi poreza i doprinosa na troškove mobitela i </w:t>
      </w:r>
      <w:proofErr w:type="spellStart"/>
      <w:r>
        <w:t>interneta</w:t>
      </w:r>
      <w:proofErr w:type="spellEnd"/>
      <w:r>
        <w:t>, a zbog čega je temeljem čl.94.st.1. i st.3. Stečajnog zakona odlučeno kao u izreci ovog rješenja.</w:t>
      </w:r>
    </w:p>
    <w:p w:rsidRDefault="005802C4" w:rsidP="005802C4" w:rsidR="005802C4">
      <w:pPr>
        <w:ind w:firstLine="720"/>
        <w:jc w:val="center"/>
      </w:pPr>
      <w:r>
        <w:t>Bjelovar 12. prosinca 2018. godine</w:t>
      </w:r>
    </w:p>
    <w:p w:rsidRDefault="005802C4" w:rsidP="005802C4" w:rsidR="005802C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5802C4" w:rsidP="005802C4" w:rsidR="005802C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</w:t>
      </w:r>
      <w:r>
        <w:t xml:space="preserve">     Tomislav Mrazović</w:t>
      </w:r>
      <w:r>
        <w:t>,v.r.</w:t>
      </w:r>
    </w:p>
    <w:p w:rsidRDefault="005802C4" w:rsidP="005802C4" w:rsidR="005802C4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802C4" w:rsidP="005802C4" w:rsidR="005802C4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802C4" w:rsidP="005802C4" w:rsidR="005802C4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5802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2C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7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St-297/2017-41</izvorni_sadrzaj>
    <derivirana_varijabla naziv="DomainObject.Oznaka_1">St-297/2017-41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St-297/2017-41</izvorni_sadrzaj>
    <derivirana_varijabla naziv="DomainObject.PoslovniBrojDokumenta_1">St-297/2017-41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FBFC6-95A3-4FDC-946C-C0A66F207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1713</properties:Characters>
  <properties:Lines>37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2018-12-12T10:15:00Z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St-297/2017-41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