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43ea" w14:paraId="fda43ea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0A3ACC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0A3ACC">
              <w:rPr>
                <w:lang w:eastAsia="hr-HR" w:val="hr-HR"/>
              </w:rPr>
              <w:t>638</w:t>
            </w:r>
            <w:r>
              <w:rPr>
                <w:lang w:eastAsia="hr-HR" w:val="hr-HR"/>
              </w:rPr>
              <w:t>/2017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0A3ACC">
        <w:rPr>
          <w:lang w:val="hr-HR"/>
        </w:rPr>
        <w:t>ALU-EL</w:t>
      </w:r>
      <w:r w:rsidR="00AE00F9">
        <w:rPr>
          <w:lang w:val="hr-HR"/>
        </w:rPr>
        <w:t xml:space="preserve"> </w:t>
      </w:r>
      <w:r w:rsidR="00590973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0A3ACC">
        <w:rPr>
          <w:lang w:val="hr-HR"/>
        </w:rPr>
        <w:t>Pribislavec</w:t>
      </w:r>
      <w:r w:rsidR="005A6949">
        <w:rPr>
          <w:lang w:val="hr-HR"/>
        </w:rPr>
        <w:t xml:space="preserve">, </w:t>
      </w:r>
      <w:r w:rsidR="000A3ACC">
        <w:rPr>
          <w:lang w:val="hr-HR"/>
        </w:rPr>
        <w:t>Dr. Ante Starčevića 63 A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0A3ACC" w:rsidRPr="000A3ACC">
        <w:rPr>
          <w:lang w:val="hr-HR"/>
        </w:rPr>
        <w:t>72829833630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0A3ACC">
        <w:rPr>
          <w:lang w:val="hr-HR"/>
        </w:rPr>
        <w:t>9</w:t>
      </w:r>
      <w:r w:rsidRPr="00071235">
        <w:rPr>
          <w:lang w:val="hr-HR"/>
        </w:rPr>
        <w:t xml:space="preserve">. </w:t>
      </w:r>
      <w:r w:rsidR="000A3ACC">
        <w:rPr>
          <w:lang w:val="hr-HR"/>
        </w:rPr>
        <w:t xml:space="preserve">siječnja </w:t>
      </w:r>
      <w:r w:rsidRPr="00071235">
        <w:rPr>
          <w:lang w:val="hr-HR"/>
        </w:rPr>
        <w:t>201</w:t>
      </w:r>
      <w:r w:rsidR="000A3ACC">
        <w:rPr>
          <w:lang w:val="hr-HR"/>
        </w:rPr>
        <w:t>8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0A3ACC" w:rsidRPr="000A3ACC">
        <w:rPr>
          <w:lang w:val="hr-HR"/>
        </w:rPr>
        <w:t>ALU-EL j.d.o.o., Pribislavec, Dr. Ante Starčevića 63 A, OIB: 72829833630</w:t>
      </w:r>
      <w:r w:rsidRPr="00071235">
        <w:rPr>
          <w:lang w:val="hr-HR"/>
        </w:rPr>
        <w:t xml:space="preserve">, iznosi </w:t>
      </w:r>
      <w:r w:rsidR="000A3ACC">
        <w:rPr>
          <w:lang w:val="hr-HR"/>
        </w:rPr>
        <w:t>45.449,76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0A3ACC">
        <w:rPr>
          <w:lang w:val="hr-HR"/>
        </w:rPr>
        <w:t>Edvin Horvat, Mihovljan, Zvir 6</w:t>
      </w:r>
      <w:r w:rsidR="004A48E6">
        <w:rPr>
          <w:lang w:val="hr-HR"/>
        </w:rPr>
        <w:t>,</w:t>
      </w:r>
      <w:r w:rsidR="00267AE2">
        <w:rPr>
          <w:lang w:val="hr-HR"/>
        </w:rPr>
        <w:t xml:space="preserve"> </w:t>
      </w:r>
      <w:r w:rsidR="00267AE2" w:rsidRPr="00071235">
        <w:rPr>
          <w:lang w:val="hr-HR"/>
        </w:rPr>
        <w:t xml:space="preserve">OIB: </w:t>
      </w:r>
      <w:r w:rsidR="000A3ACC">
        <w:rPr>
          <w:lang w:val="hr-HR"/>
        </w:rPr>
        <w:t>60689114129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0A3ACC">
        <w:rPr>
          <w:lang w:val="hr-HR"/>
        </w:rPr>
        <w:t>638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0A3ACC">
        <w:rPr>
          <w:lang w:val="hr-HR"/>
        </w:rPr>
        <w:t>20</w:t>
      </w:r>
      <w:r w:rsidR="005C4196" w:rsidRPr="00071235">
        <w:rPr>
          <w:lang w:val="hr-HR"/>
        </w:rPr>
        <w:t xml:space="preserve">. </w:t>
      </w:r>
      <w:r w:rsidR="00D747C9">
        <w:rPr>
          <w:lang w:val="hr-HR"/>
        </w:rPr>
        <w:t>prosinca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0A3ACC" w:rsidRPr="000A3ACC">
        <w:rPr>
          <w:lang w:val="hr-HR"/>
        </w:rPr>
        <w:t>ALU-EL j.d.o.o., Pribislavec, Dr. Ante Starčevića 63 A, OIB: 72829833630</w:t>
      </w:r>
      <w:r w:rsidR="005C4196" w:rsidRPr="00071235">
        <w:rPr>
          <w:lang w:val="hr-HR"/>
        </w:rPr>
        <w:t xml:space="preserve">, navodeći da dužnik na dan </w:t>
      </w:r>
      <w:r w:rsidR="000A3ACC">
        <w:rPr>
          <w:lang w:val="hr-HR"/>
        </w:rPr>
        <w:t>18</w:t>
      </w:r>
      <w:r w:rsidR="009D534A" w:rsidRPr="00071235">
        <w:rPr>
          <w:lang w:val="hr-HR"/>
        </w:rPr>
        <w:t xml:space="preserve">. </w:t>
      </w:r>
      <w:r w:rsidR="00D747C9">
        <w:rPr>
          <w:lang w:val="hr-HR"/>
        </w:rPr>
        <w:t>prosinca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0A3ACC">
        <w:rPr>
          <w:lang w:val="hr-HR"/>
        </w:rPr>
        <w:t>45.449,76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0A3ACC">
        <w:rPr>
          <w:lang w:val="hr-HR"/>
        </w:rPr>
        <w:t>9</w:t>
      </w:r>
      <w:r w:rsidR="005C4196" w:rsidRPr="00071235">
        <w:rPr>
          <w:lang w:val="hr-HR"/>
        </w:rPr>
        <w:t xml:space="preserve">. </w:t>
      </w:r>
      <w:r w:rsidR="000A3ACC">
        <w:rPr>
          <w:lang w:val="hr-HR"/>
        </w:rPr>
        <w:t>siječnja</w:t>
      </w:r>
      <w:r w:rsidR="00FA3BBD">
        <w:rPr>
          <w:lang w:val="hr-HR"/>
        </w:rPr>
        <w:t xml:space="preserve"> 201</w:t>
      </w:r>
      <w:r w:rsidR="000A3ACC">
        <w:rPr>
          <w:lang w:val="hr-HR"/>
        </w:rPr>
        <w:t>8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702729">
        <w:rPr>
          <w:lang w:val="hr-HR"/>
        </w:rPr>
        <w:t>,  v.r.</w:t>
      </w:r>
    </w:p>
    <w:p w:rsidRDefault="00702729" w:rsidP="005C4196" w:rsidR="00702729">
      <w:pPr>
        <w:ind w:firstLine="720" w:left="3600"/>
        <w:jc w:val="center"/>
        <w:outlineLvl w:val="0"/>
        <w:rPr>
          <w:lang w:val="hr-HR"/>
        </w:rPr>
      </w:pPr>
    </w:p>
    <w:p w:rsidRDefault="00702729" w:rsidP="005C4196" w:rsidR="00702729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>- direktor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018" w:rsidRPr="00D4501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0A3ACC">
      <w:rPr>
        <w:lang w:val="hr-HR"/>
      </w:rPr>
      <w:t>638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97F"/>
    <w:rsid w:val="00022E5D"/>
    <w:rsid w:val="00024B62"/>
    <w:rsid w:val="00042DBB"/>
    <w:rsid w:val="00070793"/>
    <w:rsid w:val="00071235"/>
    <w:rsid w:val="000A333D"/>
    <w:rsid w:val="000A3ACC"/>
    <w:rsid w:val="001163CC"/>
    <w:rsid w:val="00124D53"/>
    <w:rsid w:val="00133BA2"/>
    <w:rsid w:val="0015045D"/>
    <w:rsid w:val="00166D7D"/>
    <w:rsid w:val="001A6BE3"/>
    <w:rsid w:val="001C2403"/>
    <w:rsid w:val="00230866"/>
    <w:rsid w:val="00267AE2"/>
    <w:rsid w:val="00302D85"/>
    <w:rsid w:val="00340840"/>
    <w:rsid w:val="003C21BA"/>
    <w:rsid w:val="003E1673"/>
    <w:rsid w:val="00413610"/>
    <w:rsid w:val="00415671"/>
    <w:rsid w:val="004341B3"/>
    <w:rsid w:val="004458EF"/>
    <w:rsid w:val="0047312C"/>
    <w:rsid w:val="00494C94"/>
    <w:rsid w:val="004A48E6"/>
    <w:rsid w:val="004C4C64"/>
    <w:rsid w:val="004E6636"/>
    <w:rsid w:val="00500673"/>
    <w:rsid w:val="005011BC"/>
    <w:rsid w:val="0055347A"/>
    <w:rsid w:val="00563DE4"/>
    <w:rsid w:val="00590973"/>
    <w:rsid w:val="005A6949"/>
    <w:rsid w:val="005C4196"/>
    <w:rsid w:val="00653BB3"/>
    <w:rsid w:val="0066129A"/>
    <w:rsid w:val="00666674"/>
    <w:rsid w:val="00676507"/>
    <w:rsid w:val="00690096"/>
    <w:rsid w:val="00702729"/>
    <w:rsid w:val="007B76BA"/>
    <w:rsid w:val="008229E5"/>
    <w:rsid w:val="00863DAB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5018"/>
    <w:rsid w:val="00D466F8"/>
    <w:rsid w:val="00D747C9"/>
    <w:rsid w:val="00D76A64"/>
    <w:rsid w:val="00D95AFF"/>
    <w:rsid w:val="00DB13E8"/>
    <w:rsid w:val="00DB2CAB"/>
    <w:rsid w:val="00DD2816"/>
    <w:rsid w:val="00E640D8"/>
    <w:rsid w:val="00E74195"/>
    <w:rsid w:val="00ED489B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45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45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St-638/2017</izvorni_sadrzaj>
    <derivirana_varijabla naziv="DomainObject.Predmet.OznakaBroj_1">St-638/2017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ALU-EL jednostavno društvo s ograničenom odgovornošću za proizvodnju prozora i vrata zastupanog po punomoćniku Edvin Horvat</izvorni_sadrzaj>
    <derivirana_varijabla naziv="DomainObject.Predmet.ProtustrankaFormated_1">  ALU-EL jednostavno društvo s ograničenom odgovornošću za proizvodnju prozora i vrata zastupanog po punomoćniku Edvin Horvat</derivirana_varijabla>
  </DomainObject.Predmet.ProtustrankaFormated>
  <DomainObject.Predmet.ProtustrankaFormatedOIB>
    <izvorni_sadrzaj>  ALU-EL jednostavno društvo s ograničenom odgovornošću za proizvodnju prozora i vrata, OIB 72829833630 zastupanog po punomoćniku Edvin Horvat</izvorni_sadrzaj>
    <derivirana_varijabla naziv="DomainObject.Predmet.ProtustrankaFormatedOIB_1">  ALU-EL jednostavno društvo s ograničenom odgovornošću za proizvodnju prozora i vrata, OIB 72829833630 zastupanog po punomoćniku Edvin Horvat</derivirana_varijabla>
  </DomainObject.Predmet.ProtustrankaFormatedOIB>
  <DomainObject.Predmet.ProtustrankaFormatedWithAdress>
    <izvorni_sadrzaj> ALU-EL jednostavno društvo s ograničenom odgovornošću za proizvodnju prozora i vrata, Dr. Ante Starčevića 63A, 40000 Pribislavec zastupanog po punomoćniku Edvin Horvat</izvorni_sadrzaj>
    <derivirana_varijabla naziv="DomainObject.Predmet.ProtustrankaFormatedWithAdress_1"> ALU-EL jednostavno društvo s ograničenom odgovornošću za proizvodnju prozora i vrata, Dr. Ante Starčevića 63A, 40000 Pribislavec zastupanog po punomoćniku Edvin Horvat</derivirana_varijabla>
  </DomainObject.Predmet.ProtustrankaFormatedWithAdress>
  <DomainObject.Predmet.ProtustrankaFormatedWithAdressOIB>
    <izvorni_sadrzaj> ALU-EL jednostavno društvo s ograničenom odgovornošću za proizvodnju prozora i vrata, OIB 72829833630, Dr. Ante Starčevića 63A, 40000 Pribislavec zastupanog po punomoćniku Edvin Horvat</izvorni_sadrzaj>
    <derivirana_varijabla naziv="DomainObject.Predmet.ProtustrankaFormatedWithAdressOIB_1"> ALU-EL jednostavno društvo s ograničenom odgovornošću za proizvodnju prozora i vrata, OIB 72829833630, Dr. Ante Starčevića 63A, 40000 Pribislavec zastupanog po punomoćniku Edvin Horvat</derivirana_varijabla>
  </DomainObject.Predmet.ProtustrankaFormatedWithAdressOIB>
  <DomainObject.Predmet.ProtustrankaWithAdress>
    <izvorni_sadrzaj>ALU-EL jednostavno društvo s ograničenom odgovornošću za proizvodnju prozora i vrata Dr. Ante Starčevića 63A, 40000 Pribislavec</izvorni_sadrzaj>
    <derivirana_varijabla naziv="DomainObject.Predmet.ProtustrankaWithAdress_1">ALU-EL jednostavno društvo s ograničenom odgovornošću za proizvodnju prozora i vrata Dr. Ante Starčevića 63A, 40000 Pribislavec</derivirana_varijabla>
  </DomainObject.Predmet.ProtustrankaWithAdress>
  <DomainObject.Predmet.ProtustrankaWithAdressOIB>
    <izvorni_sadrzaj>ALU-EL jednostavno društvo s ograničenom odgovornošću za proizvodnju prozora i vrata, OIB 72829833630, Dr. Ante Starčevića 63A, 40000 Pribislavec</izvorni_sadrzaj>
    <derivirana_varijabla naziv="DomainObject.Predmet.ProtustrankaWithAdressOIB_1">ALU-EL jednostavno društvo s ograničenom odgovornošću za proizvodnju prozora i vrata, OIB 72829833630, Dr. Ante Starčevića 63A, 40000 Pribislavec</derivirana_varijabla>
  </DomainObject.Predmet.ProtustrankaWithAdressOIB>
  <DomainObject.Predmet.ProtustrankaNazivFormated>
    <izvorni_sadrzaj>ALU-EL jednostavno društvo s ograničenom odgovornošću za proizvodnju prozora i vrata</izvorni_sadrzaj>
    <derivirana_varijabla naziv="DomainObject.Predmet.ProtustrankaNazivFormated_1">ALU-EL jednostavno društvo s ograničenom odgovornošću za proizvodnju prozora i vrata</derivirana_varijabla>
  </DomainObject.Predmet.ProtustrankaNazivFormated>
  <DomainObject.Predmet.ProtustrankaNazivFormatedOIB>
    <izvorni_sadrzaj>ALU-EL jednostavno društvo s ograničenom odgovornošću za proizvodnju prozora i vrata, OIB 72829833630</izvorni_sadrzaj>
    <derivirana_varijabla naziv="DomainObject.Predmet.ProtustrankaNazivFormatedOIB_1">ALU-EL jednostavno društvo s ograničenom odgovornošću za proizvodnju prozora i vrata, OIB 72829833630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45449.76</izvorni_sadrzaj>
    <derivirana_varijabla naziv="DomainObject.Predmet.TrenutnaVrijednost_1">45449.76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ALU-EL jednostavno društvo s ograničenom odgovornošću za proizvodnju prozora i vrata zastupanog po punomoćniku Edvin Horvat</item>
    </izvorni_sadrzaj>
    <derivirana_varijabla naziv="DomainObject.Predmet.ProtuStrankaListFormated_1">
      <item>ALU-EL jednostavno društvo s ograničenom odgovornošću za proizvodnju prozora i vrata zastupanog po punomoćniku Edvin Horvat</item>
    </derivirana_varijabla>
  </DomainObject.Predmet.ProtuStrankaListFormated>
  <DomainObject.Predmet.ProtuStrankaListFormatedOIB>
    <izvorni_sadrzaj>
      <item>ALU-EL jednostavno društvo s ograničenom odgovornošću za proizvodnju prozora i vrata, OIB 72829833630 zastupanog po punomoćniku Edvin Horvat</item>
    </izvorni_sadrzaj>
    <derivirana_varijabla naziv="DomainObject.Predmet.ProtuStrankaListFormatedOIB_1">
      <item>ALU-EL jednostavno društvo s ograničenom odgovornošću za proizvodnju prozora i vrata, OIB 72829833630 zastupanog po punomoćniku Edvin Horvat</item>
    </derivirana_varijabla>
  </DomainObject.Predmet.ProtuStrankaListFormatedOIB>
  <DomainObject.Predmet.ProtuStrankaListFormatedWithAdress>
    <izvorni_sadrzaj>
      <item>ALU-EL jednostavno društvo s ograničenom odgovornošću za proizvodnju prozora i vrata, Dr. Ante Starčevića 63A, 40000 Pribislavec zastupanog po punomoćniku Edvin Horvat</item>
    </izvorni_sadrzaj>
    <derivirana_varijabla naziv="DomainObject.Predmet.ProtuStrankaListFormatedWithAdress_1">
      <item>ALU-EL jednostavno društvo s ograničenom odgovornošću za proizvodnju prozora i vrata, Dr. Ante Starčevića 63A, 40000 Pribislavec zastupanog po punomoćniku Edvin Horvat</item>
    </derivirana_varijabla>
  </DomainObject.Predmet.ProtuStrankaListFormatedWithAdress>
  <DomainObject.Predmet.ProtuStrankaListFormatedWithAdressOIB>
    <izvorni_sadrzaj>
      <item>ALU-EL jednostavno društvo s ograničenom odgovornošću za proizvodnju prozora i vrata, OIB 72829833630, Dr. Ante Starčevića 63A, 40000 Pribislavec zastupanog po punomoćniku Edvin Horvat</item>
    </izvorni_sadrzaj>
    <derivirana_varijabla naziv="DomainObject.Predmet.ProtuStrankaListFormatedWithAdressOIB_1">
      <item>ALU-EL jednostavno društvo s ograničenom odgovornošću za proizvodnju prozora i vrata, OIB 72829833630, Dr. Ante Starčevića 63A, 40000 Pribislavec zastupanog po punomoćniku Edvin Horvat</item>
    </derivirana_varijabla>
  </DomainObject.Predmet.ProtuStrankaListFormatedWithAdressOIB>
  <DomainObject.Predmet.ProtuStrankaListNazivFormated>
    <izvorni_sadrzaj>
      <item>ALU-EL jednostavno društvo s ograničenom odgovornošću za proizvodnju prozora i vrata</item>
    </izvorni_sadrzaj>
    <derivirana_varijabla naziv="DomainObject.Predmet.ProtuStrankaListNazivFormated_1">
      <item>ALU-EL jednostavno društvo s ograničenom odgovornošću za proizvodnju prozora i vrata</item>
    </derivirana_varijabla>
  </DomainObject.Predmet.ProtuStrankaListNazivFormated>
  <DomainObject.Predmet.ProtuStrankaListNazivFormatedOIB>
    <izvorni_sadrzaj>
      <item>ALU-EL jednostavno društvo s ograničenom odgovornošću za proizvodnju prozora i vrata, OIB 72829833630</item>
    </izvorni_sadrzaj>
    <derivirana_varijabla naziv="DomainObject.Predmet.ProtuStrankaListNazivFormatedOIB_1">
      <item>ALU-EL jednostavno društvo s ograničenom odgovornošću za proizvodnju prozora i vrata, OIB 72829833630</item>
    </derivirana_varijabla>
  </DomainObject.Predmet.ProtuStrankaListNazivFormatedOIB>
  <DomainObject.Predmet.OstaliListFormated>
    <izvorni_sadrzaj>
      <item>Sudski registar</item>
      <item>Edvin Horvat punomoćnik sudionika u postupku ALU-EL jednostavno društvo s ograničenom odgovornošću za proizvodnju prozora i vrata</item>
    </izvorni_sadrzaj>
    <derivirana_varijabla naziv="DomainObject.Predmet.OstaliListFormated_1">
      <item>Sudski registar</item>
      <item>Edvin Horvat punomoćnik sudionika u postupku ALU-EL jednostavno društvo s ograničenom odgovornošću za proizvodnju prozora i vrata</item>
    </derivirana_varijabla>
  </DomainObject.Predmet.OstaliListFormated>
  <DomainObject.Predmet.OstaliListFormatedOIB>
    <izvorni_sadrzaj>
      <item>Sudski registar</item>
      <item>Edvin Horvat, OIB 60689114129 punomoćnik sudionika u postupku ALU-EL jednostavno društvo s ograničenom odgovornošću za proizvodnju prozora i vrata</item>
    </izvorni_sadrzaj>
    <derivirana_varijabla naziv="DomainObject.Predmet.OstaliListFormatedOIB_1">
      <item>Sudski registar</item>
      <item>Edvin Horvat, OIB 60689114129 punomoćnik sudionika u postupku ALU-EL jednostavno društvo s ograničenom odgovornošću za proizvodnju prozora i vrata</item>
    </derivirana_varijabla>
  </DomainObject.Predmet.OstaliListFormatedOIB>
  <DomainObject.Predmet.OstaliListFormatedWithAdress>
    <izvorni_sadrzaj>
      <item>Sudski registar</item>
      <item>Edvin Horvat, Zvir 6, 40000 Mihovljan punomoćnik sudionika u postupku ALU-EL jednostavno društvo s ograničenom odgovornošću za proizvodnju prozora i vrata</item>
    </izvorni_sadrzaj>
    <derivirana_varijabla naziv="DomainObject.Predmet.OstaliListFormatedWithAdress_1">
      <item>Sudski registar</item>
      <item>Edvin Horvat, Zvir 6, 40000 Mihovljan punomoćnik sudionika u postupku ALU-EL jednostavno društvo s ograničenom odgovornošću za proizvodnju prozora i vrata</item>
    </derivirana_varijabla>
  </DomainObject.Predmet.OstaliListFormatedWithAdress>
  <DomainObject.Predmet.OstaliListFormatedWithAdressOIB>
    <izvorni_sadrzaj>
      <item>Sudski registar</item>
      <item>Edvin Horvat, OIB 60689114129, Zvir 6, 40000 Mihovljan punomoćnik sudionika u postupku ALU-EL jednostavno društvo s ograničenom odgovornošću za proizvodnju prozora i vrata</item>
    </izvorni_sadrzaj>
    <derivirana_varijabla naziv="DomainObject.Predmet.OstaliListFormatedWithAdressOIB_1">
      <item>Sudski registar</item>
      <item>Edvin Horvat, OIB 60689114129, Zvir 6, 40000 Mihovljan punomoćnik sudionika u postupku ALU-EL jednostavno društvo s ograničenom odgovornošću za proizvodnju prozora i vrata</item>
    </derivirana_varijabla>
  </DomainObject.Predmet.OstaliListFormatedWithAdressOIB>
  <DomainObject.Predmet.OstaliListNazivFormated>
    <izvorni_sadrzaj>
      <item>Sudski registar</item>
      <item>Edvin Horvat</item>
    </izvorni_sadrzaj>
    <derivirana_varijabla naziv="DomainObject.Predmet.OstaliListNazivFormated_1">
      <item>Sudski registar</item>
      <item>Edvin Horvat</item>
    </derivirana_varijabla>
  </DomainObject.Predmet.OstaliListNazivFormated>
  <DomainObject.Predmet.OstaliListNazivFormatedOIB>
    <izvorni_sadrzaj>
      <item>Sudski registar</item>
      <item>Edvin Horvat, OIB 60689114129</item>
    </izvorni_sadrzaj>
    <derivirana_varijabla naziv="DomainObject.Predmet.OstaliListNazivFormatedOIB_1">
      <item>Sudski registar</item>
      <item>Edvin Horvat, OIB 60689114129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ALU-EL jednostavno društvo s ograničenom odgovornošću za proizvodnju prozora i vrata</izvorni_sadrzaj>
    <derivirana_varijabla naziv="DomainObject.Predmet.ProtustrankaIDrugi_1">ALU-EL jednostavno društvo s ograničenom odgovornošću za proizvodnju prozora i vrata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ALU-EL jednostavno društvo s ograničenom odgovornošću za proizvodnju prozora i vrata, OIB 72829833630, Dr. Ante Starčevića 63A, 40000 Pribislavec</izvorni_sadrzaj>
    <derivirana_varijabla naziv="DomainObject.Predmet.ProtustrankaIDrugiAdressOIB_1">ALU-EL jednostavno društvo s ograničenom odgovornošću za proizvodnju prozora i vrata, OIB 72829833630, Dr. Ante Starčevića 63A,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ALU-EL jednostavno društvo s ograničenom odgovornošću za proizvodnju prozora i vrata</item>
      <item>Sudski registar</item>
      <item>Edvin Horvat</item>
    </izvorni_sadrzaj>
    <derivirana_varijabla naziv="DomainObject.Predmet.SudioniciListNaziv_1">
      <item>Financijska agencija</item>
      <item>ALU-EL jednostavno društvo s ograničenom odgovornošću za proizvodnju prozora i vrata</item>
      <item>Sudski registar</item>
      <item>Edvin Horvat</item>
    </derivirana_varijabla>
  </DomainObject.Predmet.SudioniciListNaziv>
  <DomainObject.Predmet.SudioniciListAdressOIB>
    <izvorni_sadrzaj>
      <item>Financijska agencija, OIB 85821130368, Ulica grada Vukovara 70,10000 Zagreb</item>
      <item>ALU-EL jednostavno društvo s ograničenom odgovornošću za proizvodnju prozora i vrata, OIB 72829833630, Dr. Ante Starčevića 63A,40000 Pribislavec</item>
      <item>Sudski registar</item>
      <item>Edvin Horvat, OIB 60689114129, Zvir 6,40000 Mihovljan</item>
    </izvorni_sadrzaj>
    <derivirana_varijabla naziv="DomainObject.Predmet.SudioniciListAdressOIB_1">
      <item>Financijska agencija, OIB 85821130368, Ulica grada Vukovara 70,10000 Zagreb</item>
      <item>ALU-EL jednostavno društvo s ograničenom odgovornošću za proizvodnju prozora i vrata, OIB 72829833630, Dr. Ante Starčevića 63A,40000 Pribislavec</item>
      <item>Sudski registar</item>
      <item>Edvin Horvat, OIB 60689114129, Zvir 6,40000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72829833630</item>
      <item>, OIB null</item>
      <item>, OIB 60689114129</item>
    </izvorni_sadrzaj>
    <derivirana_varijabla naziv="DomainObject.Predmet.SudioniciListNazivOIB_1">
      <item>, OIB 85821130368</item>
      <item>, OIB 72829833630</item>
      <item>, OIB null</item>
      <item>, OIB 60689114129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2F429-4360-44A5-936E-CB37BB8CA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2614</properties:Characters>
  <properties:Lines>79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2018-01-09T08:53:00Z</dcterms:created>
  <dc:creator>Katarina Breški</dc:creator>
  <cp:lastModifiedBy>Nevenka Vuković</cp:lastModifiedBy>
  <cp:lastPrinted>2018-01-09T08:59:00Z</cp:lastPrinted>
  <dcterms:modified xmlns:xsi="http://www.w3.org/2001/XMLSchema-instance" xsi:type="dcterms:W3CDTF">2018-01-09T09:00:00Z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