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f65a" w14:paraId="d15f65a" w:rsidRDefault="008765E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765E2" w:rsidP="008765E2" w:rsidR="00AE649C">
      <w:pPr>
        <w:pStyle w:val="NormaleSPIS"/>
        <w:spacing w:after="0" w:before="240"/>
      </w:pPr>
      <w:r>
        <w:t xml:space="preserve">        Republika Hrvatska</w:t>
      </w:r>
    </w:p>
    <w:p w:rsidRDefault="008765E2" w:rsidP="008765E2" w:rsidR="008765E2">
      <w:pPr>
        <w:pStyle w:val="NormaleSPIS"/>
        <w:spacing w:after="0"/>
      </w:pPr>
      <w:r>
        <w:t xml:space="preserve">     Trgovački sud u Bjelovaru</w:t>
      </w:r>
    </w:p>
    <w:p w:rsidRDefault="008765E2" w:rsidP="008765E2" w:rsidR="008765E2" w:rsidRPr="00B76F3C">
      <w:pPr>
        <w:pStyle w:val="NormaleSPIS"/>
        <w:spacing w:after="0"/>
      </w:pPr>
      <w:r>
        <w:t>Bjelovar, Šetalište dr.I.Lebovića 42.</w:t>
      </w:r>
    </w:p>
    <w:p w:rsidRDefault="008765E2" w:rsidP="008765E2" w:rsidR="008765E2">
      <w:pPr>
        <w:jc w:val="right"/>
      </w:pPr>
      <w:r>
        <w:t>Poslovni broj: 7 St-36/2018-4</w:t>
      </w:r>
    </w:p>
    <w:p w:rsidRDefault="008765E2" w:rsidP="008765E2" w:rsidR="008765E2">
      <w:pPr>
        <w:jc w:val="right"/>
        <w:rPr>
          <w:b/>
        </w:rPr>
      </w:pPr>
    </w:p>
    <w:p w:rsidRDefault="008765E2" w:rsidP="008765E2" w:rsidR="008765E2">
      <w:pPr>
        <w:jc w:val="center"/>
      </w:pPr>
      <w:r>
        <w:t>U   I M E  R E P U B L I K E   H R V A T S K E</w:t>
      </w:r>
    </w:p>
    <w:p w:rsidRDefault="008765E2" w:rsidP="008765E2" w:rsidR="008765E2">
      <w:pPr>
        <w:jc w:val="center"/>
      </w:pPr>
      <w:r>
        <w:t>R J E Š E N J E</w:t>
      </w:r>
      <w:bookmarkStart w:name="_GoBack" w:id="0"/>
      <w:bookmarkEnd w:id="0"/>
    </w:p>
    <w:p w:rsidRDefault="008765E2" w:rsidP="008765E2" w:rsidR="008765E2">
      <w:pPr>
        <w:ind w:firstLine="720"/>
        <w:jc w:val="both"/>
        <w:rPr>
          <w:b/>
        </w:rPr>
      </w:pPr>
      <w:r>
        <w:t xml:space="preserve">Trgovački sud u Bjelovaru,  po sucu Tomislavu </w:t>
      </w:r>
      <w:proofErr w:type="spellStart"/>
      <w:r>
        <w:t>Mrazoviću</w:t>
      </w:r>
      <w:proofErr w:type="spellEnd"/>
      <w:r>
        <w:t xml:space="preserve">, povodom prijedloga FINANCIJSKE AGENCIJE, RC ZAGREB, OIB 85821130368, Podružnica Varaždin, </w:t>
      </w:r>
      <w:proofErr w:type="spellStart"/>
      <w:r>
        <w:t>A.Cesarca</w:t>
      </w:r>
      <w:proofErr w:type="spellEnd"/>
      <w:r>
        <w:t xml:space="preserve"> 2, za otvaranje stečajnog postupka nad dužnikom BENČEK TRANSPORT d.o.o. za posredovanje u prometu iz </w:t>
      </w:r>
      <w:proofErr w:type="spellStart"/>
      <w:r>
        <w:t>Zamlača</w:t>
      </w:r>
      <w:proofErr w:type="spellEnd"/>
      <w:r>
        <w:t>, Plitvička 42, MBS 070096477, OIB 96220059207, 5</w:t>
      </w:r>
      <w:r>
        <w:rPr>
          <w:noProof/>
        </w:rPr>
        <w:t xml:space="preserve">. lipnja 2018. </w:t>
      </w:r>
    </w:p>
    <w:p w:rsidRDefault="008765E2" w:rsidP="008765E2" w:rsidR="008765E2">
      <w:pPr>
        <w:jc w:val="center"/>
        <w:rPr>
          <w:b/>
        </w:rPr>
      </w:pPr>
      <w:r>
        <w:t>r i j e š i o   j e</w:t>
      </w:r>
    </w:p>
    <w:p w:rsidRDefault="008765E2" w:rsidP="008765E2" w:rsidR="008765E2">
      <w:pPr>
        <w:jc w:val="both"/>
      </w:pPr>
      <w:r>
        <w:rPr>
          <w:b/>
        </w:rPr>
        <w:tab/>
      </w:r>
      <w:r>
        <w:t xml:space="preserve">Odbija se prijedlog za otvaranjem stečajnog postupka nad dužnikom BENČEK TRANSPORT d.o.o. za posredovanje u prometu iz </w:t>
      </w:r>
      <w:proofErr w:type="spellStart"/>
      <w:r>
        <w:t>Zamlača</w:t>
      </w:r>
      <w:proofErr w:type="spellEnd"/>
      <w:r>
        <w:t xml:space="preserve">, Plitvička 42, MBS 070096477, OIB 96220059207, kao neosnovan. </w:t>
      </w:r>
    </w:p>
    <w:p w:rsidRDefault="008765E2" w:rsidP="008765E2" w:rsidR="008765E2" w:rsidRPr="008765E2">
      <w:pPr>
        <w:jc w:val="center"/>
      </w:pPr>
      <w:r w:rsidRPr="008765E2">
        <w:t>Obrazloženje</w:t>
      </w:r>
    </w:p>
    <w:p w:rsidRDefault="008765E2" w:rsidP="008765E2" w:rsidR="008765E2">
      <w:pPr>
        <w:ind w:firstLine="720"/>
        <w:jc w:val="both"/>
      </w:pPr>
      <w:r>
        <w:t xml:space="preserve">Predlagatelj FINA, RC ZAGREB, Podružnica Varaždin podnijela je sudu prijedlog za pokretanje stečajnog postupka nad dužnikom BENČEK TRANSPORT d.o.o. za posredovanje u prometu iz </w:t>
      </w:r>
      <w:proofErr w:type="spellStart"/>
      <w:r>
        <w:t>Zamlača</w:t>
      </w:r>
      <w:proofErr w:type="spellEnd"/>
      <w:r>
        <w:t>. U svom prijedlogu navodi da na dan 7. srpnja 2017. godine dužnik u Očevidniku redoslijeda osnova za plaćanje ima evidentirane neizvršene osnove za plaćanje u neprekinutom razdoblju od 120 dana u ukupnom iznosu od 318.181,64 kuna, slijedom čega je nesposoban za plaćanje, a što je razlog za otvaranje stečaja nad istim.</w:t>
      </w:r>
    </w:p>
    <w:p w:rsidRDefault="008765E2" w:rsidP="008765E2" w:rsidR="008765E2">
      <w:pPr>
        <w:ind w:firstLine="720"/>
        <w:jc w:val="both"/>
      </w:pPr>
      <w:r>
        <w:t xml:space="preserve"> Dužnik BENČEK TRANSPORT d.o.o. je sudu dana 1. lipnja 2018. godine dostavio potvrdu FINE, </w:t>
      </w:r>
      <w:r>
        <w:rPr>
          <w:noProof/>
        </w:rPr>
        <w:t xml:space="preserve">Sektor Poslovne mreže RC Zagreb, Podružnica Varaždin o blokadi računa i novčanih sredstava dužnika od 30. svibnja 2018. godin, iz koje je sud uvidom  u sadržaj navedene Potvrde utvrdio da na dan izdavanje te Potvrde na računima i novčanim sredstvima dužnika više nema neprekidne blokade računa dužnika, odnosno da je prestao razlog nesposobnosti za plaćanje dužnika temeljem kojeg je predlagatelj podnio prijedlog sudu, zbog čega je sud odbio prijedlog kao neosnovan i riješio kao u izreci ovog rješenja. </w:t>
      </w:r>
      <w:r>
        <w:tab/>
      </w:r>
    </w:p>
    <w:p w:rsidRDefault="008765E2" w:rsidP="008765E2" w:rsidR="008765E2">
      <w:pPr>
        <w:ind w:firstLine="720"/>
        <w:jc w:val="center"/>
      </w:pPr>
      <w:r>
        <w:t xml:space="preserve">Bjelovar 5. lipnja 2018. </w:t>
      </w:r>
    </w:p>
    <w:p w:rsidRDefault="008765E2" w:rsidP="008765E2" w:rsidR="008765E2">
      <w:pPr>
        <w:spacing w:after="0"/>
        <w:ind w:firstLine="720"/>
        <w:jc w:val="both"/>
      </w:pPr>
      <w:r>
        <w:tab/>
      </w:r>
      <w:r>
        <w:tab/>
      </w:r>
      <w:r>
        <w:tab/>
      </w:r>
      <w:r>
        <w:tab/>
      </w:r>
      <w:r>
        <w:tab/>
      </w:r>
      <w:r>
        <w:tab/>
      </w:r>
      <w:r>
        <w:tab/>
        <w:t xml:space="preserve">             Sudac</w:t>
      </w:r>
    </w:p>
    <w:p w:rsidRDefault="008765E2" w:rsidP="008765E2" w:rsidR="008765E2">
      <w:pPr>
        <w:ind w:firstLine="720"/>
        <w:jc w:val="both"/>
      </w:pPr>
      <w:r>
        <w:tab/>
      </w:r>
      <w:r>
        <w:tab/>
      </w:r>
      <w:r>
        <w:tab/>
      </w:r>
      <w:r>
        <w:tab/>
      </w:r>
      <w:r>
        <w:tab/>
      </w:r>
      <w:r>
        <w:tab/>
      </w:r>
      <w:r>
        <w:tab/>
        <w:t xml:space="preserve">   Tomislav Mrazović,v.r.</w:t>
      </w:r>
    </w:p>
    <w:p w:rsidRDefault="008765E2" w:rsidP="008765E2" w:rsidR="008765E2">
      <w:pPr>
        <w:spacing w:after="0"/>
        <w:ind w:firstLine="720"/>
        <w:jc w:val="both"/>
      </w:pPr>
      <w:r>
        <w:t xml:space="preserve">                                                                      Za točnost </w:t>
      </w:r>
      <w:proofErr w:type="spellStart"/>
      <w:r>
        <w:t>otpravka</w:t>
      </w:r>
      <w:proofErr w:type="spellEnd"/>
      <w:r>
        <w:t>-ovlašteni službenik</w:t>
      </w:r>
    </w:p>
    <w:p w:rsidRDefault="008765E2" w:rsidP="008765E2" w:rsidR="008765E2">
      <w:pPr>
        <w:ind w:firstLine="720"/>
        <w:jc w:val="both"/>
      </w:pPr>
      <w:r>
        <w:t xml:space="preserve">                                                                                          Jasmina </w:t>
      </w:r>
      <w:proofErr w:type="spellStart"/>
      <w:r>
        <w:t>Tubić</w:t>
      </w:r>
      <w:proofErr w:type="spellEnd"/>
    </w:p>
    <w:p w:rsidRDefault="008765E2" w:rsidP="008765E2" w:rsidR="008765E2">
      <w:pPr>
        <w:jc w:val="center"/>
      </w:pPr>
      <w:r>
        <w:lastRenderedPageBreak/>
        <w:t>2</w:t>
      </w:r>
    </w:p>
    <w:p w:rsidRDefault="008765E2" w:rsidP="008765E2" w:rsidR="008765E2">
      <w:pPr>
        <w:jc w:val="right"/>
      </w:pPr>
      <w:r>
        <w:t>Poslovni broj:7 St-36/2018-4</w:t>
      </w:r>
    </w:p>
    <w:p w:rsidRDefault="008765E2" w:rsidP="008765E2" w:rsidR="008765E2">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8765E2" w:rsidP="008765E2" w:rsidR="008765E2">
      <w:pPr>
        <w:jc w:val="both"/>
      </w:pPr>
    </w:p>
    <w:p w:rsidRDefault="008765E2" w:rsidP="008765E2" w:rsidR="008765E2">
      <w:pPr>
        <w:jc w:val="both"/>
      </w:pPr>
    </w:p>
    <w:p w:rsidRDefault="008765E2" w:rsidP="008765E2" w:rsidR="008765E2">
      <w:pPr>
        <w:jc w:val="both"/>
      </w:pPr>
    </w:p>
    <w:p w:rsidRDefault="008765E2" w:rsidP="008765E2" w:rsidR="008765E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65E2"/>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47675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St-36/2018-4</izvorni_sadrzaj>
    <derivirana_varijabla naziv="DomainObject.Oznaka_1">St-36/2018-4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St-36/2018</izvorni_sadrzaj>
    <derivirana_varijabla naziv="DomainObject.Predmet.OznakaBroj_1">St-36/2018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BENČEK TRANSPORT društvo s ograničenom odgovornošću za posredovanje u prometu zastupanog po punomoćniku Ivanka Benček</izvorni_sadrzaj>
    <derivirana_varijabla naziv="DomainObject.Predmet.ProtustrankaFormated_1">  BENČEK TRANSPORT društvo s ograničenom odgovornošću za posredovanje u prometu zastupanog po punomoćniku Ivanka Benček</derivirana_varijabla>
  </DomainObject.Predmet.ProtustrankaFormated>
  <DomainObject.Predmet.ProtustrankaFormatedOIB>
    <izvorni_sadrzaj>  BENČEK TRANSPORT društvo s ograničenom odgovornošću za posredovanje u prometu, OIB 96220059207 zastupanog po punomoćniku Ivanka Benček</izvorni_sadrzaj>
    <derivirana_varijabla naziv="DomainObject.Predmet.ProtustrankaFormatedOIB_1">  BENČEK TRANSPORT društvo s ograničenom odgovornošću za posredovanje u prometu, OIB 96220059207 zastupanog po punomoćniku Ivanka Benček</derivirana_varijabla>
  </DomainObject.Predmet.ProtustrankaFormatedOIB>
  <DomainObject.Predmet.ProtustrankaFormatedWithAdress>
    <izvorni_sadrzaj> BENČEK TRANSPORT društvo s ograničenom odgovornošću za posredovanje u prometu, Plitvička 42, 42205 Zamlača zastupanog po punomoćniku Ivanka Benček</izvorni_sadrzaj>
    <derivirana_varijabla naziv="DomainObject.Predmet.ProtustrankaFormatedWithAdress_1"> BENČEK TRANSPORT društvo s ograničenom odgovornošću za posredovanje u prometu, Plitvička 42, 42205 Zamlača zastupanog po punomoćniku Ivanka Benček</derivirana_varijabla>
  </DomainObject.Predmet.ProtustrankaFormatedWithAdress>
  <DomainObject.Predmet.ProtustrankaFormatedWithAdressOIB>
    <izvorni_sadrzaj> BENČEK TRANSPORT društvo s ograničenom odgovornošću za posredovanje u prometu, OIB 96220059207, Plitvička 42, 42205 Zamlača zastupanog po punomoćniku Ivanka Benček</izvorni_sadrzaj>
    <derivirana_varijabla naziv="DomainObject.Predmet.ProtustrankaFormatedWithAdressOIB_1"> BENČEK TRANSPORT društvo s ograničenom odgovornošću za posredovanje u prometu, OIB 96220059207, Plitvička 42, 42205 Zamlača zastupanog po punomoćniku Ivanka Benček</derivirana_varijabla>
  </DomainObject.Predmet.ProtustrankaFormatedWithAdressOIB>
  <DomainObject.Predmet.ProtustrankaWithAdress>
    <izvorni_sadrzaj>BENČEK TRANSPORT društvo s ograničenom odgovornošću za posredovanje u prometu Plitvička 42, 42205 Zamlača</izvorni_sadrzaj>
    <derivirana_varijabla naziv="DomainObject.Predmet.ProtustrankaWithAdress_1">BENČEK TRANSPORT društvo s ograničenom odgovornošću za posredovanje u prometu Plitvička 42, 42205 Zamlača</derivirana_varijabla>
  </DomainObject.Predmet.ProtustrankaWithAdress>
  <DomainObject.Predmet.ProtustrankaWithAdressOIB>
    <izvorni_sadrzaj>BENČEK TRANSPORT društvo s ograničenom odgovornošću za posredovanje u prometu, OIB 96220059207, Plitvička 42, 42205 Zamlača</izvorni_sadrzaj>
    <derivirana_varijabla naziv="DomainObject.Predmet.ProtustrankaWithAdressOIB_1">BENČEK TRANSPORT društvo s ograničenom odgovornošću za posredovanje u prometu, OIB 96220059207, Plitvička 42, 42205 Zamlača</derivirana_varijabla>
  </DomainObject.Predmet.ProtustrankaWithAdressOIB>
  <DomainObject.Predmet.ProtustrankaNazivFormated>
    <izvorni_sadrzaj>BENČEK TRANSPORT društvo s ograničenom odgovornošću za posredovanje u prometu</izvorni_sadrzaj>
    <derivirana_varijabla naziv="DomainObject.Predmet.ProtustrankaNazivFormated_1">BENČEK TRANSPORT društvo s ograničenom odgovornošću za posredovanje u prometu</derivirana_varijabla>
  </DomainObject.Predmet.ProtustrankaNazivFormated>
  <DomainObject.Predmet.ProtustrankaNazivFormatedOIB>
    <izvorni_sadrzaj>BENČEK TRANSPORT društvo s ograničenom odgovornošću za posredovanje u prometu, OIB 96220059207</izvorni_sadrzaj>
    <derivirana_varijabla naziv="DomainObject.Predmet.ProtustrankaNazivFormatedOIB_1">BENČEK TRANSPORT društvo s ograničenom odgovornošću za posredovanje u prometu, OIB 96220059207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BENČEK TRANSPORT društvo s ograničenom odgovornošću za posredovanje u prometu zastupanog po punomoćniku Ivanka Benček</item>
    </izvorni_sadrzaj>
    <derivirana_varijabla naziv="DomainObject.Predmet.ProtuStrankaListFormated_1">
      <item>BENČEK TRANSPORT društvo s ograničenom odgovornošću za posredovanje u prometu zastupanog po punomoćniku Ivanka Benček</item>
    </derivirana_varijabla>
  </DomainObject.Predmet.ProtuStrankaListFormated>
  <DomainObject.Predmet.ProtuStrankaListFormatedOIB>
    <izvorni_sadrzaj>
      <item>BENČEK TRANSPORT društvo s ograničenom odgovornošću za posredovanje u prometu, OIB 96220059207 zastupanog po punomoćniku Ivanka Benček</item>
    </izvorni_sadrzaj>
    <derivirana_varijabla naziv="DomainObject.Predmet.ProtuStrankaListFormatedOIB_1">
      <item>BENČEK TRANSPORT društvo s ograničenom odgovornošću za posredovanje u prometu, OIB 96220059207 zastupanog po punomoćniku Ivanka Benček</item>
    </derivirana_varijabla>
  </DomainObject.Predmet.ProtuStrankaListFormatedOIB>
  <DomainObject.Predmet.ProtuStrankaListFormatedWithAdress>
    <izvorni_sadrzaj>
      <item>BENČEK TRANSPORT društvo s ograničenom odgovornošću za posredovanje u prometu, Plitvička 42, 42205 Zamlača zastupanog po punomoćniku Ivanka Benček</item>
    </izvorni_sadrzaj>
    <derivirana_varijabla naziv="DomainObject.Predmet.ProtuStrankaListFormatedWithAdress_1">
      <item>BENČEK TRANSPORT društvo s ograničenom odgovornošću za posredovanje u prometu, Plitvička 42, 42205 Zamlača zastupanog po punomoćniku Ivanka Benček</item>
    </derivirana_varijabla>
  </DomainObject.Predmet.ProtuStrankaListFormatedWithAdress>
  <DomainObject.Predmet.ProtuStrankaListFormatedWithAdressOIB>
    <izvorni_sadrzaj>
      <item>BENČEK TRANSPORT društvo s ograničenom odgovornošću za posredovanje u prometu, OIB 96220059207, Plitvička 42, 42205 Zamlača zastupanog po punomoćniku Ivanka Benček</item>
    </izvorni_sadrzaj>
    <derivirana_varijabla naziv="DomainObject.Predmet.ProtuStrankaListFormatedWithAdressOIB_1">
      <item>BENČEK TRANSPORT društvo s ograničenom odgovornošću za posredovanje u prometu, OIB 96220059207, Plitvička 42, 42205 Zamlača zastupanog po punomoćniku Ivanka Benček</item>
    </derivirana_varijabla>
  </DomainObject.Predmet.ProtuStrankaListFormatedWithAdressOIB>
  <DomainObject.Predmet.ProtuStrankaListNazivFormated>
    <izvorni_sadrzaj>
      <item>BENČEK TRANSPORT društvo s ograničenom odgovornošću za posredovanje u prometu</item>
    </izvorni_sadrzaj>
    <derivirana_varijabla naziv="DomainObject.Predmet.ProtuStrankaListNazivFormated_1">
      <item>BENČEK TRANSPORT društvo s ograničenom odgovornošću za posredovanje u prometu</item>
    </derivirana_varijabla>
  </DomainObject.Predmet.ProtuStrankaListNazivFormated>
  <DomainObject.Predmet.ProtuStrankaListNazivFormatedOIB>
    <izvorni_sadrzaj>
      <item>BENČEK TRANSPORT društvo s ograničenom odgovornošću za posredovanje u prometu, OIB 96220059207</item>
    </izvorni_sadrzaj>
    <derivirana_varijabla naziv="DomainObject.Predmet.ProtuStrankaListNazivFormatedOIB_1">
      <item>BENČEK TRANSPORT društvo s ograničenom odgovornošću za posredovanje u prometu, OIB 96220059207</item>
    </derivirana_varijabla>
  </DomainObject.Predmet.ProtuStrankaListNazivFormatedOIB>
  <DomainObject.Predmet.OstaliListFormated>
    <izvorni_sadrzaj>
      <item>Ivanka Benček punomoćnik sudionika u postupku BENČEK TRANSPORT društvo s ograničenom odgovornošću za posredovanje u prometu</item>
    </izvorni_sadrzaj>
    <derivirana_varijabla naziv="DomainObject.Predmet.OstaliListFormated_1">
      <item>Ivanka Benček punomoćnik sudionika u postupku BENČEK TRANSPORT društvo s ograničenom odgovornošću za posredovanje u prometu</item>
    </derivirana_varijabla>
  </DomainObject.Predmet.OstaliListFormated>
  <DomainObject.Predmet.OstaliListFormatedOIB>
    <izvorni_sadrzaj>
      <item>Ivanka Benček, OIB 00448691915 punomoćnik sudionika u postupku BENČEK TRANSPORT društvo s ograničenom odgovornošću za posredovanje u prometu</item>
    </izvorni_sadrzaj>
    <derivirana_varijabla naziv="DomainObject.Predmet.OstaliListFormatedOIB_1">
      <item>Ivanka Benček, OIB 00448691915 punomoćnik sudionika u postupku BENČEK TRANSPORT društvo s ograničenom odgovornošću za posredovanje u prometu</item>
    </derivirana_varijabla>
  </DomainObject.Predmet.OstaliListFormatedOIB>
  <DomainObject.Predmet.OstaliListFormatedWithAdress>
    <izvorni_sadrzaj>
      <item>Ivanka Benček, Plitvička 42, 42205 Zamlača punomoćnik sudionika u postupku BENČEK TRANSPORT društvo s ograničenom odgovornošću za posredovanje u prometu</item>
    </izvorni_sadrzaj>
    <derivirana_varijabla naziv="DomainObject.Predmet.OstaliListFormatedWithAdress_1">
      <item>Ivanka Benček, Plitvička 42, 42205 Zamlača punomoćnik sudionika u postupku BENČEK TRANSPORT društvo s ograničenom odgovornošću za posredovanje u prometu</item>
    </derivirana_varijabla>
  </DomainObject.Predmet.OstaliListFormatedWithAdress>
  <DomainObject.Predmet.OstaliListFormatedWithAdressOIB>
    <izvorni_sadrzaj>
      <item>Ivanka Benček, OIB 00448691915, Plitvička 42, 42205 Zamlača punomoćnik sudionika u postupku BENČEK TRANSPORT društvo s ograničenom odgovornošću za posredovanje u prometu</item>
    </izvorni_sadrzaj>
    <derivirana_varijabla naziv="DomainObject.Predmet.OstaliListFormatedWithAdressOIB_1">
      <item>Ivanka Benček, OIB 00448691915, Plitvička 42, 42205 Zamlača punomoćnik sudionika u postupku BENČEK TRANSPORT društvo s ograničenom odgovornošću za posredovanje u prometu</item>
    </derivirana_varijabla>
  </DomainObject.Predmet.OstaliListFormatedWithAdressOIB>
  <DomainObject.Predmet.OstaliListNazivFormated>
    <izvorni_sadrzaj>
      <item>Ivanka Benček</item>
    </izvorni_sadrzaj>
    <derivirana_varijabla naziv="DomainObject.Predmet.OstaliListNazivFormated_1">
      <item>Ivanka Benček</item>
    </derivirana_varijabla>
  </DomainObject.Predmet.OstaliListNazivFormated>
  <DomainObject.Predmet.OstaliListNazivFormatedOIB>
    <izvorni_sadrzaj>
      <item>Ivanka Benček, OIB 00448691915</item>
    </izvorni_sadrzaj>
    <derivirana_varijabla naziv="DomainObject.Predmet.OstaliListNazivFormatedOIB_1">
      <item>Ivanka Benček, OIB 00448691915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St-36/2018-4</izvorni_sadrzaj>
    <derivirana_varijabla naziv="DomainObject.PoslovniBrojDokumenta_1">St-36/2018-4</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BENČEK TRANSPORT društvo s ograničenom odgovornošću za posredovanje u prometu</izvorni_sadrzaj>
    <derivirana_varijabla naziv="DomainObject.Predmet.ProtustrankaIDrugi_1">BENČEK TRANSPORT društvo s ograničenom odgovornošću za posredovanje u prometu</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BENČEK TRANSPORT društvo s ograničenom odgovornošću za posredovanje u prometu, OIB 96220059207, Plitvička 42, 42205 Zamlača</izvorni_sadrzaj>
    <derivirana_varijabla naziv="DomainObject.Predmet.ProtustrankaIDrugiAdressOIB_1">BENČEK TRANSPORT društvo s ograničenom odgovornošću za posredovanje u prometu, OIB 96220059207, Plitvička 42, 42205 Zamlača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BENČEK TRANSPORT društvo s ograničenom odgovornošću za posredovanje u prometu</item>
      <item>Financijska agencija - Podružnica Varaždin</item>
      <item>Ivanka Benček</item>
    </izvorni_sadrzaj>
    <derivirana_varijabla naziv="DomainObject.Predmet.SudioniciListNaziv_1">
      <item>BENČEK TRANSPORT društvo s ograničenom odgovornošću za posredovanje u prometu</item>
      <item>Financijska agencija - Podružnica Varaždin</item>
      <item>Ivanka Benček</item>
    </derivirana_varijabla>
  </DomainObject.Predmet.SudioniciListNaziv>
  <DomainObject.Predmet.SudioniciListAdressOIB>
    <izvorni_sadrzaj>
      <item>BENČEK TRANSPORT društvo s ograničenom odgovornošću za posredovanje u prometu, OIB 96220059207, Plitvička 42,42205 Zamlača</item>
      <item>Financijska agencija - Podružnica Varaždin, OIB 85821130368, A. Cesarca 2,42000 Varaždin</item>
      <item>Ivanka Benček, OIB 00448691915, Plitvička 42,42205 Zamlača</item>
    </izvorni_sadrzaj>
    <derivirana_varijabla naziv="DomainObject.Predmet.SudioniciListAdressOIB_1">
      <item>BENČEK TRANSPORT društvo s ograničenom odgovornošću za posredovanje u prometu, OIB 96220059207, Plitvička 42,42205 Zamlača</item>
      <item>Financijska agencija - Podružnica Varaždin, OIB 85821130368, A. Cesarca 2,42000 Varaždin</item>
      <item>Ivanka Benček, OIB 00448691915, Plitvička 42,42205 Zamlača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C8FC1-D2F1-42A0-8A13-F96BC87F27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1901</properties:Characters>
  <properties:Lines>46</properties:Lines>
  <properties:Paragraphs>20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2018-06-05T11:39:00Z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