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5309" w14:paraId="c685309" w:rsidRDefault="00AE649C" w:rsidP="00FA5B5E" w:rsidR="00AE649C" w:rsidRPr="00B76F3C">
      <w:pPr>
        <w:pStyle w:val="Naslov3"/>
        <w15:collapsed w:val="false"/>
      </w:pPr>
    </w:p>
    <w:p w:rsidRDefault="007450D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3 St-250/2016-2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GABAJ LSB društvo s ograničenom odgovornošću za usluge i trgovinu, Kapela, Bilogorska ulica 89, OIB: 70812646885, MBS: 010085227, dana 4. listopada 2016. godine 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GABAJ LSB društvo s ograničenom odgovornošću za usluge i trgovinu, Kapela, Bilogorska ulica 89, OIB: 70812646885.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16. prosinca 2016. godine u 10,00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Boro </w:t>
      </w:r>
      <w:proofErr w:type="spellStart"/>
      <w:r>
        <w:rPr>
          <w:rFonts w:cs="Times New Roman" w:eastAsia="Times New Roman"/>
          <w:szCs w:val="20"/>
          <w:lang w:eastAsia="hr-HR"/>
        </w:rPr>
        <w:t>Gabaj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Bori </w:t>
      </w:r>
      <w:proofErr w:type="spellStart"/>
      <w:r>
        <w:rPr>
          <w:rFonts w:cs="Times New Roman" w:eastAsia="Times New Roman"/>
          <w:szCs w:val="20"/>
          <w:lang w:eastAsia="hr-HR"/>
        </w:rPr>
        <w:t>Gabaju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21. ožujka 2016. godine u Očevidniku redoslijeda osnova za plaćanje dužnik ima evidentirane neizvršene osnove za plaćanje u neprekinutom razdoblju od 120 dana u ukupnom iznosu od 37.727,80 kn. Također je u prijedlogu navedeno da dužnik ima dvije zaposlene osobe, a da u Jedinstvenom registru računa ima otvoren račun kod </w:t>
      </w:r>
      <w:proofErr w:type="spellStart"/>
      <w:r>
        <w:rPr>
          <w:rFonts w:cs="Times New Roman" w:eastAsia="Times New Roman"/>
          <w:szCs w:val="20"/>
          <w:lang w:eastAsia="hr-HR"/>
        </w:rPr>
        <w:t>Raiffeisenbank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Austria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d.d. 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-2-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St-250/2016-2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4. listopada 2016. godine 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7450D5" w:rsidP="007450D5" w:rsidR="007450D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7450D5" w:rsidP="007450D5" w:rsidR="007450D5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7450D5" w:rsidP="007450D5" w:rsidR="007450D5">
      <w:pPr>
        <w:pStyle w:val="Bezproreda"/>
      </w:pPr>
      <w:r>
        <w:t>2. Sc. ročište</w:t>
      </w:r>
    </w:p>
    <w:p w:rsidRDefault="007450D5" w:rsidP="007450D5" w:rsidR="007450D5">
      <w:pPr>
        <w:pStyle w:val="Bezproreda"/>
      </w:pPr>
      <w:proofErr w:type="spellStart"/>
      <w:r>
        <w:t>Bj</w:t>
      </w:r>
      <w:proofErr w:type="spellEnd"/>
      <w:r>
        <w:t>. 4.10.2016.</w:t>
      </w:r>
    </w:p>
    <w:p w:rsidRDefault="007450D5" w:rsidP="007450D5" w:rsidR="007450D5"/>
    <w:p w:rsidRDefault="00CB0EA4" w:rsidP="007450D5" w:rsidR="00CB0EA4">
      <w:pPr>
        <w:pStyle w:val="Naslovdokumenta"/>
        <w:jc w:val="left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50D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9391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St-250/2016-2</izvorni_sadrzaj>
    <derivirana_varijabla naziv="DomainObject.Oznaka_1">St-250/2016-2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St-250/2016</izvorni_sadrzaj>
    <derivirana_varijabla naziv="DomainObject.Predmet.OznakaBroj_1">St-250/2016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GABAJ LSB društvo s ograničenom odgovornošću za usluge i trgovinu, Kapela</izvorni_sadrzaj>
    <derivirana_varijabla naziv="DomainObject.Predmet.ProtustrankaFormated_1">  GABAJ LSB društvo s ograničenom odgovornošću za usluge i trgovinu, Kapela</derivirana_varijabla>
  </DomainObject.Predmet.ProtustrankaFormated>
  <DomainObject.Predmet.ProtustrankaFormatedOIB>
    <izvorni_sadrzaj>  GABAJ LSB društvo s ograničenom odgovornošću za usluge i trgovinu, Kapela, OIB 70812646885</izvorni_sadrzaj>
    <derivirana_varijabla naziv="DomainObject.Predmet.ProtustrankaFormatedOIB_1">  GABAJ LSB društvo s ograničenom odgovornošću za usluge i trgovinu, Kapela, OIB 70812646885</derivirana_varijabla>
  </DomainObject.Predmet.ProtustrankaFormatedOIB>
  <DomainObject.Predmet.ProtustrankaFormatedWithAdress>
    <izvorni_sadrzaj> GABAJ LSB društvo s ograničenom odgovornošću za usluge i trgovinu, Kapela, Bilogorska ulica 89, 43000 Kapela</izvorni_sadrzaj>
    <derivirana_varijabla naziv="DomainObject.Predmet.ProtustrankaFormatedWithAdress_1"> GABAJ LSB društvo s ograničenom odgovornošću za usluge i trgovinu, Kapela, Bilogorska ulica 89, 43000 Kapela</derivirana_varijabla>
  </DomainObject.Predmet.ProtustrankaFormatedWithAdress>
  <DomainObject.Predmet.ProtustrankaFormatedWithAdressOIB>
    <izvorni_sadrzaj> GABAJ LSB društvo s ograničenom odgovornošću za usluge i trgovinu, Kapela, OIB 70812646885, Bilogorska ulica 89, 43000 Kapela</izvorni_sadrzaj>
    <derivirana_varijabla naziv="DomainObject.Predmet.ProtustrankaFormatedWithAdressOIB_1"> GABAJ LSB društvo s ograničenom odgovornošću za usluge i trgovinu, Kapela, OIB 70812646885, Bilogorska ulica 89, 43000 Kapela</derivirana_varijabla>
  </DomainObject.Predmet.ProtustrankaFormatedWithAdressOIB>
  <DomainObject.Predmet.ProtustrankaWithAdress>
    <izvorni_sadrzaj>GABAJ LSB društvo s ograničenom odgovornošću za usluge i trgovinu, Kapela Bilogorska ulica 89, 43000 Kapela</izvorni_sadrzaj>
    <derivirana_varijabla naziv="DomainObject.Predmet.ProtustrankaWithAdress_1">GABAJ LSB društvo s ograničenom odgovornošću za usluge i trgovinu, Kapela Bilogorska ulica 89, 43000 Kapela</derivirana_varijabla>
  </DomainObject.Predmet.ProtustrankaWithAdress>
  <DomainObject.Predmet.ProtustrankaWithAdressOIB>
    <izvorni_sadrzaj>GABAJ LSB društvo s ograničenom odgovornošću za usluge i trgovinu, Kapela, OIB 70812646885, Bilogorska ulica 89, 43000 Kapela</izvorni_sadrzaj>
    <derivirana_varijabla naziv="DomainObject.Predmet.ProtustrankaWithAdressOIB_1">GABAJ LSB društvo s ograničenom odgovornošću za usluge i trgovinu, Kapela, OIB 70812646885, Bilogorska ulica 89, 43000 Kapela</derivirana_varijabla>
  </DomainObject.Predmet.ProtustrankaWithAdressOIB>
  <DomainObject.Predmet.ProtustrankaNazivFormated>
    <izvorni_sadrzaj>GABAJ LSB društvo s ograničenom odgovornošću za usluge i trgovinu, Kapela</izvorni_sadrzaj>
    <derivirana_varijabla naziv="DomainObject.Predmet.ProtustrankaNazivFormated_1">GABAJ LSB društvo s ograničenom odgovornošću za usluge i trgovinu, Kapela</derivirana_varijabla>
  </DomainObject.Predmet.ProtustrankaNazivFormated>
  <DomainObject.Predmet.ProtustrankaNazivFormatedOIB>
    <izvorni_sadrzaj>GABAJ LSB društvo s ograničenom odgovornošću za usluge i trgovinu, Kapela, OIB 70812646885</izvorni_sadrzaj>
    <derivirana_varijabla naziv="DomainObject.Predmet.ProtustrankaNazivFormatedOIB_1">GABAJ LSB društvo s ograničenom odgovornošću za usluge i trgovinu, Kapela, OIB 70812646885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GABAJ LSB društvo s ograničenom odgovornošću za usluge i trgovinu, Kapela</item>
    </izvorni_sadrzaj>
    <derivirana_varijabla naziv="DomainObject.Predmet.ProtuStrankaListFormated_1">
      <item>GABAJ LSB društvo s ograničenom odgovornošću za usluge i trgovinu, Kapela</item>
    </derivirana_varijabla>
  </DomainObject.Predmet.ProtuStrankaListFormated>
  <DomainObject.Predmet.ProtuStrankaListFormatedOIB>
    <izvorni_sadrzaj>
      <item>GABAJ LSB društvo s ograničenom odgovornošću za usluge i trgovinu, Kapela, OIB 70812646885</item>
    </izvorni_sadrzaj>
    <derivirana_varijabla naziv="DomainObject.Predmet.ProtuStrankaListFormatedOIB_1">
      <item>GABAJ LSB društvo s ograničenom odgovornošću za usluge i trgovinu, Kapela, OIB 70812646885</item>
    </derivirana_varijabla>
  </DomainObject.Predmet.ProtuStrankaListFormatedOIB>
  <DomainObject.Predmet.ProtuStrankaListFormatedWithAdress>
    <izvorni_sadrzaj>
      <item>GABAJ LSB društvo s ograničenom odgovornošću za usluge i trgovinu, Kapela, Bilogorska ulica 89, 43000 Kapela</item>
    </izvorni_sadrzaj>
    <derivirana_varijabla naziv="DomainObject.Predmet.ProtuStrankaListFormatedWithAdress_1">
      <item>GABAJ LSB društvo s ograničenom odgovornošću za usluge i trgovinu, Kapela, Bilogorska ulica 89, 43000 Kapela</item>
    </derivirana_varijabla>
  </DomainObject.Predmet.ProtuStrankaListFormatedWithAdress>
  <DomainObject.Predmet.ProtuStrankaListFormatedWithAdressOIB>
    <izvorni_sadrzaj>
      <item>GABAJ LSB društvo s ograničenom odgovornošću za usluge i trgovinu, Kapela, OIB 70812646885, Bilogorska ulica 89, 43000 Kapela</item>
    </izvorni_sadrzaj>
    <derivirana_varijabla naziv="DomainObject.Predmet.ProtuStrankaListFormatedWithAdressOIB_1">
      <item>GABAJ LSB društvo s ograničenom odgovornošću za usluge i trgovinu, Kapela, OIB 70812646885, Bilogorska ulica 89, 43000 Kapela</item>
    </derivirana_varijabla>
  </DomainObject.Predmet.ProtuStrankaListFormatedWithAdressOIB>
  <DomainObject.Predmet.ProtuStrankaListNazivFormated>
    <izvorni_sadrzaj>
      <item>GABAJ LSB društvo s ograničenom odgovornošću za usluge i trgovinu, Kapela</item>
    </izvorni_sadrzaj>
    <derivirana_varijabla naziv="DomainObject.Predmet.ProtuStrankaListNazivFormated_1">
      <item>GABAJ LSB društvo s ograničenom odgovornošću za usluge i trgovinu, Kapela</item>
    </derivirana_varijabla>
  </DomainObject.Predmet.ProtuStrankaListNazivFormated>
  <DomainObject.Predmet.ProtuStrankaListNazivFormatedOIB>
    <izvorni_sadrzaj>
      <item>GABAJ LSB društvo s ograničenom odgovornošću za usluge i trgovinu, Kapela, OIB 70812646885</item>
    </izvorni_sadrzaj>
    <derivirana_varijabla naziv="DomainObject.Predmet.ProtuStrankaListNazivFormatedOIB_1">
      <item>GABAJ LSB društvo s ograničenom odgovornošću za usluge i trgovinu, Kapela, OIB 70812646885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>St-250/2016-2</izvorni_sadrzaj>
    <derivirana_varijabla naziv="DomainObject.PoslovniBrojDokumenta_1">St-250/2016-2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GABAJ LSB društvo s ograničenom odgovornošću za usluge i trgovinu, Kapela</izvorni_sadrzaj>
    <derivirana_varijabla naziv="DomainObject.Predmet.ProtustrankaIDrugi_1">GABAJ LSB društvo s ograničenom odgovornošću za usluge i trgovinu, Kapela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GABAJ LSB društvo s ograničenom odgovornošću za usluge i trgovinu, Kapela, OIB 70812646885, Bilogorska ulica 89, 43000 Kapela</izvorni_sadrzaj>
    <derivirana_varijabla naziv="DomainObject.Predmet.ProtustrankaIDrugiAdressOIB_1">GABAJ LSB društvo s ograničenom odgovornošću za usluge i trgovinu, Kapela, OIB 70812646885, Bilogorska ulica 89, 43000 Kapela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GABAJ LSB društvo s ograničenom odgovornošću za usluge i trgovinu, Kapela</item>
    </izvorni_sadrzaj>
    <derivirana_varijabla naziv="DomainObject.Predmet.SudioniciListNaziv_1">
      <item>FINA, RC ZAGREB, Podružnica Bjelovar</item>
      <item>GABAJ LSB društvo s ograničenom odgovornošću za usluge i trgovinu, Kapela</item>
    </derivirana_varijabla>
  </DomainObject.Predmet.SudioniciListNaziv>
  <DomainObject.Predmet.SudioniciListAdressOIB>
    <izvorni_sadrzaj>
      <item>FINA, RC ZAGREB, Podružnica Bjelovar, OIB 85821130368, F. Supila 4,43000 Bjelovar</item>
      <item>GABAJ LSB društvo s ograničenom odgovornošću za usluge i trgovinu, Kapela, OIB 70812646885, Bilogorska ulica 89,43000 Kapela</item>
    </izvorni_sadrzaj>
    <derivirana_varijabla naziv="DomainObject.Predmet.SudioniciListAdressOIB_1">
      <item>FINA, RC ZAGREB, Podružnica Bjelovar, OIB 85821130368, F. Supila 4,43000 Bjelovar</item>
      <item>GABAJ LSB društvo s ograničenom odgovornošću za usluge i trgovinu, Kapela, OIB 70812646885, Bilogorska ulica 89,43000 Kapela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4268D-6A7A-4AF6-8DA0-9E6237E2B9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2707</properties:Characters>
  <properties:Lines>87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2016-10-04T06:22:00Z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