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c7a2" w14:paraId="d0dc7a2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14111">
        <w:rPr>
          <w:sz w:val="24"/>
          <w:szCs w:val="24"/>
        </w:rPr>
        <w:t>1796</w:t>
      </w:r>
      <w:r w:rsidR="001D10CB">
        <w:rPr>
          <w:sz w:val="24"/>
          <w:szCs w:val="24"/>
        </w:rPr>
        <w:t>/18</w:t>
      </w:r>
      <w:r w:rsidR="00106ABC">
        <w:rPr>
          <w:sz w:val="24"/>
          <w:szCs w:val="24"/>
        </w:rPr>
        <w:t>-33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</w:t>
      </w:r>
      <w:r w:rsidR="00914111" w:rsidRPr="00914111">
        <w:rPr>
          <w:sz w:val="24"/>
          <w:szCs w:val="24"/>
        </w:rPr>
        <w:t>SOFISTICIRANO ZNANJE d.o.o. za usluge, Zagreb (Grad Zagreb), Koledinečka 3, OIB 56086313451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="00E17E93" w:rsidRPr="00601ADB">
        <w:rPr>
          <w:sz w:val="24"/>
          <w:szCs w:val="24"/>
        </w:rPr>
        <w:t xml:space="preserve">dana </w:t>
      </w:r>
      <w:r w:rsidR="00914111">
        <w:rPr>
          <w:sz w:val="24"/>
          <w:szCs w:val="24"/>
        </w:rPr>
        <w:t>9</w:t>
      </w:r>
      <w:r w:rsidRPr="00601AD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9349B6" w:rsidRPr="00601ADB">
        <w:rPr>
          <w:sz w:val="24"/>
          <w:szCs w:val="24"/>
        </w:rPr>
        <w:t xml:space="preserve"> 2019</w:t>
      </w:r>
      <w:r w:rsidR="00EE6929" w:rsidRPr="00601ADB">
        <w:rPr>
          <w:sz w:val="24"/>
          <w:szCs w:val="24"/>
        </w:rPr>
        <w:t>.</w:t>
      </w:r>
      <w:r w:rsidRPr="00601ADB"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436A49" w:rsidR="00436A49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="001118D0" w:rsidRPr="001D10CB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914111">
        <w:rPr>
          <w:sz w:val="24"/>
          <w:szCs w:val="24"/>
        </w:rPr>
        <w:t>1796</w:t>
      </w:r>
      <w:r w:rsidR="00E17E93" w:rsidRPr="001D10CB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="00914111" w:rsidRPr="00914111">
        <w:rPr>
          <w:sz w:val="24"/>
          <w:szCs w:val="24"/>
        </w:rPr>
        <w:t>SOFISTICIRANO ZNANJE d.o.o. za usluge, Zagreb (Grad Zagreb), Koledinečka 3, OIB 56086313451</w:t>
      </w:r>
      <w:r w:rsidRPr="001D10CB">
        <w:rPr>
          <w:sz w:val="24"/>
          <w:szCs w:val="24"/>
        </w:rPr>
        <w:t>, na temelju čl. 55. st.1.</w:t>
      </w:r>
      <w:r w:rsidR="005A5F5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i 2.</w:t>
      </w:r>
      <w:r w:rsidR="006E42D3" w:rsidRPr="001D10C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0D1E19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="00CE149C" w:rsidRPr="001D10CB">
        <w:rPr>
          <w:sz w:val="24"/>
          <w:szCs w:val="24"/>
        </w:rPr>
        <w:t>ročište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za glasovanje o </w:t>
      </w:r>
      <w:r w:rsidR="00EE6138" w:rsidRPr="001D10CB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F360BB">
        <w:rPr>
          <w:sz w:val="24"/>
          <w:szCs w:val="24"/>
        </w:rPr>
        <w:t>od 8. kolovoza 2018. godine</w:t>
      </w:r>
      <w:r w:rsidR="00284171">
        <w:rPr>
          <w:sz w:val="24"/>
          <w:szCs w:val="24"/>
        </w:rPr>
        <w:t xml:space="preserve">, </w:t>
      </w:r>
      <w:r w:rsidRPr="001D10CB">
        <w:rPr>
          <w:sz w:val="24"/>
          <w:szCs w:val="24"/>
        </w:rPr>
        <w:t xml:space="preserve">za dan </w:t>
      </w:r>
      <w:r w:rsidR="009E29C7">
        <w:rPr>
          <w:b/>
          <w:sz w:val="24"/>
          <w:szCs w:val="24"/>
          <w:u w:val="single"/>
        </w:rPr>
        <w:t>10</w:t>
      </w:r>
      <w:r w:rsidR="00C96D3F" w:rsidRPr="001D10CB">
        <w:rPr>
          <w:b/>
          <w:sz w:val="24"/>
          <w:szCs w:val="24"/>
          <w:u w:val="single"/>
        </w:rPr>
        <w:t xml:space="preserve">. </w:t>
      </w:r>
      <w:r w:rsidR="00F360BB">
        <w:rPr>
          <w:b/>
          <w:sz w:val="24"/>
          <w:szCs w:val="24"/>
          <w:u w:val="single"/>
        </w:rPr>
        <w:t>rujna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CE149C" w:rsidRPr="001D10CB">
        <w:rPr>
          <w:b/>
          <w:sz w:val="24"/>
          <w:szCs w:val="24"/>
          <w:u w:val="single"/>
        </w:rPr>
        <w:t>2019</w:t>
      </w:r>
      <w:r w:rsidR="00736BD1" w:rsidRPr="001D10CB">
        <w:rPr>
          <w:b/>
          <w:sz w:val="24"/>
          <w:szCs w:val="24"/>
          <w:u w:val="single"/>
        </w:rPr>
        <w:t>.</w:t>
      </w:r>
      <w:r w:rsidR="009E29C7">
        <w:rPr>
          <w:b/>
          <w:sz w:val="24"/>
          <w:szCs w:val="24"/>
          <w:u w:val="single"/>
        </w:rPr>
        <w:t xml:space="preserve"> godine u 09</w:t>
      </w:r>
      <w:r w:rsidR="002835AB" w:rsidRPr="001D10CB">
        <w:rPr>
          <w:b/>
          <w:sz w:val="24"/>
          <w:szCs w:val="24"/>
          <w:u w:val="single"/>
        </w:rPr>
        <w:t>,30</w:t>
      </w:r>
      <w:r w:rsidRPr="001D10CB">
        <w:rPr>
          <w:b/>
          <w:sz w:val="24"/>
          <w:szCs w:val="24"/>
          <w:u w:val="single"/>
        </w:rPr>
        <w:t xml:space="preserve"> sati</w:t>
      </w:r>
      <w:r w:rsidR="00CE149C" w:rsidRPr="001D10CB">
        <w:rPr>
          <w:sz w:val="24"/>
          <w:szCs w:val="24"/>
        </w:rPr>
        <w:t>, dvorana 96</w:t>
      </w:r>
      <w:r w:rsidR="00EE6138" w:rsidRPr="001D10CB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="00D017F0" w:rsidRPr="001D10CB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Default="00436A49" w:rsidP="00436A49" w:rsidR="00436A49">
      <w:pPr>
        <w:pStyle w:val="Odlomakpopisa"/>
        <w:widowControl/>
        <w:ind w:left="1428"/>
        <w:jc w:val="both"/>
        <w:rPr>
          <w:sz w:val="24"/>
          <w:szCs w:val="24"/>
        </w:rPr>
      </w:pPr>
    </w:p>
    <w:p w:rsidRDefault="00D017F0" w:rsidP="00436A49" w:rsidR="002A38EB" w:rsidRPr="00436A49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436A49">
        <w:rPr>
          <w:sz w:val="24"/>
          <w:szCs w:val="24"/>
        </w:rPr>
        <w:t>Pozivaju se v</w:t>
      </w:r>
      <w:r w:rsidR="002A38EB" w:rsidRPr="00436A49">
        <w:rPr>
          <w:sz w:val="24"/>
          <w:szCs w:val="24"/>
        </w:rPr>
        <w:t xml:space="preserve">jerovnici dužnika </w:t>
      </w:r>
      <w:r w:rsidRPr="00436A49">
        <w:rPr>
          <w:sz w:val="24"/>
          <w:szCs w:val="24"/>
        </w:rPr>
        <w:t>kojima pripada pravo glasa, da do ročišta za glasovanje,</w:t>
      </w:r>
      <w:r w:rsidR="002A38EB" w:rsidRPr="00436A49">
        <w:rPr>
          <w:sz w:val="24"/>
          <w:szCs w:val="24"/>
        </w:rPr>
        <w:t xml:space="preserve"> pozivo</w:t>
      </w:r>
      <w:r w:rsidRPr="00436A49">
        <w:rPr>
          <w:sz w:val="24"/>
          <w:szCs w:val="24"/>
        </w:rPr>
        <w:t>m na gornji broj spisa dostave</w:t>
      </w:r>
      <w:r w:rsidR="002A38EB" w:rsidRPr="00436A49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436A49"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71487F">
        <w:rPr>
          <w:sz w:val="24"/>
          <w:szCs w:val="24"/>
        </w:rPr>
        <w:t>9</w:t>
      </w:r>
      <w:r w:rsidR="002A38E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106ABC">
        <w:rPr>
          <w:sz w:val="24"/>
          <w:szCs w:val="24"/>
        </w:rPr>
        <w:t>,v.r.</w:t>
      </w:r>
    </w:p>
    <w:p w:rsidRDefault="00402EAC" w:rsidP="002A38EB" w:rsidR="00402EAC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106ABC" w:rsidP="006F7248" w:rsidR="00106ABC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106ABC" w:rsidP="006F7248" w:rsidR="00106ABC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35975"/>
    <w:multiLevelType w:val="hybridMultilevel"/>
    <w:tmpl w:val="D56AD6A8"/>
    <w:lvl w:tplc="903CC6CA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D1E19"/>
    <w:rsid w:val="000E2F80"/>
    <w:rsid w:val="000F16BA"/>
    <w:rsid w:val="00106ABC"/>
    <w:rsid w:val="001118D0"/>
    <w:rsid w:val="00193A24"/>
    <w:rsid w:val="001B4E8A"/>
    <w:rsid w:val="001D10CB"/>
    <w:rsid w:val="00227D5E"/>
    <w:rsid w:val="00273E92"/>
    <w:rsid w:val="002835AB"/>
    <w:rsid w:val="00284171"/>
    <w:rsid w:val="002976F7"/>
    <w:rsid w:val="002A38EB"/>
    <w:rsid w:val="002B4A0D"/>
    <w:rsid w:val="002E45EF"/>
    <w:rsid w:val="00310EB4"/>
    <w:rsid w:val="00343EC7"/>
    <w:rsid w:val="003B4DE0"/>
    <w:rsid w:val="003C7576"/>
    <w:rsid w:val="00402EAC"/>
    <w:rsid w:val="00436A49"/>
    <w:rsid w:val="0047579F"/>
    <w:rsid w:val="004B6B69"/>
    <w:rsid w:val="00514A13"/>
    <w:rsid w:val="005A5F5B"/>
    <w:rsid w:val="00601ADB"/>
    <w:rsid w:val="00626FE6"/>
    <w:rsid w:val="00662F6C"/>
    <w:rsid w:val="00676974"/>
    <w:rsid w:val="006A443A"/>
    <w:rsid w:val="006E2843"/>
    <w:rsid w:val="006E42D3"/>
    <w:rsid w:val="006E7CA6"/>
    <w:rsid w:val="0071487F"/>
    <w:rsid w:val="00736BD1"/>
    <w:rsid w:val="00853032"/>
    <w:rsid w:val="0086076D"/>
    <w:rsid w:val="00881672"/>
    <w:rsid w:val="0089641A"/>
    <w:rsid w:val="008D7D90"/>
    <w:rsid w:val="0090520C"/>
    <w:rsid w:val="00914111"/>
    <w:rsid w:val="009349B6"/>
    <w:rsid w:val="00947F24"/>
    <w:rsid w:val="00951DD6"/>
    <w:rsid w:val="009B2765"/>
    <w:rsid w:val="009E29C7"/>
    <w:rsid w:val="00A03982"/>
    <w:rsid w:val="00A159F0"/>
    <w:rsid w:val="00A50C54"/>
    <w:rsid w:val="00B75E3B"/>
    <w:rsid w:val="00BA780C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E17E93"/>
    <w:rsid w:val="00EE6138"/>
    <w:rsid w:val="00EE6929"/>
    <w:rsid w:val="00F360BB"/>
    <w:rsid w:val="00F43EA0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AB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AB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AB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AB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AB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AB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A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A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St-1796/2018-33</izvorni_sadrzaj>
    <derivirana_varijabla naziv="DomainObject.Oznaka_1">St-1796/2018-33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St-1796/2018-33</izvorni_sadrzaj>
    <derivirana_varijabla naziv="DomainObject.PoslovniBrojDokumenta_1">St-1796/2018-33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St-1796/2018-32</izvorni_sadrzaj>
    <derivirana_varijabla naziv="DomainObject.PredzadnjaOdlukaIzPredmeta.Oznaka_1">St-1796/2018-32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1079</properties:Characters>
  <properties:Lines>47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2019-07-09T12:06:00Z</dcterms:created>
  <dc:creator>Monika Grbac</dc:creator>
  <cp:lastModifiedBy>Monika Grbac</cp:lastModifiedBy>
  <cp:lastPrinted>2018-09-05T11:29:00Z</cp:lastPrinted>
  <dcterms:modified xmlns:xsi="http://www.w3.org/2001/XMLSchema-instance" xsi:type="dcterms:W3CDTF">2019-07-09T12:15:00Z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St-1796/2018-33 / Odluka - Rješenje o određivanju ročišta (st-1796-18.docx)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