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3d3c" w14:paraId="8ea3d3c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Amruševa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39513A">
        <w:t>5779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C65A7D" w:rsidR="00F40CA7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39513A">
        <w:rPr>
          <w:szCs w:val="20"/>
        </w:rPr>
        <w:t>UDRUGA 55, Zagreb, Martićeva 31</w:t>
      </w:r>
      <w:r w:rsidR="008A1268">
        <w:rPr>
          <w:szCs w:val="20"/>
        </w:rPr>
        <w:t xml:space="preserve">, OIB: </w:t>
      </w:r>
      <w:r w:rsidR="0039513A">
        <w:rPr>
          <w:szCs w:val="20"/>
        </w:rPr>
        <w:t>10515457097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39513A" w:rsidP="00C65A7D" w:rsidR="0039513A" w:rsidRPr="00C65A7D">
      <w:pPr>
        <w:ind w:firstLine="708"/>
        <w:jc w:val="both"/>
        <w:rPr>
          <w:szCs w:val="20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z a k lj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C65A7D" w:rsid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39513A">
        <w:rPr>
          <w:szCs w:val="20"/>
        </w:rPr>
        <w:t xml:space="preserve">UDRUGA 55, Zagreb, Martićeva 31, OIB: 10515457097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39513A" w:rsidP="00C65A7D" w:rsidR="0039513A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39513A">
        <w:rPr>
          <w:szCs w:val="20"/>
        </w:rPr>
        <w:t>UDRUGA 55, Zagreb, Martićeva 31, OIB: 10515457097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39513A" w:rsidP="00612636" w:rsidR="0039513A" w:rsidRPr="00612636">
      <w:pPr>
        <w:jc w:val="right"/>
        <w:rPr>
          <w:rFonts w:eastAsia="Times New Roman"/>
          <w:szCs w:val="24"/>
        </w:rPr>
      </w:pP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39513A" w:rsidP="000C58B3" w:rsidR="0039513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39513A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07F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1007F"/>
    <w:rsid w:val="00066C76"/>
    <w:rsid w:val="000A24B9"/>
    <w:rsid w:val="000C58B3"/>
    <w:rsid w:val="000D6E37"/>
    <w:rsid w:val="001032F4"/>
    <w:rsid w:val="00106552"/>
    <w:rsid w:val="00131E95"/>
    <w:rsid w:val="0019711A"/>
    <w:rsid w:val="001A1D04"/>
    <w:rsid w:val="001E4797"/>
    <w:rsid w:val="0039513A"/>
    <w:rsid w:val="00457286"/>
    <w:rsid w:val="00457EF8"/>
    <w:rsid w:val="00461BE5"/>
    <w:rsid w:val="004D17E3"/>
    <w:rsid w:val="00612636"/>
    <w:rsid w:val="0069171F"/>
    <w:rsid w:val="00721C2C"/>
    <w:rsid w:val="0075546E"/>
    <w:rsid w:val="00773175"/>
    <w:rsid w:val="00773500"/>
    <w:rsid w:val="007867D2"/>
    <w:rsid w:val="007A1913"/>
    <w:rsid w:val="007C124B"/>
    <w:rsid w:val="007E4EB5"/>
    <w:rsid w:val="007E7E83"/>
    <w:rsid w:val="00806705"/>
    <w:rsid w:val="008358B7"/>
    <w:rsid w:val="00861D6E"/>
    <w:rsid w:val="008A1268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65A7D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45614"/>
    <w:rsid w:val="00F559F6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010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0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010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0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5779</izvorni_sadrzaj>
    <derivirana_varijabla naziv="DomainObject.Predmet.Broj_1">5779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St-5779/2015</izvorni_sadrzaj>
    <derivirana_varijabla naziv="DomainObject.Predmet.OznakaBroj_1">St-5779/2015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55 zastupanog po punomoćniku IGOR JELAČIĆ</izvorni_sadrzaj>
    <derivirana_varijabla naziv="DomainObject.Predmet.ProtustrankaFormated_1">  UDRUGA 55 zastupanog po punomoćniku IGOR JELAČIĆ</derivirana_varijabla>
  </DomainObject.Predmet.ProtustrankaFormated>
  <DomainObject.Predmet.ProtustrankaFormatedOIB>
    <izvorni_sadrzaj>  UDRUGA 55, OIB 10515457097 zastupanog po punomoćniku IGOR JELAČIĆ</izvorni_sadrzaj>
    <derivirana_varijabla naziv="DomainObject.Predmet.ProtustrankaFormatedOIB_1">  UDRUGA 55, OIB 10515457097 zastupanog po punomoćniku IGOR JELAČIĆ</derivirana_varijabla>
  </DomainObject.Predmet.ProtustrankaFormatedOIB>
  <DomainObject.Predmet.ProtustrankaFormatedWithAdress>
    <izvorni_sadrzaj> UDRUGA 55, Martićeva 31, 10000 Zagreb zastupanog po punomoćniku IGOR JELAČIĆ</izvorni_sadrzaj>
    <derivirana_varijabla naziv="DomainObject.Predmet.ProtustrankaFormatedWithAdress_1"> UDRUGA 55, Martićeva 31, 10000 Zagreb zastupanog po punomoćniku IGOR JELAČIĆ</derivirana_varijabla>
  </DomainObject.Predmet.ProtustrankaFormatedWithAdress>
  <DomainObject.Predmet.ProtustrankaFormatedWithAdressOIB>
    <izvorni_sadrzaj> UDRUGA 55, OIB 10515457097, Martićeva 31, 10000 Zagreb zastupanog po punomoćniku IGOR JELAČIĆ</izvorni_sadrzaj>
    <derivirana_varijabla naziv="DomainObject.Predmet.ProtustrankaFormatedWithAdressOIB_1"> UDRUGA 55, OIB 10515457097, Martićeva 31, 10000 Zagreb zastupanog po punomoćniku IGOR JELAČIĆ</derivirana_varijabla>
  </DomainObject.Predmet.ProtustrankaFormatedWithAdressOIB>
  <DomainObject.Predmet.ProtustrankaWithAdress>
    <izvorni_sadrzaj>UDRUGA 55 Martićeva 31, 10000 Zagreb</izvorni_sadrzaj>
    <derivirana_varijabla naziv="DomainObject.Predmet.ProtustrankaWithAdress_1">UDRUGA 55 Martićeva 31, 10000 Zagreb</derivirana_varijabla>
  </DomainObject.Predmet.ProtustrankaWithAdress>
  <DomainObject.Predmet.ProtustrankaWithAdressOIB>
    <izvorni_sadrzaj>UDRUGA 55, OIB 10515457097, Martićeva 31, 10000 Zagreb</izvorni_sadrzaj>
    <derivirana_varijabla naziv="DomainObject.Predmet.ProtustrankaWithAdressOIB_1">UDRUGA 55, OIB 10515457097, Martićeva 31, 10000 Zagreb</derivirana_varijabla>
  </DomainObject.Predmet.ProtustrankaWithAdressOIB>
  <DomainObject.Predmet.ProtustrankaNazivFormated>
    <izvorni_sadrzaj>UDRUGA 55</izvorni_sadrzaj>
    <derivirana_varijabla naziv="DomainObject.Predmet.ProtustrankaNazivFormated_1">UDRUGA 55</derivirana_varijabla>
  </DomainObject.Predmet.ProtustrankaNazivFormated>
  <DomainObject.Predmet.ProtustrankaNazivFormatedOIB>
    <izvorni_sadrzaj>UDRUGA 55, OIB 10515457097</izvorni_sadrzaj>
    <derivirana_varijabla naziv="DomainObject.Predmet.ProtustrankaNazivFormatedOIB_1">UDRUGA 55, OIB 10515457097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55 zastupanog po punomoćniku IGOR JELAČIĆ</item>
    </izvorni_sadrzaj>
    <derivirana_varijabla naziv="DomainObject.Predmet.ProtuStrankaListFormated_1">
      <item>UDRUGA 55 zastupanog po punomoćniku IGOR JELAČIĆ</item>
    </derivirana_varijabla>
  </DomainObject.Predmet.ProtuStrankaListFormated>
  <DomainObject.Predmet.ProtuStrankaListFormatedOIB>
    <izvorni_sadrzaj>
      <item>UDRUGA 55, OIB 10515457097 zastupanog po punomoćniku IGOR JELAČIĆ</item>
    </izvorni_sadrzaj>
    <derivirana_varijabla naziv="DomainObject.Predmet.ProtuStrankaListFormatedOIB_1">
      <item>UDRUGA 55, OIB 10515457097 zastupanog po punomoćniku IGOR JELAČIĆ</item>
    </derivirana_varijabla>
  </DomainObject.Predmet.ProtuStrankaListFormatedOIB>
  <DomainObject.Predmet.ProtuStrankaListFormatedWithAdress>
    <izvorni_sadrzaj>
      <item>UDRUGA 55, Martićeva 31, 10000 Zagreb zastupanog po punomoćniku IGOR JELAČIĆ</item>
    </izvorni_sadrzaj>
    <derivirana_varijabla naziv="DomainObject.Predmet.ProtuStrankaListFormatedWithAdress_1">
      <item>UDRUGA 55, Martićeva 31, 10000 Zagreb zastupanog po punomoćniku IGOR JELAČIĆ</item>
    </derivirana_varijabla>
  </DomainObject.Predmet.ProtuStrankaListFormatedWithAdress>
  <DomainObject.Predmet.ProtuStrankaListFormatedWithAdressOIB>
    <izvorni_sadrzaj>
      <item>UDRUGA 55, OIB 10515457097, Martićeva 31, 10000 Zagreb zastupanog po punomoćniku IGOR JELAČIĆ</item>
    </izvorni_sadrzaj>
    <derivirana_varijabla naziv="DomainObject.Predmet.ProtuStrankaListFormatedWithAdressOIB_1">
      <item>UDRUGA 55, OIB 10515457097, Martićeva 31, 10000 Zagreb zastupanog po punomoćniku IGOR JELAČIĆ</item>
    </derivirana_varijabla>
  </DomainObject.Predmet.ProtuStrankaListFormatedWithAdressOIB>
  <DomainObject.Predmet.ProtuStrankaListNazivFormated>
    <izvorni_sadrzaj>
      <item>UDRUGA 55</item>
    </izvorni_sadrzaj>
    <derivirana_varijabla naziv="DomainObject.Predmet.ProtuStrankaListNazivFormated_1">
      <item>UDRUGA 55</item>
    </derivirana_varijabla>
  </DomainObject.Predmet.ProtuStrankaListNazivFormated>
  <DomainObject.Predmet.ProtuStrankaListNazivFormatedOIB>
    <izvorni_sadrzaj>
      <item>UDRUGA 55, OIB 10515457097</item>
    </izvorni_sadrzaj>
    <derivirana_varijabla naziv="DomainObject.Predmet.ProtuStrankaListNazivFormatedOIB_1">
      <item>UDRUGA 55, OIB 10515457097</item>
    </derivirana_varijabla>
  </DomainObject.Predmet.ProtuStrankaListNazivFormatedOIB>
  <DomainObject.Predmet.OstaliListFormated>
    <izvorni_sadrzaj>
      <item>IGOR JELAČIĆ punomoćnik sudionika u postupku UDRUGA 55</item>
    </izvorni_sadrzaj>
    <derivirana_varijabla naziv="DomainObject.Predmet.OstaliListFormated_1">
      <item>IGOR JELAČIĆ punomoćnik sudionika u postupku UDRUGA 55</item>
    </derivirana_varijabla>
  </DomainObject.Predmet.OstaliListFormated>
  <DomainObject.Predmet.OstaliListFormatedOIB>
    <izvorni_sadrzaj>
      <item>IGOR JELAČIĆ, OIB  punomoćnik sudionika u postupku UDRUGA 55</item>
    </izvorni_sadrzaj>
    <derivirana_varijabla naziv="DomainObject.Predmet.OstaliListFormatedOIB_1">
      <item>IGOR JELAČIĆ, OIB  punomoćnik sudionika u postupku UDRUGA 55</item>
    </derivirana_varijabla>
  </DomainObject.Predmet.OstaliListFormatedOIB>
  <DomainObject.Predmet.OstaliListFormatedWithAdress>
    <izvorni_sadrzaj>
      <item>IGOR JELAČIĆ, Martićeva 31, 10000 Zagreb punomoćnik sudionika u postupku UDRUGA 55</item>
    </izvorni_sadrzaj>
    <derivirana_varijabla naziv="DomainObject.Predmet.OstaliListFormatedWithAdress_1">
      <item>IGOR JELAČIĆ, Martićeva 31, 10000 Zagreb punomoćnik sudionika u postupku UDRUGA 55</item>
    </derivirana_varijabla>
  </DomainObject.Predmet.OstaliListFormatedWithAdress>
  <DomainObject.Predmet.OstaliListFormatedWithAdressOIB>
    <izvorni_sadrzaj>
      <item>IGOR JELAČIĆ, OIB , Martićeva 31, 10000 Zagreb punomoćnik sudionika u postupku UDRUGA 55</item>
    </izvorni_sadrzaj>
    <derivirana_varijabla naziv="DomainObject.Predmet.OstaliListFormatedWithAdressOIB_1">
      <item>IGOR JELAČIĆ, OIB , Martićeva 31, 10000 Zagreb punomoćnik sudionika u postupku UDRUGA 55</item>
    </derivirana_varijabla>
  </DomainObject.Predmet.OstaliListFormatedWithAdressOIB>
  <DomainObject.Predmet.OstaliListNazivFormated>
    <izvorni_sadrzaj>
      <item>IGOR JELAČIĆ</item>
    </izvorni_sadrzaj>
    <derivirana_varijabla naziv="DomainObject.Predmet.OstaliListNazivFormated_1">
      <item>IGOR JELAČIĆ</item>
    </derivirana_varijabla>
  </DomainObject.Predmet.OstaliListNazivFormated>
  <DomainObject.Predmet.OstaliListNazivFormatedOIB>
    <izvorni_sadrzaj>
      <item>IGOR JELAČIĆ, OIB </item>
    </izvorni_sadrzaj>
    <derivirana_varijabla naziv="DomainObject.Predmet.OstaliListNazivFormatedOIB_1">
      <item>IGOR JELAČIĆ,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55</izvorni_sadrzaj>
    <derivirana_varijabla naziv="DomainObject.Predmet.ProtustrankaIDrugi_1">UDRUGA 55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55, OIB 10515457097, Martićeva 31, 10000 Zagreb</izvorni_sadrzaj>
    <derivirana_varijabla naziv="DomainObject.Predmet.ProtustrankaIDrugiAdressOIB_1">UDRUGA 55, OIB 10515457097, Martićeva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55</item>
      <item>IGOR JELAČIĆ</item>
    </izvorni_sadrzaj>
    <derivirana_varijabla naziv="DomainObject.Predmet.SudioniciListNaziv_1">
      <item>FINA Regionalni centar Zagreb</item>
      <item>UDRUGA 55</item>
      <item>IGOR JELAČIĆ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55, OIB 10515457097, Martićeva 31,10000 Zagreb</item>
      <item>IGOR JELAČIĆ, OIB , Martićeva 31,10000 Zagreb</item>
    </izvorni_sadrzaj>
    <derivirana_varijabla naziv="DomainObject.Predmet.SudioniciListAdressOIB_1">
      <item>FINA Regionalni centar Zagreb, OIB 85821130368, Trg svibanjskih žrtava 1995. 1,10000 Zagreb</item>
      <item>UDRUGA 55, OIB 10515457097, Martićeva 31,10000 Zagreb</item>
      <item>IGOR JELAČIĆ, OIB , Martićeva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10515457097</item>
      <item>, OIB </item>
    </izvorni_sadrzaj>
    <derivirana_varijabla naziv="DomainObject.Predmet.SudioniciListNazivOIB_1">
      <item>, OIB 85821130368</item>
      <item>, OIB 10515457097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1734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2016-02-23T13:57:00Z</dcterms:created>
  <dc:creator>Ivana Manestar</dc:creator>
  <cp:lastModifiedBy>Ksenija Nol</cp:lastModifiedBy>
  <cp:lastPrinted>2016-02-23T14:10:00Z</cp:lastPrinted>
  <dcterms:modified xmlns:xsi="http://www.w3.org/2001/XMLSchema-instance" xsi:type="dcterms:W3CDTF">2016-02-23T14:10:00Z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