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6787D" w:rsidR="00AC0FD2" w:rsidP="00AC0FD2" w:rsidRDefault="00AC0FD2" w14:paraId="84ad417" w14:textId="84ad417">
      <w:pPr>
        <w:pStyle w:val="Standard"/>
        <w:tabs>
          <w:tab w:val="left" w:pos="4005"/>
        </w:tabs>
        <w:jc w:val="right"/>
        <w15:collapsed w:val="false"/>
        <w:rPr>
          <w:b/>
          <w:bCs/>
        </w:rPr>
      </w:pPr>
      <w:bookmarkStart w:name="_GoBack" w:id="0"/>
      <w:bookmarkEnd w:id="0"/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2E66DE">
        <w:rPr>
          <w:rFonts w:cs="Times New Roman"/>
          <w:b/>
          <w:bCs/>
          <w:sz w:val="22"/>
          <w:szCs w:val="22"/>
        </w:rPr>
        <w:t xml:space="preserve"> </w:t>
      </w:r>
      <w:r w:rsidR="00DF46CD">
        <w:rPr>
          <w:rFonts w:cs="Times New Roman"/>
          <w:b/>
          <w:bCs/>
          <w:sz w:val="22"/>
          <w:szCs w:val="22"/>
        </w:rPr>
        <w:t xml:space="preserve"> </w:t>
      </w:r>
      <w:r w:rsidRPr="00E6787D">
        <w:rPr>
          <w:b/>
          <w:bCs/>
        </w:rPr>
        <w:t>St-</w:t>
      </w:r>
      <w:r w:rsidR="009D0F92">
        <w:rPr>
          <w:b/>
          <w:bCs/>
        </w:rPr>
        <w:t>915</w:t>
      </w:r>
      <w:r w:rsidR="002E66DE">
        <w:rPr>
          <w:b/>
          <w:bCs/>
        </w:rPr>
        <w:t>/</w:t>
      </w:r>
      <w:r w:rsidR="009D0F92">
        <w:rPr>
          <w:b/>
          <w:bCs/>
        </w:rPr>
        <w:t>2017</w:t>
      </w:r>
    </w:p>
    <w:p w:rsidRPr="003726DD" w:rsidR="00AC0FD2" w:rsidP="00AC0FD2" w:rsidRDefault="00AC0FD2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="00AC0FD2" w:rsidP="00F754C7" w:rsidRDefault="00AC0FD2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="00DF46CD">
        <w:rPr>
          <w:b/>
          <w:lang w:val="pl-PL"/>
        </w:rPr>
        <w:t xml:space="preserve"> s</w:t>
      </w:r>
      <w:r w:rsidRPr="00BA2933">
        <w:rPr>
          <w:b/>
          <w:lang w:val="pl-PL"/>
        </w:rPr>
        <w:t>ud</w:t>
      </w:r>
      <w:r w:rsidRPr="00BA2933">
        <w:rPr>
          <w:b/>
        </w:rPr>
        <w:t xml:space="preserve"> u Zagrebu</w:t>
      </w:r>
    </w:p>
    <w:p w:rsidRPr="00BA2933" w:rsidR="00DF46CD" w:rsidP="002E66DE" w:rsidRDefault="002E66DE">
      <w:pPr>
        <w:rPr>
          <w:b/>
        </w:rPr>
      </w:pPr>
      <w:r>
        <w:rPr>
          <w:b/>
        </w:rPr>
        <w:t xml:space="preserve"> Zagreb</w:t>
      </w:r>
      <w:r w:rsidR="00DF46CD">
        <w:rPr>
          <w:b/>
        </w:rPr>
        <w:t xml:space="preserve">, </w:t>
      </w:r>
      <w:r>
        <w:rPr>
          <w:b/>
        </w:rPr>
        <w:t>Amruševa 2/II</w:t>
      </w:r>
    </w:p>
    <w:p w:rsidRPr="00BA2933" w:rsidR="00AC0FD2" w:rsidP="00AC0FD2" w:rsidRDefault="00AC0FD2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2E66DE">
        <w:rPr>
          <w:b/>
          <w:lang w:val="pl-PL"/>
        </w:rPr>
        <w:t xml:space="preserve"> </w:t>
      </w:r>
      <w:r w:rsidRPr="00BA2933">
        <w:rPr>
          <w:b/>
          <w:lang w:val="pl-PL"/>
        </w:rPr>
        <w:t>St-</w:t>
      </w:r>
      <w:r w:rsidR="009D0F92">
        <w:rPr>
          <w:b/>
          <w:lang w:val="pl-PL"/>
        </w:rPr>
        <w:t>915</w:t>
      </w:r>
      <w:r w:rsidR="00F754C7">
        <w:rPr>
          <w:b/>
          <w:lang w:val="pl-PL"/>
        </w:rPr>
        <w:t>/</w:t>
      </w:r>
      <w:r w:rsidR="009D0F92">
        <w:rPr>
          <w:b/>
          <w:lang w:val="pl-PL"/>
        </w:rPr>
        <w:t>2017</w:t>
      </w:r>
    </w:p>
    <w:p w:rsidRPr="00BA2933" w:rsidR="00AC0FD2" w:rsidP="00AC0FD2" w:rsidRDefault="00AC0FD2">
      <w:pPr>
        <w:pStyle w:val="Standard"/>
        <w:tabs>
          <w:tab w:val="left" w:pos="4005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9D0F92">
        <w:rPr>
          <w:b/>
          <w:bCs/>
        </w:rPr>
        <w:t>TALIR</w:t>
      </w:r>
      <w:r w:rsidR="002E66DE">
        <w:rPr>
          <w:b/>
          <w:bCs/>
        </w:rPr>
        <w:t xml:space="preserve"> </w:t>
      </w:r>
      <w:r w:rsidR="00C74455">
        <w:rPr>
          <w:b/>
          <w:bCs/>
        </w:rPr>
        <w:t xml:space="preserve"> d.o.o. u stečaju</w:t>
      </w:r>
      <w:r w:rsidRPr="00BA2933">
        <w:rPr>
          <w:b/>
          <w:bCs/>
        </w:rPr>
        <w:t xml:space="preserve"> </w:t>
      </w:r>
    </w:p>
    <w:p w:rsidRPr="00C74455" w:rsidR="00AC0FD2" w:rsidP="00C74455" w:rsidRDefault="009D0F92">
      <w:pPr>
        <w:pStyle w:val="Standard"/>
        <w:tabs>
          <w:tab w:val="left" w:pos="4005"/>
        </w:tabs>
        <w:rPr>
          <w:b/>
          <w:bCs/>
        </w:rPr>
      </w:pPr>
      <w:r>
        <w:rPr>
          <w:b/>
          <w:bCs/>
        </w:rPr>
        <w:t>Zagreb</w:t>
      </w:r>
      <w:r w:rsidR="00DF46CD">
        <w:rPr>
          <w:b/>
          <w:bCs/>
        </w:rPr>
        <w:t xml:space="preserve">, </w:t>
      </w:r>
      <w:r>
        <w:rPr>
          <w:b/>
          <w:bCs/>
        </w:rPr>
        <w:t>Medvedgradska 32</w:t>
      </w:r>
    </w:p>
    <w:p w:rsidRPr="00C74455" w:rsidR="00AC0FD2" w:rsidP="00C74455" w:rsidRDefault="00AC0FD2">
      <w:pPr>
        <w:pStyle w:val="Standard"/>
        <w:tabs>
          <w:tab w:val="left" w:pos="4005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9D0F92">
        <w:rPr>
          <w:rFonts w:cs="Times New Roman"/>
          <w:b/>
        </w:rPr>
        <w:t>51627050403</w:t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Pr="00A87074" w:rsidR="00B67016" w:rsidRDefault="00B67016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Pr="00A87074" w:rsidR="00464E49" w:rsidRDefault="00464E4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244994" w:rsidP="00244994" w:rsidRDefault="00244994">
      <w:pPr>
        <w:pStyle w:val="Standard"/>
        <w:tabs>
          <w:tab w:val="left" w:pos="4005"/>
        </w:tabs>
        <w:jc w:val="center"/>
        <w:rPr>
          <w:b/>
          <w:bCs/>
          <w:sz w:val="22"/>
          <w:szCs w:val="22"/>
        </w:rPr>
      </w:pPr>
      <w:r w:rsidRPr="00707918">
        <w:rPr>
          <w:b/>
          <w:bCs/>
        </w:rPr>
        <w:t>TABLICA PRIJAVLJENIH TRAŽBINA STEČAJNOG UPRAVITELJA</w:t>
      </w:r>
    </w:p>
    <w:p w:rsidR="00BE4629" w:rsidRDefault="00244994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Pr="00A87074" w:rsidR="00857381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259.Stečajnog zakona (NN br. 71/15)</w:t>
      </w:r>
    </w:p>
    <w:p w:rsidR="00BE4629" w:rsidRDefault="00BE4629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Pr="00A87074" w:rsidR="00BE4629" w:rsidP="00BE4629" w:rsidRDefault="00BE462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Pr="00A87074" w:rsidR="00BE4629" w:rsidP="00BE4629" w:rsidRDefault="00BE4629">
      <w:pPr>
        <w:pStyle w:val="Standard"/>
        <w:tabs>
          <w:tab w:val="left" w:pos="4005"/>
        </w:tabs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I</w:t>
      </w:r>
      <w:r w:rsidRPr="00A87074">
        <w:rPr>
          <w:rFonts w:cs="Times New Roman"/>
          <w:b/>
          <w:sz w:val="22"/>
          <w:szCs w:val="22"/>
        </w:rPr>
        <w:t xml:space="preserve"> viši isplatni red</w:t>
      </w:r>
    </w:p>
    <w:p w:rsidRPr="00A87074" w:rsidR="00BE4629" w:rsidP="00BE4629" w:rsidRDefault="00BE462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321D5B" w:rsidP="00DD7ED4" w:rsidRDefault="00DD7ED4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Nema vjerovnika</w:t>
      </w:r>
    </w:p>
    <w:p w:rsidR="009F13AB" w:rsidRDefault="009F13AB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8B156E" w:rsidRDefault="008B156E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8B156E" w:rsidRDefault="008B156E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8B156E" w:rsidRDefault="008B156E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DD7ED4" w:rsidRDefault="00DD7ED4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Pr="00A87074" w:rsidR="00464E49" w:rsidRDefault="00892019">
      <w:pPr>
        <w:pStyle w:val="Standard"/>
        <w:tabs>
          <w:tab w:val="left" w:pos="4005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</w:p>
    <w:p w:rsidRPr="00A87074" w:rsidR="00464E49" w:rsidRDefault="00464E4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tbl>
      <w:tblPr>
        <w:tblW w:w="15545" w:type="dxa"/>
        <w:tblInd w:w="-39" w:type="dxa"/>
        <w:tblLayout w:type="fixed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542"/>
        <w:gridCol w:w="3805"/>
        <w:gridCol w:w="1559"/>
        <w:gridCol w:w="3119"/>
        <w:gridCol w:w="1701"/>
        <w:gridCol w:w="1701"/>
        <w:gridCol w:w="1842"/>
        <w:gridCol w:w="1276"/>
      </w:tblGrid>
      <w:tr w:rsidRPr="00A87074" w:rsidR="00B8774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RDefault="00B502AE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2B7A09" w:rsidRDefault="002B7A0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2B7A09" w:rsidRDefault="00B502AE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2B7A09" w:rsidRDefault="00B502AE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2B7A09" w:rsidRDefault="00B502AE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Prijavljeno 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F173F5" w:rsidRDefault="00B502AE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2B7A09" w:rsidRDefault="00F5483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Osporeno i </w:t>
            </w:r>
            <w:r w:rsidR="008B156E"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Pr="00A87074" w:rsidR="00B502AE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Pr="009F13F2" w:rsidR="00B502AE" w:rsidP="00E41E60" w:rsidRDefault="00C72AF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RPr="00A87074" w:rsidR="00B8774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112A32" w:rsidRDefault="00112A3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4994" w:rsidP="00244994" w:rsidRDefault="00DF46C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 HRVATSKA</w:t>
            </w:r>
          </w:p>
          <w:p w:rsidR="00DF46CD" w:rsidP="00D72936" w:rsidRDefault="00DF46C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Ministarstvo </w:t>
            </w:r>
            <w:r w:rsidR="00D72936">
              <w:rPr>
                <w:sz w:val="22"/>
                <w:szCs w:val="22"/>
              </w:rPr>
              <w:t>državne imovine</w:t>
            </w:r>
          </w:p>
          <w:p w:rsidR="00A809AB" w:rsidP="00D72936" w:rsidRDefault="00A809A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zastupana po ŽDO u Zagrebu</w:t>
            </w:r>
          </w:p>
          <w:p w:rsidRPr="00244994" w:rsidR="00A809AB" w:rsidP="00D72936" w:rsidRDefault="00A809A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Dežmanova 10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244994" w:rsidRDefault="00A809A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95555881478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6CD" w:rsidP="00112A32" w:rsidRDefault="002D4C71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Ugovor o prodaji stana na kojem postoji stanarsko pravo</w:t>
            </w:r>
          </w:p>
          <w:p w:rsidR="002D4C71" w:rsidP="00112A32" w:rsidRDefault="002D4C71">
            <w:pPr>
              <w:rPr>
                <w:rFonts w:cs="Times New Roman"/>
                <w:sz w:val="22"/>
                <w:szCs w:val="22"/>
              </w:rPr>
            </w:pPr>
          </w:p>
          <w:p w:rsidRPr="00A87074" w:rsidR="00F54832" w:rsidP="00227438" w:rsidRDefault="00F5483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B8D" w:rsidP="009A4098" w:rsidRDefault="00134B8D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D77C22" w:rsidP="009A4098" w:rsidRDefault="00D77C22">
            <w:pPr>
              <w:jc w:val="right"/>
              <w:rPr>
                <w:sz w:val="22"/>
                <w:szCs w:val="22"/>
              </w:rPr>
            </w:pPr>
          </w:p>
          <w:p w:rsidR="00D77C22" w:rsidP="009A4098" w:rsidRDefault="00D77C22">
            <w:pPr>
              <w:jc w:val="right"/>
              <w:rPr>
                <w:sz w:val="22"/>
                <w:szCs w:val="22"/>
              </w:rPr>
            </w:pPr>
          </w:p>
          <w:p w:rsidRPr="00244994" w:rsidR="00244994" w:rsidP="009A4098" w:rsidRDefault="00A809A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8.763,38</w:t>
            </w:r>
            <w:r w:rsidRPr="00244994" w:rsidR="00244994">
              <w:rPr>
                <w:sz w:val="22"/>
                <w:szCs w:val="22"/>
              </w:rPr>
              <w:t xml:space="preserve">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P="009A4098" w:rsidRDefault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173F5" w:rsidP="009A4098" w:rsidRDefault="00F173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D77C22" w:rsidP="009A4098" w:rsidRDefault="00D77C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C00E8E" w:rsidR="00F173F5" w:rsidP="009A4098" w:rsidRDefault="00A809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8.763,38</w:t>
            </w:r>
            <w:r w:rsidR="00F173F5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112A32" w:rsidRDefault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112A32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B87745" w:rsidP="00112A32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D77C22" w:rsidP="00112A32" w:rsidRDefault="00D77C2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Pr="00A87074" w:rsidR="00112A32" w:rsidP="00112A32" w:rsidRDefault="00DF46C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Pr="00A87074" w:rsidR="00B8774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112A32" w:rsidRDefault="00112A3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72936" w:rsidP="00D72936" w:rsidRDefault="00D7293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 HRVATSKA</w:t>
            </w:r>
          </w:p>
          <w:p w:rsidR="00D72936" w:rsidP="00D72936" w:rsidRDefault="00D7293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</w:t>
            </w:r>
          </w:p>
          <w:p w:rsidR="00DF46CD" w:rsidP="00D72936" w:rsidRDefault="00D7293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Porezna uprava,</w:t>
            </w:r>
            <w:r w:rsidR="00A809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Područni ured</w:t>
            </w:r>
            <w:r w:rsidR="00A809AB">
              <w:rPr>
                <w:sz w:val="22"/>
                <w:szCs w:val="22"/>
              </w:rPr>
              <w:t xml:space="preserve"> Zagreb</w:t>
            </w:r>
          </w:p>
          <w:p w:rsidR="00A809AB" w:rsidP="00D72936" w:rsidRDefault="00A809A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zastupana po ŽDO u Zagrebu</w:t>
            </w:r>
          </w:p>
          <w:p w:rsidRPr="00A87074" w:rsidR="00A809AB" w:rsidP="00D72936" w:rsidRDefault="00A809A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Avenija Dubrovnik 32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317F3F" w:rsidRDefault="00A809A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4C71" w:rsidP="002D4C71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Neplaćeni porezi </w:t>
            </w:r>
          </w:p>
          <w:p w:rsidRPr="00D60F75" w:rsidR="00112A32" w:rsidP="002D4C71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B75D11">
              <w:rPr>
                <w:rFonts w:cs="Times New Roman"/>
                <w:bCs/>
                <w:sz w:val="22"/>
                <w:szCs w:val="22"/>
              </w:rPr>
              <w:t>O</w:t>
            </w:r>
            <w:r w:rsidR="005D2303">
              <w:rPr>
                <w:rFonts w:cs="Times New Roman"/>
                <w:bCs/>
                <w:sz w:val="22"/>
                <w:szCs w:val="22"/>
              </w:rPr>
              <w:t>vršna isprava</w:t>
            </w:r>
            <w:r w:rsidR="00D46550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9D4A4B" w:rsidR="00112A32" w:rsidP="009A4098" w:rsidRDefault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A809AB" w:rsidP="009A4098" w:rsidRDefault="00A809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A809AB" w:rsidP="009A4098" w:rsidRDefault="00A809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A809AB" w:rsidP="009A4098" w:rsidRDefault="00A809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4428F9" w:rsidP="009A4098" w:rsidRDefault="00A809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12.887,96</w:t>
            </w:r>
            <w:r w:rsidR="00DF46CD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9D4A4B" w:rsidR="00317F3F" w:rsidP="009A4098" w:rsidRDefault="00317F3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A809AB" w:rsidP="009A4098" w:rsidRDefault="00A809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A809AB" w:rsidP="009A4098" w:rsidRDefault="00A809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A809AB" w:rsidP="009A4098" w:rsidRDefault="00A809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F173F5" w:rsidP="009A4098" w:rsidRDefault="00A809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12.887,96</w:t>
            </w:r>
            <w:r w:rsidR="00F173F5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112A32" w:rsidRDefault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DF46CD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A809AB" w:rsidP="00DF46CD" w:rsidRDefault="00A809A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A809AB" w:rsidP="00DF46CD" w:rsidRDefault="00A809A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A809AB" w:rsidP="00DF46CD" w:rsidRDefault="00A809A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Pr="00A87074" w:rsidR="00112A32" w:rsidP="00DF46CD" w:rsidRDefault="00A809A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Pr="00A87074" w:rsidR="00B87745" w:rsidTr="009F13AB">
        <w:trPr>
          <w:trHeight w:val="482"/>
        </w:trPr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  <w:p w:rsidRPr="00A87074"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135E" w:rsidP="00DF46CD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GRADSKA PLINARA ZAGREB -</w:t>
            </w:r>
          </w:p>
          <w:p w:rsidR="00B75D11" w:rsidP="00DF46CD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OPSKRBA d.o.o.</w:t>
            </w:r>
          </w:p>
          <w:p w:rsidR="00B75D11" w:rsidP="00DF46CD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Radnička cesta 1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74364571096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82AFC" w:rsidP="00B75D11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</w:t>
            </w:r>
          </w:p>
          <w:p w:rsidR="0066135E" w:rsidP="00B75D11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</w:t>
            </w:r>
            <w:r w:rsidR="0066135E">
              <w:rPr>
                <w:rFonts w:cs="Times New Roman"/>
                <w:bCs/>
                <w:sz w:val="22"/>
                <w:szCs w:val="22"/>
              </w:rPr>
              <w:t>vršn</w:t>
            </w:r>
            <w:r>
              <w:rPr>
                <w:rFonts w:cs="Times New Roman"/>
                <w:bCs/>
                <w:sz w:val="22"/>
                <w:szCs w:val="22"/>
              </w:rPr>
              <w:t>a</w:t>
            </w:r>
            <w:r w:rsidR="0066135E">
              <w:rPr>
                <w:rFonts w:cs="Times New Roman"/>
                <w:bCs/>
                <w:sz w:val="22"/>
                <w:szCs w:val="22"/>
              </w:rPr>
              <w:t xml:space="preserve"> isprav</w:t>
            </w:r>
            <w:r>
              <w:rPr>
                <w:rFonts w:cs="Times New Roman"/>
                <w:bCs/>
                <w:sz w:val="22"/>
                <w:szCs w:val="22"/>
              </w:rPr>
              <w:t>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9A4098" w:rsidRDefault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75D11" w:rsidP="009A4098" w:rsidRDefault="00B75D1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B75D11" w:rsidP="009A4098" w:rsidRDefault="00B75D1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50.105,52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9A4098" w:rsidRDefault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75D11" w:rsidP="009A4098" w:rsidRDefault="00B75D1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B75D11" w:rsidP="009A4098" w:rsidRDefault="00B75D1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50.105,52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DF46CD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1D5B" w:rsidP="00DF46CD" w:rsidRDefault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B75D11" w:rsidP="00DF46CD" w:rsidRDefault="00B75D1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 kn</w:t>
            </w:r>
          </w:p>
        </w:tc>
      </w:tr>
      <w:tr w:rsidRPr="00A87074" w:rsidR="00B8774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4.</w:t>
            </w:r>
          </w:p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766D" w:rsidP="00DF46CD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INTEREUROPA d.o.o.</w:t>
            </w:r>
          </w:p>
          <w:p w:rsidR="00B75D11" w:rsidP="00DF46CD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Josipa Lončara 3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85514716931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54766D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</w:t>
            </w:r>
          </w:p>
          <w:p w:rsidR="002D4C71" w:rsidP="0054766D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</w:t>
            </w:r>
          </w:p>
          <w:p w:rsidR="00B75D11" w:rsidP="0054766D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9A4098" w:rsidRDefault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2D4C71" w:rsidP="009A4098" w:rsidRDefault="002D4C7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8572F5" w:rsidR="00B75D11" w:rsidP="009A4098" w:rsidRDefault="00B75D1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490.766,32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8572F5" w:rsidRDefault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2D4C71" w:rsidP="008572F5" w:rsidRDefault="002D4C7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8572F5" w:rsidR="00B75D11" w:rsidP="008572F5" w:rsidRDefault="00B75D1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490.766,32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DF46CD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2D4C71" w:rsidP="00DF46CD" w:rsidRDefault="002D4C7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1D5B" w:rsidP="00DF46CD" w:rsidRDefault="00B75D1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  <w:r w:rsidR="0054766D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</w:tr>
      <w:tr w:rsidRPr="00A87074" w:rsidR="00B8774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666D" w:rsidP="00DF46CD" w:rsidRDefault="00182AF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="00182AFC" w:rsidP="00DF46CD" w:rsidRDefault="00182AF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Radnička cesta 21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182AF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81793146560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82AFC" w:rsidP="00112A32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</w:t>
            </w:r>
          </w:p>
          <w:p w:rsidR="002D4C71" w:rsidP="00112A32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</w:t>
            </w:r>
          </w:p>
          <w:p w:rsidR="00EC666D" w:rsidP="00112A32" w:rsidRDefault="00182AF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</w:t>
            </w:r>
            <w:r w:rsidR="00EC666D">
              <w:rPr>
                <w:rFonts w:cs="Times New Roman"/>
                <w:bCs/>
                <w:sz w:val="22"/>
                <w:szCs w:val="22"/>
              </w:rPr>
              <w:t>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9A4098" w:rsidRDefault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2D4C71" w:rsidP="009A4098" w:rsidRDefault="002D4C7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182AFC" w:rsidP="009A4098" w:rsidRDefault="00182AF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15.554,82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9A4098" w:rsidRDefault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2D4C71" w:rsidP="009A4098" w:rsidRDefault="002D4C7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182AFC" w:rsidP="009A4098" w:rsidRDefault="00182AF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15.554,82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DF46CD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2D4C71" w:rsidP="00DF46CD" w:rsidRDefault="002D4C7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1D5B" w:rsidP="00DF46CD" w:rsidRDefault="00182AF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311,10 kn</w:t>
            </w:r>
          </w:p>
        </w:tc>
      </w:tr>
      <w:tr w:rsidRPr="00A87074" w:rsidR="00B8774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DF46CD" w:rsidRDefault="00182AF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stambene zgrade,</w:t>
            </w:r>
          </w:p>
          <w:p w:rsidR="00182AFC" w:rsidP="00DF46CD" w:rsidRDefault="00182AF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Medvedgradska 32</w:t>
            </w:r>
          </w:p>
          <w:p w:rsidR="00136A46" w:rsidP="00DF46CD" w:rsidRDefault="00136A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zastupani po upravitelju Gradsko stambeno komunalno gospodarstvo d.o.o.</w:t>
            </w:r>
          </w:p>
          <w:p w:rsidR="00136A46" w:rsidP="00DF46CD" w:rsidRDefault="00136A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Medvedgradska 32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68202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18DA" w:rsidP="00112A32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Neplaćena pričuva</w:t>
            </w:r>
          </w:p>
          <w:p w:rsidR="002D4C71" w:rsidP="00112A32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</w:t>
            </w:r>
          </w:p>
          <w:p w:rsidR="00136A46" w:rsidP="00112A32" w:rsidRDefault="00136A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9A4098" w:rsidRDefault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9A4098" w:rsidRDefault="00136A4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9A4098" w:rsidRDefault="00136A4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9A4098" w:rsidRDefault="00136A4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136A46" w:rsidP="009A4098" w:rsidRDefault="00136A4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26.686,64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921397" w:rsidRDefault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921397" w:rsidRDefault="00136A4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921397" w:rsidRDefault="00136A4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921397" w:rsidRDefault="00136A4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136A46" w:rsidP="00921397" w:rsidRDefault="00136A4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26.686,64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21D5B" w:rsidP="00DF46CD" w:rsidRDefault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DF46CD" w:rsidRDefault="00136A46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DF46CD" w:rsidRDefault="00136A46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DF46CD" w:rsidRDefault="00136A46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DF46CD" w:rsidRDefault="00136A46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 kn</w:t>
            </w:r>
          </w:p>
        </w:tc>
      </w:tr>
      <w:tr w:rsidRPr="00A87074" w:rsidR="00B8774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5D11" w:rsidP="00B75D11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FINANCIJSKA AGENCIJA</w:t>
            </w:r>
          </w:p>
          <w:p w:rsidR="001E474D" w:rsidP="00B75D11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Ul. grada Vukovara 70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B75D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85821130368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39F" w:rsidP="00112A32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Neplaćena naknada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77C22" w:rsidP="009A4098" w:rsidRDefault="00D77C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136A46" w:rsidP="009A4098" w:rsidRDefault="00136A4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1.245,00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77C22" w:rsidP="009A4098" w:rsidRDefault="00D77C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136A46" w:rsidP="009A4098" w:rsidRDefault="00136A4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1.245,00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21D5B" w:rsidP="00DF46CD" w:rsidRDefault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136A46" w:rsidP="00136A46" w:rsidRDefault="00136A46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24,90 kn</w:t>
            </w:r>
          </w:p>
        </w:tc>
      </w:tr>
      <w:tr w:rsidRPr="00A87074" w:rsidR="00B8774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DF46CD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 4 d.o.o.</w:t>
            </w:r>
          </w:p>
          <w:p w:rsidR="0038177B" w:rsidP="00DF46CD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Svačićev trg 4</w:t>
            </w:r>
          </w:p>
          <w:p w:rsidR="0038177B" w:rsidP="00DF46CD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zastupan po odvj. Ivani Sauchi</w:t>
            </w:r>
          </w:p>
          <w:p w:rsidR="0038177B" w:rsidP="00DF46CD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Tita Brezovečkoga 10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27663353383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74D" w:rsidP="001E474D" w:rsidRDefault="002D4C71">
            <w:pPr>
              <w:pStyle w:val="TableContents"/>
              <w:ind w:right="-55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ustupu- prijenos tražbine</w:t>
            </w:r>
          </w:p>
          <w:p w:rsidR="0038177B" w:rsidP="001E474D" w:rsidRDefault="0038177B">
            <w:pPr>
              <w:pStyle w:val="TableContents"/>
              <w:ind w:right="-55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77C22" w:rsidP="009A4098" w:rsidRDefault="00D77C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9A4098" w:rsidRDefault="003817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9A4098" w:rsidRDefault="003817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177B" w:rsidP="009A4098" w:rsidRDefault="003817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11.753.361,57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77C22" w:rsidP="009A4098" w:rsidRDefault="00D77C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9A4098" w:rsidRDefault="003817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9A4098" w:rsidRDefault="003817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177B" w:rsidP="009A4098" w:rsidRDefault="003817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11.753.361,57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21D5B" w:rsidP="00322C84" w:rsidRDefault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322C84" w:rsidRDefault="003817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322C84" w:rsidRDefault="003817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322C84" w:rsidRDefault="003817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 kn</w:t>
            </w:r>
          </w:p>
        </w:tc>
      </w:tr>
      <w:tr w:rsidRPr="00A87074" w:rsidR="00B8774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DF46CD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</w:t>
            </w:r>
          </w:p>
          <w:p w:rsidR="0038177B" w:rsidP="00DF46CD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Ulica grada Vukovara 41</w:t>
            </w:r>
          </w:p>
          <w:p w:rsidR="0038177B" w:rsidP="00DF46CD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zastupano po Ivani Bulić Subotić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39F" w:rsidP="00112A32" w:rsidRDefault="002D4C7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</w:t>
            </w:r>
          </w:p>
          <w:p w:rsidR="0038177B" w:rsidP="00112A32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565E" w:rsidP="009A4098" w:rsidRDefault="0084565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9A4098" w:rsidRDefault="003817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177B" w:rsidP="009A4098" w:rsidRDefault="002D4C7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19.142,65</w:t>
            </w:r>
            <w:r w:rsidR="0038177B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565E" w:rsidP="009A4098" w:rsidRDefault="0084565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9A4098" w:rsidRDefault="003817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177B" w:rsidP="009A4098" w:rsidRDefault="003817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19.142,65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21D5B" w:rsidP="00DF46CD" w:rsidRDefault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DF46CD" w:rsidRDefault="003817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8177B" w:rsidP="00DF46CD" w:rsidRDefault="003817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382,85 kn</w:t>
            </w:r>
          </w:p>
        </w:tc>
      </w:tr>
      <w:tr w:rsidRPr="00A87074" w:rsidR="00B8774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565E" w:rsidP="00DF46CD" w:rsidRDefault="003817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ZAGREB</w:t>
            </w:r>
          </w:p>
          <w:p w:rsidR="00326CA5" w:rsidP="00DF46CD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Trg Stjepana Radića 1</w:t>
            </w:r>
          </w:p>
          <w:p w:rsidR="000A60E8" w:rsidP="00DF46CD" w:rsidRDefault="000A60E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61817894937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8B15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</w:t>
            </w:r>
          </w:p>
          <w:p w:rsidR="00326CA5" w:rsidP="00112A32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565E" w:rsidP="009A4098" w:rsidRDefault="0084565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9A4098" w:rsidRDefault="000A60E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26CA5" w:rsidP="009A4098" w:rsidRDefault="00326C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9.542,45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9A4098" w:rsidRDefault="00321D5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9A4098" w:rsidRDefault="000A60E8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26CA5" w:rsidP="009A4098" w:rsidRDefault="00326CA5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9.542,45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21D5B" w:rsidP="00DF46CD" w:rsidRDefault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DF46CD" w:rsidRDefault="000A60E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6CA5" w:rsidP="00DF46CD" w:rsidRDefault="00326CA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Pr="00A87074" w:rsidR="00326CA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112A32" w:rsidRDefault="00326CA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DF46CD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ISTARSKI VODOVOD d.o.o.</w:t>
            </w:r>
          </w:p>
          <w:p w:rsidR="00326CA5" w:rsidP="00DF46CD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Buzet, Sv. Ivan 8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317F3F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13269963589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112A32" w:rsidRDefault="008B15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</w:t>
            </w:r>
          </w:p>
          <w:p w:rsidR="008B156E" w:rsidP="00112A32" w:rsidRDefault="008B15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</w:t>
            </w:r>
          </w:p>
          <w:p w:rsidR="00326CA5" w:rsidP="00112A32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9A4098" w:rsidRDefault="00326C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8B156E" w:rsidP="009A4098" w:rsidRDefault="008B156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26CA5" w:rsidP="009A4098" w:rsidRDefault="00326C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696,24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9A4098" w:rsidRDefault="00326CA5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8B156E" w:rsidP="009A4098" w:rsidRDefault="008B156E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26CA5" w:rsidP="009A4098" w:rsidRDefault="00326CA5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626,24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6CA5" w:rsidP="00112A32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26CA5" w:rsidP="00DF46CD" w:rsidRDefault="00326CA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8B156E" w:rsidP="00DF46CD" w:rsidRDefault="008B156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6CA5" w:rsidP="00DF46CD" w:rsidRDefault="00326CA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13,92 kn</w:t>
            </w:r>
          </w:p>
        </w:tc>
      </w:tr>
      <w:tr w:rsidRPr="00A87074" w:rsidR="00326CA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112A32" w:rsidRDefault="00326CA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DF46CD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NAVA BANKA d.d. u stečaju</w:t>
            </w:r>
          </w:p>
          <w:p w:rsidR="00326CA5" w:rsidP="00DF46CD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Tratinska 27</w:t>
            </w:r>
          </w:p>
          <w:p w:rsidR="000A60E8" w:rsidP="00DF46CD" w:rsidRDefault="000A60E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317F3F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07492912398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112A32" w:rsidRDefault="008B15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Ugovori  o kratkoročnom kreditu</w:t>
            </w:r>
          </w:p>
          <w:p w:rsidR="00326CA5" w:rsidP="00112A32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9A4098" w:rsidRDefault="00326C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9A4098" w:rsidRDefault="000A60E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26CA5" w:rsidP="009A4098" w:rsidRDefault="00326C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212.284,14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9A4098" w:rsidRDefault="00326CA5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9A4098" w:rsidRDefault="000A60E8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26CA5" w:rsidP="009A4098" w:rsidRDefault="00326CA5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212.284,14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6CA5" w:rsidP="00112A32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26CA5" w:rsidP="00DF46CD" w:rsidRDefault="00326CA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DF46CD" w:rsidRDefault="000A60E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6CA5" w:rsidP="00DF46CD" w:rsidRDefault="00326CA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 kn</w:t>
            </w:r>
          </w:p>
        </w:tc>
      </w:tr>
      <w:tr w:rsidRPr="00A87074" w:rsidR="00326CA5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112A32" w:rsidRDefault="00326CA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DF46CD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326CA5">
              <w:rPr>
                <w:rFonts w:cs="Times New Roman"/>
                <w:bCs/>
                <w:sz w:val="20"/>
                <w:szCs w:val="20"/>
              </w:rPr>
              <w:t>ERSTE&amp;STEIERMARKISCHE BANK d.d</w:t>
            </w:r>
            <w:r>
              <w:rPr>
                <w:rFonts w:cs="Times New Roman"/>
                <w:bCs/>
                <w:sz w:val="22"/>
                <w:szCs w:val="22"/>
              </w:rPr>
              <w:t>.</w:t>
            </w:r>
          </w:p>
          <w:p w:rsidR="00326CA5" w:rsidP="00DF46CD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Rijeka, Jadranski trg 3a</w:t>
            </w:r>
          </w:p>
          <w:p w:rsidR="000A60E8" w:rsidP="00DF46CD" w:rsidRDefault="000A60E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317F3F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23057039320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112A32" w:rsidRDefault="008B15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solidarnom jamstvu</w:t>
            </w:r>
          </w:p>
          <w:p w:rsidR="00326CA5" w:rsidP="00112A32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9A4098" w:rsidRDefault="00326C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9A4098" w:rsidRDefault="000A60E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26CA5" w:rsidP="009A4098" w:rsidRDefault="00326C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323.337,79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6CA5" w:rsidP="009A4098" w:rsidRDefault="00326CA5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9A4098" w:rsidRDefault="000A60E8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26CA5" w:rsidP="009A4098" w:rsidRDefault="00326CA5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323.337,79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6CA5" w:rsidP="00112A32" w:rsidRDefault="00326C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26CA5" w:rsidP="00DF46CD" w:rsidRDefault="00326CA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DF46CD" w:rsidRDefault="000A60E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6CA5" w:rsidP="00DF46CD" w:rsidRDefault="00DD7E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 kn</w:t>
            </w:r>
          </w:p>
        </w:tc>
      </w:tr>
      <w:tr w:rsidRPr="00A87074" w:rsidR="00DD7ED4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112A32" w:rsidRDefault="00DD7ED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DD7ED4" w:rsidR="00DD7ED4" w:rsidP="00DF46CD" w:rsidRDefault="00DD7E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D7ED4"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="00DD7ED4" w:rsidP="00DF46CD" w:rsidRDefault="00DD7E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D7ED4">
              <w:rPr>
                <w:rFonts w:cs="Times New Roman"/>
                <w:bCs/>
                <w:sz w:val="22"/>
                <w:szCs w:val="22"/>
              </w:rPr>
              <w:t>Zagreb, Ulica grada Vukovara 220</w:t>
            </w:r>
          </w:p>
          <w:p w:rsidRPr="00DD7ED4" w:rsidR="000A60E8" w:rsidP="00DF46CD" w:rsidRDefault="000A60E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317F3F" w:rsidRDefault="00DD7E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112A32" w:rsidRDefault="008B15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</w:t>
            </w:r>
          </w:p>
          <w:p w:rsidR="00DD7ED4" w:rsidP="00112A32" w:rsidRDefault="00DD7E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9A4098" w:rsidRDefault="00DD7ED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9A4098" w:rsidRDefault="000A60E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DD7ED4" w:rsidP="009A4098" w:rsidRDefault="00DD7ED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1.986,85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9A4098" w:rsidRDefault="00DD7ED4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0A60E8" w:rsidP="009A4098" w:rsidRDefault="000A60E8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DD7ED4" w:rsidP="009A4098" w:rsidRDefault="00DD7ED4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1.986,85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DD7ED4" w:rsidP="00112A32" w:rsidRDefault="00DD7E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DD7ED4" w:rsidP="00DF46CD" w:rsidRDefault="00DD7E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Pr="00A87074" w:rsidR="00DD7ED4" w:rsidTr="00B87745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112A32" w:rsidRDefault="00DD7ED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15.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DF46CD" w:rsidRDefault="00DD7E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D7ED4">
              <w:rPr>
                <w:rFonts w:cs="Times New Roman"/>
                <w:bCs/>
                <w:sz w:val="22"/>
                <w:szCs w:val="22"/>
              </w:rPr>
              <w:t>Filip Pribilović</w:t>
            </w:r>
          </w:p>
          <w:p w:rsidRPr="00DD7ED4" w:rsidR="00DD7ED4" w:rsidP="00DF46CD" w:rsidRDefault="00DD7E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Medvedgradska 32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317F3F" w:rsidRDefault="00DD7E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72026654681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112A32" w:rsidRDefault="008B15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Plaćeni porez</w:t>
            </w:r>
          </w:p>
          <w:p w:rsidR="008B156E" w:rsidP="00112A32" w:rsidRDefault="008B15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Podmirenje za treće osobe – otkup stana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9A4098" w:rsidRDefault="00DD7ED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8B156E" w:rsidP="009A4098" w:rsidRDefault="008B156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8B156E" w:rsidP="009A4098" w:rsidRDefault="008B156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8B156E" w:rsidP="009A4098" w:rsidRDefault="008B156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8B156E" w:rsidP="009A4098" w:rsidRDefault="008B156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8B156E" w:rsidP="009A4098" w:rsidRDefault="008B156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8B156E" w:rsidP="009A4098" w:rsidRDefault="008B156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DD7ED4" w:rsidP="009A4098" w:rsidRDefault="00DD7ED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289.451,50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9A4098" w:rsidRDefault="00DD7ED4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DD7ED4" w:rsidP="009A4098" w:rsidRDefault="00DD7ED4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7ED4" w:rsidP="008B156E" w:rsidRDefault="008B156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289.451,50 kn</w:t>
            </w:r>
          </w:p>
          <w:p w:rsidRPr="00A87074" w:rsidR="008B156E" w:rsidP="008B156E" w:rsidRDefault="008B15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Plaćeni porez je osobna obveza, a ostali dio prijave nije obrazložen i nisu dostavljeni dokazi iz kojih proizlazi obveza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DD7ED4" w:rsidP="00DF46CD" w:rsidRDefault="00AF265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 kn</w:t>
            </w:r>
          </w:p>
        </w:tc>
      </w:tr>
      <w:tr w:rsidRPr="00A87074" w:rsidR="00B87745" w:rsidTr="009F13AB">
        <w:trPr>
          <w:trHeight w:val="458"/>
        </w:trPr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F845B6" w:rsidP="00F845B6" w:rsidRDefault="00F845B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13AB" w:rsidP="00F845B6" w:rsidRDefault="009F13A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Pr="00FA054D" w:rsidR="00F845B6" w:rsidP="00F845B6" w:rsidRDefault="00F845B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</w:t>
            </w:r>
            <w:r w:rsidR="00F173F5">
              <w:rPr>
                <w:rFonts w:cs="Times New Roman"/>
                <w:b/>
                <w:bCs/>
                <w:sz w:val="22"/>
                <w:szCs w:val="22"/>
              </w:rPr>
              <w:t>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F845B6" w:rsidP="00F845B6" w:rsidRDefault="00F845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F845B6" w:rsidP="00F845B6" w:rsidRDefault="00F845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5B6" w:rsidP="009A4098" w:rsidRDefault="00F845B6">
            <w:pPr>
              <w:jc w:val="right"/>
              <w:rPr>
                <w:rFonts w:cs="Times New Roman"/>
                <w:b/>
                <w:color w:val="000000"/>
                <w:sz w:val="22"/>
                <w:szCs w:val="22"/>
              </w:rPr>
            </w:pPr>
          </w:p>
          <w:p w:rsidRPr="00DD7ED4" w:rsidR="00DD7ED4" w:rsidP="000A60E8" w:rsidRDefault="00DD7ED4">
            <w:pPr>
              <w:jc w:val="righ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DD7ED4">
              <w:rPr>
                <w:rFonts w:cs="Times New Roman"/>
                <w:b/>
                <w:color w:val="000000"/>
                <w:sz w:val="22"/>
                <w:szCs w:val="22"/>
              </w:rPr>
              <w:t>13.215.812,8</w:t>
            </w:r>
            <w:r w:rsidR="000A60E8">
              <w:rPr>
                <w:rFonts w:cs="Times New Roman"/>
                <w:b/>
                <w:color w:val="000000"/>
                <w:sz w:val="22"/>
                <w:szCs w:val="22"/>
              </w:rPr>
              <w:t>3</w:t>
            </w:r>
            <w:r w:rsidRPr="00DD7ED4">
              <w:rPr>
                <w:rFonts w:cs="Times New Roman"/>
                <w:b/>
                <w:color w:val="000000"/>
                <w:sz w:val="22"/>
                <w:szCs w:val="22"/>
              </w:rPr>
              <w:t xml:space="preserve"> kn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5B6" w:rsidP="00F845B6" w:rsidRDefault="00F845B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Pr="008B156E" w:rsidR="00DD7ED4" w:rsidP="000A60E8" w:rsidRDefault="008B156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B156E">
              <w:rPr>
                <w:rFonts w:cs="Times New Roman"/>
                <w:b/>
                <w:color w:val="000000"/>
                <w:sz w:val="22"/>
                <w:szCs w:val="22"/>
              </w:rPr>
              <w:t>12.926.361,3</w:t>
            </w:r>
            <w:r w:rsidR="000A60E8">
              <w:rPr>
                <w:rFonts w:cs="Times New Roman"/>
                <w:b/>
                <w:color w:val="000000"/>
                <w:sz w:val="22"/>
                <w:szCs w:val="22"/>
              </w:rPr>
              <w:t>3</w:t>
            </w:r>
            <w:r w:rsidRPr="008B156E" w:rsidR="00DD7ED4">
              <w:rPr>
                <w:rFonts w:cs="Times New Roman"/>
                <w:b/>
                <w:color w:val="000000"/>
                <w:sz w:val="22"/>
                <w:szCs w:val="22"/>
              </w:rPr>
              <w:t>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156E" w:rsidP="00401B43" w:rsidRDefault="008B156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Pr="00401B43" w:rsidR="00F845B6" w:rsidP="00401B43" w:rsidRDefault="008B156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289.451,50 kn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Pr="00A87074" w:rsidR="00F845B6" w:rsidP="00F845B6" w:rsidRDefault="00F845B6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="00EE63FF" w:rsidP="00BE4629" w:rsidRDefault="00EE63FF">
      <w:pPr>
        <w:pStyle w:val="Standard"/>
        <w:tabs>
          <w:tab w:val="left" w:pos="4005"/>
        </w:tabs>
        <w:rPr>
          <w:rFonts w:cs="Times New Roman"/>
          <w:bCs/>
          <w:sz w:val="22"/>
          <w:szCs w:val="22"/>
        </w:rPr>
      </w:pPr>
    </w:p>
    <w:p w:rsidR="00DD7ED4" w:rsidP="00BE4629" w:rsidRDefault="00DD7ED4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227438" w:rsidP="00BE4629" w:rsidRDefault="00227438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BE4629" w:rsidP="00BE4629" w:rsidRDefault="00BE4629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Tablica razlučnih prava</w:t>
      </w:r>
    </w:p>
    <w:p w:rsidRPr="00EE63FF" w:rsidR="005E5294" w:rsidP="00BE4629" w:rsidRDefault="005E5294">
      <w:pPr>
        <w:pStyle w:val="Standard"/>
        <w:tabs>
          <w:tab w:val="left" w:pos="4005"/>
        </w:tabs>
        <w:rPr>
          <w:rFonts w:cs="Times New Roman"/>
          <w:sz w:val="22"/>
          <w:szCs w:val="22"/>
        </w:rPr>
      </w:pPr>
    </w:p>
    <w:tbl>
      <w:tblPr>
        <w:tblW w:w="15545" w:type="dxa"/>
        <w:tblInd w:w="-39" w:type="dxa"/>
        <w:tblLayout w:type="fixed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542"/>
        <w:gridCol w:w="3096"/>
        <w:gridCol w:w="1418"/>
        <w:gridCol w:w="1701"/>
        <w:gridCol w:w="1984"/>
        <w:gridCol w:w="3119"/>
        <w:gridCol w:w="3685"/>
      </w:tblGrid>
      <w:tr w:rsidRPr="00A87074" w:rsidR="008108C0" w:rsidTr="00AA495F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55144E" w:rsidRDefault="008108C0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w="30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55144E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Razlučni vjerovnik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55144E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55144E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Javna knjiga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55144E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Iznos tražbine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55144E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Pravni osnov razlučnog prava</w:t>
            </w:r>
          </w:p>
        </w:tc>
        <w:tc>
          <w:tcPr>
            <w:tcW w:w="36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55144E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Dio imovine na koje se odnosi razlučno pravo</w:t>
            </w:r>
          </w:p>
        </w:tc>
      </w:tr>
      <w:tr w:rsidRPr="00A87074" w:rsidR="008108C0" w:rsidTr="00AA495F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55144E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0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08C0" w:rsidP="0055144E" w:rsidRDefault="00AA495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HRVATSKA</w:t>
            </w:r>
          </w:p>
          <w:p w:rsidR="002D4C71" w:rsidP="0055144E" w:rsidRDefault="002D4C71">
            <w:pPr>
              <w:pStyle w:val="TableContents"/>
              <w:rPr>
                <w:sz w:val="22"/>
                <w:szCs w:val="22"/>
              </w:rPr>
            </w:pPr>
          </w:p>
          <w:p w:rsidRPr="00244994" w:rsidR="002D4C71" w:rsidP="0055144E" w:rsidRDefault="002D4C7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55144E" w:rsidRDefault="00AA49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52634238587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55144E" w:rsidRDefault="00AA495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Zemljišne knjige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244994" w:rsidR="008108C0" w:rsidP="00AA495F" w:rsidRDefault="00AA495F">
            <w:pPr>
              <w:ind w:left="-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108.534.600,00 HRD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08C0" w:rsidP="00532C0D" w:rsidRDefault="00AA495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kupoprodaji stana na kojem postoji stanarsko pravo</w:t>
            </w:r>
          </w:p>
          <w:p w:rsidRPr="00C00E8E" w:rsidR="00AA495F" w:rsidP="00532C0D" w:rsidRDefault="00AA495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544475" w:rsidP="00AA495F" w:rsidRDefault="00AA49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upisano</w:t>
            </w:r>
            <w:r w:rsidR="004A7850">
              <w:rPr>
                <w:rFonts w:cs="Times New Roman"/>
                <w:bCs/>
                <w:sz w:val="22"/>
                <w:szCs w:val="22"/>
              </w:rPr>
              <w:t xml:space="preserve"> u KPU</w:t>
            </w:r>
            <w:r>
              <w:rPr>
                <w:rFonts w:cs="Times New Roman"/>
                <w:bCs/>
                <w:sz w:val="22"/>
                <w:szCs w:val="22"/>
              </w:rPr>
              <w:t xml:space="preserve"> u zk.ul.2365 kat. čest. br. 1397/4  kod Općinskog građanskog suda u Zagrebu, Zemljišnoknjižni odjel Zagreb, stambena zgrada Medvedgradska 32, Zagreb, u naravi stan broj 1 u prizemlju, ukupne površine 61,25 m2</w:t>
            </w:r>
          </w:p>
        </w:tc>
      </w:tr>
      <w:tr w:rsidRPr="00A87074" w:rsidR="00321D5B" w:rsidTr="00AA495F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55144E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  <w:p w:rsidR="00321D5B" w:rsidP="0055144E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321D5B" w:rsidP="0055144E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DD7ED4" w:rsidR="00DD7ED4" w:rsidP="00DD7ED4" w:rsidRDefault="00DD7E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D7ED4">
              <w:rPr>
                <w:rFonts w:cs="Times New Roman"/>
                <w:bCs/>
                <w:sz w:val="22"/>
                <w:szCs w:val="22"/>
              </w:rPr>
              <w:t>ERSTE&amp;STEIERMARKISCHE BANK d.d.</w:t>
            </w:r>
          </w:p>
          <w:p w:rsidR="00F80B7D" w:rsidP="00DD7ED4" w:rsidRDefault="00DD7ED4">
            <w:pPr>
              <w:pStyle w:val="TableContents"/>
              <w:rPr>
                <w:sz w:val="22"/>
                <w:szCs w:val="22"/>
              </w:rPr>
            </w:pPr>
            <w:r w:rsidRPr="00DD7ED4">
              <w:rPr>
                <w:rFonts w:cs="Times New Roman"/>
                <w:bCs/>
                <w:sz w:val="22"/>
                <w:szCs w:val="22"/>
              </w:rPr>
              <w:t>Rijeka, Jadranski trg 3a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55144E" w:rsidRDefault="00DD7E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23057039320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55144E" w:rsidRDefault="00AA495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Zemljišne knjige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4C39" w:rsidP="00EE63FF" w:rsidRDefault="00AA495F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42.000,00 EUR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AA495F" w:rsidRDefault="00AA49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Ugovor o kreditu</w:t>
            </w:r>
          </w:p>
        </w:tc>
        <w:tc>
          <w:tcPr>
            <w:tcW w:w="36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9747D8" w:rsidRDefault="00AA49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upisano</w:t>
            </w:r>
            <w:r w:rsidR="004A7850">
              <w:rPr>
                <w:rFonts w:cs="Times New Roman"/>
                <w:bCs/>
                <w:sz w:val="22"/>
                <w:szCs w:val="22"/>
              </w:rPr>
              <w:t xml:space="preserve"> u KPU</w:t>
            </w:r>
            <w:r>
              <w:rPr>
                <w:rFonts w:cs="Times New Roman"/>
                <w:bCs/>
                <w:sz w:val="22"/>
                <w:szCs w:val="22"/>
              </w:rPr>
              <w:t xml:space="preserve"> u zk.ul.2365 kat. čest. br. 1397/4  kod Općinskog građanskog suda u Zagrebu, Zemljišnoknjižni odjel Zagreb, stambena zgrada Medvedgradska 32, Zagreb, u naravi stan broj 1 u prizemlju, ukupne površine 61,25 m2</w:t>
            </w:r>
          </w:p>
        </w:tc>
      </w:tr>
    </w:tbl>
    <w:p w:rsidR="00BE4629" w:rsidP="00BE4629" w:rsidRDefault="00BE4629">
      <w:pPr>
        <w:pStyle w:val="TableContents"/>
        <w:rPr>
          <w:rFonts w:cs="Times New Roman"/>
          <w:bCs/>
          <w:sz w:val="22"/>
          <w:szCs w:val="22"/>
        </w:rPr>
      </w:pPr>
    </w:p>
    <w:p w:rsidR="00E46D32" w:rsidP="00BE4629" w:rsidRDefault="00E46D32">
      <w:pPr>
        <w:rPr>
          <w:rFonts w:cs="Times New Roman"/>
          <w:bCs/>
          <w:sz w:val="22"/>
          <w:szCs w:val="22"/>
        </w:rPr>
      </w:pPr>
    </w:p>
    <w:p w:rsidRPr="00A87074" w:rsidR="00BE4629" w:rsidP="00BE4629" w:rsidRDefault="00BE4629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>
        <w:rPr>
          <w:rFonts w:cs="Times New Roman"/>
          <w:bCs/>
          <w:sz w:val="22"/>
          <w:szCs w:val="22"/>
        </w:rPr>
        <w:t xml:space="preserve"> </w:t>
      </w:r>
      <w:r w:rsidR="00507CF5">
        <w:rPr>
          <w:rFonts w:cs="Times New Roman"/>
          <w:bCs/>
          <w:sz w:val="22"/>
          <w:szCs w:val="22"/>
        </w:rPr>
        <w:t>25.09</w:t>
      </w:r>
      <w:r w:rsidR="00322C84">
        <w:rPr>
          <w:rFonts w:cs="Times New Roman"/>
          <w:bCs/>
          <w:sz w:val="22"/>
          <w:szCs w:val="22"/>
        </w:rPr>
        <w:t>.2019.</w:t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>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 w:rsidR="000A60E8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>Stečajni upravitelj</w:t>
      </w:r>
    </w:p>
    <w:p w:rsidRPr="00783A8C" w:rsidR="00BE4629" w:rsidP="00BE4629" w:rsidRDefault="00BE4629">
      <w:pPr>
        <w:rPr>
          <w:rFonts w:eastAsia="Times New Roman" w:cs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="000A60E8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>Ante Jukić,dipl.iur</w:t>
      </w:r>
    </w:p>
    <w:p w:rsidR="00BE4629" w:rsidP="009A5D24" w:rsidRDefault="00BE4629">
      <w:pPr>
        <w:rPr>
          <w:rFonts w:cs="Times New Roman"/>
          <w:bCs/>
          <w:sz w:val="22"/>
          <w:szCs w:val="22"/>
        </w:rPr>
      </w:pPr>
    </w:p>
    <w:sectPr w:rsidR="00BE4629" w:rsidSect="00EE63FF">
      <w:headerReference w:type="default" r:id="rId10"/>
      <w:pgSz w:w="16837" w:h="11905" w:orient="landscape"/>
      <w:pgMar w:top="426" w:right="720" w:bottom="426" w:left="720" w:header="720" w:footer="720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6C6D" w:rsidRDefault="00E06C6D">
      <w:r>
        <w:separator/>
      </w:r>
    </w:p>
  </w:endnote>
  <w:endnote w:type="continuationSeparator" w:id="0">
    <w:p w:rsidR="00E06C6D" w:rsidRDefault="00E06C6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6C6D" w:rsidRDefault="00E06C6D">
      <w:r>
        <w:rPr>
          <w:color w:val="000000"/>
        </w:rPr>
        <w:separator/>
      </w:r>
    </w:p>
  </w:footnote>
  <w:footnote w:type="continuationSeparator" w:id="0">
    <w:p w:rsidR="00E06C6D" w:rsidRDefault="00E06C6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7BBA" w:rsidP="006416F9" w:rsidRDefault="004D7BBA">
    <w:pPr>
      <w:pStyle w:val="Zaglavlje"/>
      <w:tabs>
        <w:tab w:val="clear" w:pos="4536"/>
        <w:tab w:val="clear" w:pos="9072"/>
        <w:tab w:val="left" w:pos="1032"/>
      </w:tabs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ilvl="0" w:tplc="6E38E2A4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B5339A"/>
    <w:multiLevelType w:val="hybridMultilevel"/>
    <w:tmpl w:val="3F760D2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202E6"/>
    <w:multiLevelType w:val="hybridMultilevel"/>
    <w:tmpl w:val="B8226B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90254"/>
    <w:multiLevelType w:val="hybridMultilevel"/>
    <w:tmpl w:val="D88875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768F2"/>
    <w:multiLevelType w:val="hybridMultilevel"/>
    <w:tmpl w:val="BB2AC640"/>
    <w:lvl w:ilvl="0" w:tplc="13C0F2E4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5C33EAA"/>
    <w:multiLevelType w:val="hybridMultilevel"/>
    <w:tmpl w:val="94F4BB5A"/>
    <w:lvl w:ilvl="0" w:tplc="8ECA45C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009391F"/>
    <w:multiLevelType w:val="hybridMultilevel"/>
    <w:tmpl w:val="524EEC44"/>
    <w:lvl w:ilvl="0" w:tplc="22883D98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D5E715C"/>
    <w:multiLevelType w:val="hybridMultilevel"/>
    <w:tmpl w:val="CA9083E4"/>
    <w:lvl w:ilvl="0" w:tplc="1EA27ADC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9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49"/>
    <w:rsid w:val="0000238C"/>
    <w:rsid w:val="000028EE"/>
    <w:rsid w:val="0000772A"/>
    <w:rsid w:val="00013757"/>
    <w:rsid w:val="00013A41"/>
    <w:rsid w:val="00013E3F"/>
    <w:rsid w:val="0001511B"/>
    <w:rsid w:val="00015FD1"/>
    <w:rsid w:val="00030B5E"/>
    <w:rsid w:val="0003295E"/>
    <w:rsid w:val="00043E19"/>
    <w:rsid w:val="0005288A"/>
    <w:rsid w:val="000551B0"/>
    <w:rsid w:val="00057967"/>
    <w:rsid w:val="000645A8"/>
    <w:rsid w:val="00065861"/>
    <w:rsid w:val="000668E7"/>
    <w:rsid w:val="00066C7F"/>
    <w:rsid w:val="00070876"/>
    <w:rsid w:val="000716B0"/>
    <w:rsid w:val="00072598"/>
    <w:rsid w:val="000821A8"/>
    <w:rsid w:val="00084DA4"/>
    <w:rsid w:val="000879C0"/>
    <w:rsid w:val="00091201"/>
    <w:rsid w:val="00093C8A"/>
    <w:rsid w:val="000A21C7"/>
    <w:rsid w:val="000A2342"/>
    <w:rsid w:val="000A60E8"/>
    <w:rsid w:val="000A72D5"/>
    <w:rsid w:val="000B0CAC"/>
    <w:rsid w:val="000B1897"/>
    <w:rsid w:val="000B56E0"/>
    <w:rsid w:val="000C55FB"/>
    <w:rsid w:val="000C59BF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023"/>
    <w:rsid w:val="001118B1"/>
    <w:rsid w:val="001125D8"/>
    <w:rsid w:val="00112A32"/>
    <w:rsid w:val="00115C2F"/>
    <w:rsid w:val="00117F35"/>
    <w:rsid w:val="00120D9A"/>
    <w:rsid w:val="00121B56"/>
    <w:rsid w:val="00125A08"/>
    <w:rsid w:val="00130365"/>
    <w:rsid w:val="00134018"/>
    <w:rsid w:val="00134B8D"/>
    <w:rsid w:val="00136A46"/>
    <w:rsid w:val="0013722F"/>
    <w:rsid w:val="00141225"/>
    <w:rsid w:val="00142FC2"/>
    <w:rsid w:val="0014785E"/>
    <w:rsid w:val="00154D8E"/>
    <w:rsid w:val="00154F1F"/>
    <w:rsid w:val="00155728"/>
    <w:rsid w:val="00157A2E"/>
    <w:rsid w:val="00157F59"/>
    <w:rsid w:val="00162B76"/>
    <w:rsid w:val="00163A93"/>
    <w:rsid w:val="00163CC6"/>
    <w:rsid w:val="001718B5"/>
    <w:rsid w:val="0017209C"/>
    <w:rsid w:val="00177A3E"/>
    <w:rsid w:val="00180FCF"/>
    <w:rsid w:val="0018232B"/>
    <w:rsid w:val="00182AFC"/>
    <w:rsid w:val="001845A1"/>
    <w:rsid w:val="0019190E"/>
    <w:rsid w:val="001922E1"/>
    <w:rsid w:val="00194403"/>
    <w:rsid w:val="001A03A6"/>
    <w:rsid w:val="001A1BAA"/>
    <w:rsid w:val="001A3E9B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22BC"/>
    <w:rsid w:val="001E474D"/>
    <w:rsid w:val="001E6026"/>
    <w:rsid w:val="001F13A3"/>
    <w:rsid w:val="001F166B"/>
    <w:rsid w:val="001F238E"/>
    <w:rsid w:val="001F2B3A"/>
    <w:rsid w:val="001F49C4"/>
    <w:rsid w:val="001F6B18"/>
    <w:rsid w:val="0020115D"/>
    <w:rsid w:val="0020206D"/>
    <w:rsid w:val="00202E9E"/>
    <w:rsid w:val="00202F60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27438"/>
    <w:rsid w:val="0023141C"/>
    <w:rsid w:val="002323E4"/>
    <w:rsid w:val="00232DCF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AFA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7442"/>
    <w:rsid w:val="002B1738"/>
    <w:rsid w:val="002B598F"/>
    <w:rsid w:val="002B66A4"/>
    <w:rsid w:val="002B7A09"/>
    <w:rsid w:val="002B7B25"/>
    <w:rsid w:val="002C0907"/>
    <w:rsid w:val="002C1016"/>
    <w:rsid w:val="002C1752"/>
    <w:rsid w:val="002C1EF1"/>
    <w:rsid w:val="002C7F3A"/>
    <w:rsid w:val="002D4C71"/>
    <w:rsid w:val="002E1114"/>
    <w:rsid w:val="002E48A6"/>
    <w:rsid w:val="002E5734"/>
    <w:rsid w:val="002E66A4"/>
    <w:rsid w:val="002E66DE"/>
    <w:rsid w:val="002F0D1B"/>
    <w:rsid w:val="002F39E1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1D5B"/>
    <w:rsid w:val="00322C84"/>
    <w:rsid w:val="0032383D"/>
    <w:rsid w:val="00323A99"/>
    <w:rsid w:val="00325418"/>
    <w:rsid w:val="00326CA5"/>
    <w:rsid w:val="00332B1C"/>
    <w:rsid w:val="00341912"/>
    <w:rsid w:val="00342EC5"/>
    <w:rsid w:val="00344C18"/>
    <w:rsid w:val="00350E6E"/>
    <w:rsid w:val="0035427B"/>
    <w:rsid w:val="00354CA4"/>
    <w:rsid w:val="00364631"/>
    <w:rsid w:val="00365F9A"/>
    <w:rsid w:val="003661D6"/>
    <w:rsid w:val="0037038C"/>
    <w:rsid w:val="0037284C"/>
    <w:rsid w:val="00375953"/>
    <w:rsid w:val="00380D69"/>
    <w:rsid w:val="00381760"/>
    <w:rsid w:val="0038177B"/>
    <w:rsid w:val="00381DBD"/>
    <w:rsid w:val="00382A89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0653"/>
    <w:rsid w:val="00432D10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0F0"/>
    <w:rsid w:val="00452E1F"/>
    <w:rsid w:val="00454C03"/>
    <w:rsid w:val="0045612B"/>
    <w:rsid w:val="00456CE2"/>
    <w:rsid w:val="004570D1"/>
    <w:rsid w:val="00463381"/>
    <w:rsid w:val="0046338D"/>
    <w:rsid w:val="00464E49"/>
    <w:rsid w:val="00466FDC"/>
    <w:rsid w:val="00467379"/>
    <w:rsid w:val="00467803"/>
    <w:rsid w:val="0047079F"/>
    <w:rsid w:val="00471330"/>
    <w:rsid w:val="00471550"/>
    <w:rsid w:val="004743BE"/>
    <w:rsid w:val="00482DC0"/>
    <w:rsid w:val="00483774"/>
    <w:rsid w:val="00485847"/>
    <w:rsid w:val="004900D7"/>
    <w:rsid w:val="0049116F"/>
    <w:rsid w:val="00494970"/>
    <w:rsid w:val="00497125"/>
    <w:rsid w:val="0049778D"/>
    <w:rsid w:val="00497C0E"/>
    <w:rsid w:val="004A3D86"/>
    <w:rsid w:val="004A7850"/>
    <w:rsid w:val="004B31FA"/>
    <w:rsid w:val="004B49F4"/>
    <w:rsid w:val="004B6381"/>
    <w:rsid w:val="004B64C7"/>
    <w:rsid w:val="004B7EEF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07CF5"/>
    <w:rsid w:val="0051221D"/>
    <w:rsid w:val="00512AC5"/>
    <w:rsid w:val="00513A1A"/>
    <w:rsid w:val="00516A08"/>
    <w:rsid w:val="00521020"/>
    <w:rsid w:val="005229C1"/>
    <w:rsid w:val="005230D8"/>
    <w:rsid w:val="00524EC7"/>
    <w:rsid w:val="0053297D"/>
    <w:rsid w:val="00532C0D"/>
    <w:rsid w:val="005337C1"/>
    <w:rsid w:val="0053573F"/>
    <w:rsid w:val="00536874"/>
    <w:rsid w:val="00536DCB"/>
    <w:rsid w:val="00537A22"/>
    <w:rsid w:val="005400B9"/>
    <w:rsid w:val="00540229"/>
    <w:rsid w:val="00541072"/>
    <w:rsid w:val="00544475"/>
    <w:rsid w:val="005466C1"/>
    <w:rsid w:val="0054766D"/>
    <w:rsid w:val="0055144E"/>
    <w:rsid w:val="00556096"/>
    <w:rsid w:val="005565BB"/>
    <w:rsid w:val="005575B4"/>
    <w:rsid w:val="005621CC"/>
    <w:rsid w:val="005641BC"/>
    <w:rsid w:val="00565442"/>
    <w:rsid w:val="00566DFC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3857"/>
    <w:rsid w:val="00586201"/>
    <w:rsid w:val="005919BA"/>
    <w:rsid w:val="00593040"/>
    <w:rsid w:val="00593C0A"/>
    <w:rsid w:val="005964EF"/>
    <w:rsid w:val="005A1311"/>
    <w:rsid w:val="005A1488"/>
    <w:rsid w:val="005A1B76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2303"/>
    <w:rsid w:val="005D53AE"/>
    <w:rsid w:val="005D6493"/>
    <w:rsid w:val="005E32EE"/>
    <w:rsid w:val="005E3D3F"/>
    <w:rsid w:val="005E4B3C"/>
    <w:rsid w:val="005E5294"/>
    <w:rsid w:val="005E5A7E"/>
    <w:rsid w:val="005E74E0"/>
    <w:rsid w:val="005F11D0"/>
    <w:rsid w:val="005F1E08"/>
    <w:rsid w:val="005F2DBE"/>
    <w:rsid w:val="005F3730"/>
    <w:rsid w:val="005F4023"/>
    <w:rsid w:val="005F6D6D"/>
    <w:rsid w:val="00601336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55C4A"/>
    <w:rsid w:val="0065605E"/>
    <w:rsid w:val="00660C7D"/>
    <w:rsid w:val="0066135E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021"/>
    <w:rsid w:val="00682354"/>
    <w:rsid w:val="00682A0F"/>
    <w:rsid w:val="006833BC"/>
    <w:rsid w:val="00693124"/>
    <w:rsid w:val="0069388A"/>
    <w:rsid w:val="006948FB"/>
    <w:rsid w:val="00695FB4"/>
    <w:rsid w:val="00697C6B"/>
    <w:rsid w:val="006A139F"/>
    <w:rsid w:val="006A2B06"/>
    <w:rsid w:val="006A74AC"/>
    <w:rsid w:val="006A74B7"/>
    <w:rsid w:val="006B0A9D"/>
    <w:rsid w:val="006B0D75"/>
    <w:rsid w:val="006B7A78"/>
    <w:rsid w:val="006C340B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6F6949"/>
    <w:rsid w:val="006F7129"/>
    <w:rsid w:val="00700243"/>
    <w:rsid w:val="00702D64"/>
    <w:rsid w:val="00703509"/>
    <w:rsid w:val="00704929"/>
    <w:rsid w:val="00705A13"/>
    <w:rsid w:val="00705BD6"/>
    <w:rsid w:val="00707918"/>
    <w:rsid w:val="00710541"/>
    <w:rsid w:val="00712509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267E"/>
    <w:rsid w:val="007670B2"/>
    <w:rsid w:val="007716D9"/>
    <w:rsid w:val="007749E0"/>
    <w:rsid w:val="00774F56"/>
    <w:rsid w:val="00775B0D"/>
    <w:rsid w:val="007804F7"/>
    <w:rsid w:val="00783A8C"/>
    <w:rsid w:val="00785786"/>
    <w:rsid w:val="00787A48"/>
    <w:rsid w:val="007908F4"/>
    <w:rsid w:val="00792913"/>
    <w:rsid w:val="00793EA2"/>
    <w:rsid w:val="0079556C"/>
    <w:rsid w:val="007960D2"/>
    <w:rsid w:val="00796851"/>
    <w:rsid w:val="007A3D74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C6EEC"/>
    <w:rsid w:val="007D076B"/>
    <w:rsid w:val="007D2AA6"/>
    <w:rsid w:val="007D3BF5"/>
    <w:rsid w:val="007D3CB3"/>
    <w:rsid w:val="007D5206"/>
    <w:rsid w:val="007D58F8"/>
    <w:rsid w:val="007D5B78"/>
    <w:rsid w:val="007D5DD2"/>
    <w:rsid w:val="007D6B3E"/>
    <w:rsid w:val="007E0342"/>
    <w:rsid w:val="007E0789"/>
    <w:rsid w:val="007E1C5A"/>
    <w:rsid w:val="007E37FC"/>
    <w:rsid w:val="007E5244"/>
    <w:rsid w:val="007F02FF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08C0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1C69"/>
    <w:rsid w:val="008324F5"/>
    <w:rsid w:val="008338E6"/>
    <w:rsid w:val="008345DD"/>
    <w:rsid w:val="00840F23"/>
    <w:rsid w:val="008416D6"/>
    <w:rsid w:val="00843448"/>
    <w:rsid w:val="00844E74"/>
    <w:rsid w:val="0084565E"/>
    <w:rsid w:val="008462BC"/>
    <w:rsid w:val="00846960"/>
    <w:rsid w:val="0084718D"/>
    <w:rsid w:val="00851337"/>
    <w:rsid w:val="008548B8"/>
    <w:rsid w:val="008572F5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156E"/>
    <w:rsid w:val="008B34A8"/>
    <w:rsid w:val="008B4847"/>
    <w:rsid w:val="008C2E53"/>
    <w:rsid w:val="008D064B"/>
    <w:rsid w:val="008D1AD3"/>
    <w:rsid w:val="008E1942"/>
    <w:rsid w:val="008E6737"/>
    <w:rsid w:val="008E6E39"/>
    <w:rsid w:val="008F1AE1"/>
    <w:rsid w:val="008F3A7F"/>
    <w:rsid w:val="008F77BB"/>
    <w:rsid w:val="00902365"/>
    <w:rsid w:val="0090723D"/>
    <w:rsid w:val="0091070F"/>
    <w:rsid w:val="00910C3A"/>
    <w:rsid w:val="00911CD8"/>
    <w:rsid w:val="009175FD"/>
    <w:rsid w:val="00917CAD"/>
    <w:rsid w:val="009203DC"/>
    <w:rsid w:val="00920A11"/>
    <w:rsid w:val="00921397"/>
    <w:rsid w:val="00923902"/>
    <w:rsid w:val="00926A93"/>
    <w:rsid w:val="00926B1D"/>
    <w:rsid w:val="00935DE2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4D8A"/>
    <w:rsid w:val="009663DA"/>
    <w:rsid w:val="009711F7"/>
    <w:rsid w:val="00971836"/>
    <w:rsid w:val="00971AB5"/>
    <w:rsid w:val="00974051"/>
    <w:rsid w:val="009747D8"/>
    <w:rsid w:val="00984ECB"/>
    <w:rsid w:val="00987CD0"/>
    <w:rsid w:val="00991C73"/>
    <w:rsid w:val="00994BF2"/>
    <w:rsid w:val="009A0719"/>
    <w:rsid w:val="009A4098"/>
    <w:rsid w:val="009A4937"/>
    <w:rsid w:val="009A5D24"/>
    <w:rsid w:val="009A5DBC"/>
    <w:rsid w:val="009B05E9"/>
    <w:rsid w:val="009B4AF1"/>
    <w:rsid w:val="009C19EF"/>
    <w:rsid w:val="009D0F92"/>
    <w:rsid w:val="009D2915"/>
    <w:rsid w:val="009D4A4B"/>
    <w:rsid w:val="009E1C71"/>
    <w:rsid w:val="009E470F"/>
    <w:rsid w:val="009F13AB"/>
    <w:rsid w:val="009F13F2"/>
    <w:rsid w:val="009F3AFE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1FB1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809AB"/>
    <w:rsid w:val="00A80BF4"/>
    <w:rsid w:val="00A87074"/>
    <w:rsid w:val="00AA06B9"/>
    <w:rsid w:val="00AA0D20"/>
    <w:rsid w:val="00AA194A"/>
    <w:rsid w:val="00AA40CB"/>
    <w:rsid w:val="00AA495F"/>
    <w:rsid w:val="00AA5A91"/>
    <w:rsid w:val="00AA5D75"/>
    <w:rsid w:val="00AA7E59"/>
    <w:rsid w:val="00AB0A17"/>
    <w:rsid w:val="00AB7713"/>
    <w:rsid w:val="00AB78E6"/>
    <w:rsid w:val="00AC0FD2"/>
    <w:rsid w:val="00AC14B2"/>
    <w:rsid w:val="00AC53C1"/>
    <w:rsid w:val="00AC5F1E"/>
    <w:rsid w:val="00AC6127"/>
    <w:rsid w:val="00AC77D3"/>
    <w:rsid w:val="00AD1E23"/>
    <w:rsid w:val="00AD4EF7"/>
    <w:rsid w:val="00AD6511"/>
    <w:rsid w:val="00AE041D"/>
    <w:rsid w:val="00AE065B"/>
    <w:rsid w:val="00AE2713"/>
    <w:rsid w:val="00AE2D5D"/>
    <w:rsid w:val="00AE3C04"/>
    <w:rsid w:val="00AE6515"/>
    <w:rsid w:val="00AE6D52"/>
    <w:rsid w:val="00AE7F7E"/>
    <w:rsid w:val="00AE7F83"/>
    <w:rsid w:val="00AF265D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E92"/>
    <w:rsid w:val="00B71F87"/>
    <w:rsid w:val="00B723FD"/>
    <w:rsid w:val="00B74C4E"/>
    <w:rsid w:val="00B75D11"/>
    <w:rsid w:val="00B76CAF"/>
    <w:rsid w:val="00B773FF"/>
    <w:rsid w:val="00B80963"/>
    <w:rsid w:val="00B811DF"/>
    <w:rsid w:val="00B8742B"/>
    <w:rsid w:val="00B87745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4629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219B"/>
    <w:rsid w:val="00C23299"/>
    <w:rsid w:val="00C2505A"/>
    <w:rsid w:val="00C274D8"/>
    <w:rsid w:val="00C27ED6"/>
    <w:rsid w:val="00C3241B"/>
    <w:rsid w:val="00C405D5"/>
    <w:rsid w:val="00C409DA"/>
    <w:rsid w:val="00C45410"/>
    <w:rsid w:val="00C456A2"/>
    <w:rsid w:val="00C45F21"/>
    <w:rsid w:val="00C503B2"/>
    <w:rsid w:val="00C5570B"/>
    <w:rsid w:val="00C670DF"/>
    <w:rsid w:val="00C72AF7"/>
    <w:rsid w:val="00C73CF5"/>
    <w:rsid w:val="00C74455"/>
    <w:rsid w:val="00C77D9C"/>
    <w:rsid w:val="00C8190F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B622B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1A6D"/>
    <w:rsid w:val="00CF2F42"/>
    <w:rsid w:val="00CF570F"/>
    <w:rsid w:val="00CF5C09"/>
    <w:rsid w:val="00CF7F64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0EB2"/>
    <w:rsid w:val="00D339D7"/>
    <w:rsid w:val="00D33D64"/>
    <w:rsid w:val="00D33FF1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50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36"/>
    <w:rsid w:val="00D7298A"/>
    <w:rsid w:val="00D7709E"/>
    <w:rsid w:val="00D77C22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0580"/>
    <w:rsid w:val="00DC6176"/>
    <w:rsid w:val="00DC726A"/>
    <w:rsid w:val="00DD37FA"/>
    <w:rsid w:val="00DD399D"/>
    <w:rsid w:val="00DD6C03"/>
    <w:rsid w:val="00DD6C33"/>
    <w:rsid w:val="00DD7ED4"/>
    <w:rsid w:val="00DE0679"/>
    <w:rsid w:val="00DE1264"/>
    <w:rsid w:val="00DE32E9"/>
    <w:rsid w:val="00DE5C72"/>
    <w:rsid w:val="00DE6053"/>
    <w:rsid w:val="00DF32BC"/>
    <w:rsid w:val="00DF46CD"/>
    <w:rsid w:val="00DF5F39"/>
    <w:rsid w:val="00DF794E"/>
    <w:rsid w:val="00E0059C"/>
    <w:rsid w:val="00E061A4"/>
    <w:rsid w:val="00E06AA2"/>
    <w:rsid w:val="00E06C6D"/>
    <w:rsid w:val="00E124BD"/>
    <w:rsid w:val="00E1284A"/>
    <w:rsid w:val="00E128EC"/>
    <w:rsid w:val="00E13329"/>
    <w:rsid w:val="00E136AB"/>
    <w:rsid w:val="00E14C39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46D32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16FB"/>
    <w:rsid w:val="00E82523"/>
    <w:rsid w:val="00E8260B"/>
    <w:rsid w:val="00E85A9A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C635F"/>
    <w:rsid w:val="00EC666D"/>
    <w:rsid w:val="00ED3BD5"/>
    <w:rsid w:val="00ED4FF6"/>
    <w:rsid w:val="00EE0E70"/>
    <w:rsid w:val="00EE171B"/>
    <w:rsid w:val="00EE2794"/>
    <w:rsid w:val="00EE2D32"/>
    <w:rsid w:val="00EE4AE6"/>
    <w:rsid w:val="00EE63FF"/>
    <w:rsid w:val="00EE68CB"/>
    <w:rsid w:val="00F00E79"/>
    <w:rsid w:val="00F0358A"/>
    <w:rsid w:val="00F03CA7"/>
    <w:rsid w:val="00F04404"/>
    <w:rsid w:val="00F05166"/>
    <w:rsid w:val="00F05702"/>
    <w:rsid w:val="00F06FA3"/>
    <w:rsid w:val="00F07DF2"/>
    <w:rsid w:val="00F1129B"/>
    <w:rsid w:val="00F1681E"/>
    <w:rsid w:val="00F173F5"/>
    <w:rsid w:val="00F317B6"/>
    <w:rsid w:val="00F32E99"/>
    <w:rsid w:val="00F374C0"/>
    <w:rsid w:val="00F3769C"/>
    <w:rsid w:val="00F376A6"/>
    <w:rsid w:val="00F37FC8"/>
    <w:rsid w:val="00F409B4"/>
    <w:rsid w:val="00F40C3F"/>
    <w:rsid w:val="00F4420B"/>
    <w:rsid w:val="00F45337"/>
    <w:rsid w:val="00F46692"/>
    <w:rsid w:val="00F46C64"/>
    <w:rsid w:val="00F51009"/>
    <w:rsid w:val="00F52106"/>
    <w:rsid w:val="00F54832"/>
    <w:rsid w:val="00F60B46"/>
    <w:rsid w:val="00F6458D"/>
    <w:rsid w:val="00F70E7C"/>
    <w:rsid w:val="00F71CCD"/>
    <w:rsid w:val="00F71DF9"/>
    <w:rsid w:val="00F72E7C"/>
    <w:rsid w:val="00F754C7"/>
    <w:rsid w:val="00F756B2"/>
    <w:rsid w:val="00F80A2D"/>
    <w:rsid w:val="00F80B7D"/>
    <w:rsid w:val="00F814E7"/>
    <w:rsid w:val="00F81537"/>
    <w:rsid w:val="00F8341B"/>
    <w:rsid w:val="00F845B6"/>
    <w:rsid w:val="00F853C1"/>
    <w:rsid w:val="00F855D7"/>
    <w:rsid w:val="00F86EF2"/>
    <w:rsid w:val="00F87655"/>
    <w:rsid w:val="00F91473"/>
    <w:rsid w:val="00F9482D"/>
    <w:rsid w:val="00F97241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486D"/>
    <w:rsid w:val="00FD7611"/>
    <w:rsid w:val="00FD77D1"/>
    <w:rsid w:val="00FE18DA"/>
    <w:rsid w:val="00FE2F52"/>
    <w:rsid w:val="00FE4D16"/>
    <w:rsid w:val="00FF33C6"/>
    <w:rsid w:val="00FF3F59"/>
    <w:rsid w:val="00FF549C"/>
    <w:rsid w:val="00FF5658"/>
    <w:rsid w:val="00FF7007"/>
    <w:rsid w:val="00FF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Lucida Sans Unicode" w:cs="Tahoma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" w:customStyle="true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type="paragraph" w:styleId="Textbody" w:customStyle="true">
    <w:name w:val="Text body"/>
    <w:basedOn w:val="Standard"/>
    <w:rsid w:val="00DE6053"/>
    <w:pPr>
      <w:spacing w:after="120"/>
    </w:pPr>
  </w:style>
  <w:style w:type="paragraph" w:styleId="Popis">
    <w:name w:val="List"/>
    <w:basedOn w:val="Textbody"/>
    <w:rsid w:val="00DE6053"/>
  </w:style>
  <w:style w:type="paragraph" w:styleId="TableContents" w:customStyle="true">
    <w:name w:val="Table Contents"/>
    <w:basedOn w:val="Standard"/>
    <w:rsid w:val="00DE6053"/>
    <w:pPr>
      <w:suppressLineNumbers/>
    </w:pPr>
  </w:style>
  <w:style w:type="paragraph" w:styleId="TableHeading" w:customStyle="true">
    <w:name w:val="Table Heading"/>
    <w:basedOn w:val="TableContents"/>
    <w:rsid w:val="00DE6053"/>
    <w:pPr>
      <w:jc w:val="center"/>
    </w:pPr>
    <w:rPr>
      <w:b/>
      <w:bCs/>
    </w:rPr>
  </w:style>
  <w:style w:type="paragraph" w:styleId="Opisslike">
    <w:name w:val="caption"/>
    <w:basedOn w:val="Standard"/>
    <w:qFormat/>
    <w:rsid w:val="00DE6053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DE6053"/>
    <w:pPr>
      <w:suppressLineNumbers/>
    </w:pPr>
  </w:style>
  <w:style w:type="paragraph" w:styleId="Naslov">
    <w:name w:val="Title"/>
    <w:basedOn w:val="Standard"/>
    <w:next w:val="Textbody"/>
    <w:qFormat/>
    <w:rsid w:val="00DE6053"/>
    <w:pPr>
      <w:keepNext/>
      <w:spacing w:before="240" w:after="120"/>
    </w:pPr>
    <w:rPr>
      <w:rFonts w:ascii="Arial" w:hAnsi="Arial"/>
      <w:sz w:val="28"/>
      <w:szCs w:val="28"/>
    </w:rPr>
  </w:style>
  <w:style w:type="paragraph" w:styleId="Podnaslov">
    <w:name w:val="Subtitle"/>
    <w:basedOn w:val="Naslov"/>
    <w:next w:val="Textbody"/>
    <w:qFormat/>
    <w:rsid w:val="00DE6053"/>
    <w:pPr>
      <w:jc w:val="center"/>
    </w:pPr>
    <w:rPr>
      <w:i/>
      <w:iCs/>
    </w:rPr>
  </w:style>
  <w:style w:type="character" w:styleId="BulletSymbols" w:customStyle="true">
    <w:name w:val="Bullet Symbols"/>
    <w:rsid w:val="00DE6053"/>
    <w:rPr>
      <w:rFonts w:ascii="StarSymbol" w:hAnsi="StarSymbol" w:eastAsia="StarSymbol" w:cs="StarSymbol"/>
      <w:sz w:val="18"/>
      <w:szCs w:val="1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1ADB"/>
    <w:rPr>
      <w:rFonts w:ascii="Tahoma" w:hAnsi="Tahoma" w:cs="Times New Roman"/>
      <w:sz w:val="16"/>
      <w:szCs w:val="16"/>
      <w:lang w:val="x-none" w:eastAsia="x-none"/>
    </w:rPr>
  </w:style>
  <w:style w:type="character" w:styleId="TekstbaloniaChar" w:customStyle="true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6416F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type="paragraph" w:styleId="Podnoje">
    <w:name w:val="footer"/>
    <w:basedOn w:val="Normal"/>
    <w:link w:val="PodnojeChar"/>
    <w:uiPriority w:val="99"/>
    <w:semiHidden/>
    <w:unhideWhenUsed/>
    <w:rsid w:val="006416F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type="paragraph" w:styleId="Bezproreda">
    <w:name w:val="No Spacing"/>
    <w:uiPriority w:val="99"/>
    <w:qFormat/>
    <w:rsid w:val="00516A08"/>
    <w:pPr>
      <w:spacing w:after="80"/>
    </w:pPr>
    <w:rPr>
      <w:rFonts w:ascii="Calibri" w:hAnsi="Calibri" w:eastAsia="Times New Roman" w:cs="Times New Roman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DC617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80B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0BF4"/>
    <w:rPr>
      <w:rFonts w:ascii="Times New Roman" w:hAnsi="Times New Roman" w:cs="Times New Roman"/>
      <w:b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0BF4"/>
    <w:rPr>
      <w:rFonts w:cs="Times New Roman"/>
      <w:b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0BF4"/>
    <w:rPr>
      <w:rFonts w:ascii="Times New Roman" w:hAnsi="Times New Roman" w:cs="Times New Roman"/>
      <w:b/>
      <w:bCs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0BF4"/>
    <w:rPr>
      <w:rFonts w:ascii="Times New Roman" w:hAnsi="Times New Roman" w:cs="Times New Roman"/>
      <w:b/>
      <w:bCs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cs="Times New Roman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68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097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0763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063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86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521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33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923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936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13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  <w:targetScreenSz w:val="800x600"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SudioniciListNaziv_1"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SudioniciListNaziv>
  <DomainObject.Predmet.SudioniciListAdressOIB>
    <izvorni_sadrzaj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izvorni_sadrzaj>
    <derivirana_varijabla naziv="DomainObject.Predmet.SudioniciListAdressOIB_1"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85821130368</item>
      <item>, OIB null</item>
      <item>, OIB 18683136487</item>
      <item>, OIB 02945411365</item>
      <item>, OIB 95898073413</item>
      <item>, OIB 43668676136</item>
    </izvorni_sadrzaj>
    <derivirana_varijabla naziv="DomainObject.Predmet.SudioniciListNazivOIB_1">
      <item>, OIB 48162065212</item>
      <item>, OIB 85821130368</item>
      <item>, OIB null</item>
      <item>, OIB 18683136487</item>
      <item>, OIB 02945411365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3FDA0-C2DB-4C75-AE5F-4BA30885E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631</properties:Words>
  <properties:Characters>3602</properties:Characters>
  <properties:Lines>30</properties:Lines>
  <properties:Paragraphs>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St-203/07</vt:lpstr>
      <vt:lpstr>St-203/07</vt:lpstr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2019-10-01T09:30:00Z</dcterms:created>
  <dc:creator>Dante</dc:creator>
  <cp:lastModifiedBy>Tanja Štraubert</cp:lastModifiedBy>
  <cp:lastPrinted>2017-10-10T20:55:00Z</cp:lastPrinted>
  <dcterms:modified xmlns:xsi="http://www.w3.org/2001/XMLSchema-instance" xsi:type="dcterms:W3CDTF">2019-10-01T09:30:00Z</dcterms:modified>
  <cp:revision>2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Info 1">
    <vt:lpwstr/>
  </prop:property>
  <prop:property fmtid="{D5CDD505-2E9C-101B-9397-08002B2CF9AE}" pid="3" name="Info 2">
    <vt:lpwstr/>
  </prop:property>
  <prop:property fmtid="{D5CDD505-2E9C-101B-9397-08002B2CF9AE}" pid="4" name="Info 3">
    <vt:lpwstr/>
  </prop:property>
  <prop:property fmtid="{D5CDD505-2E9C-101B-9397-08002B2CF9AE}" pid="5" name="Info 4">
    <vt:lpwstr/>
  </prop:property>
  <prop:property fmtid="{D5CDD505-2E9C-101B-9397-08002B2CF9AE}" pid="6" name="Saved">
    <vt:bool>true</vt:bool>
  </prop:property>
  <prop:property fmtid="{D5CDD505-2E9C-101B-9397-08002B2CF9AE}" pid="7" name="Naslov">
    <vt:lpwstr>Novi sadržaj dokumenta</vt:lpwstr>
  </prop:property>
  <prop:property fmtid="{D5CDD505-2E9C-101B-9397-08002B2CF9AE}" pid="8" name="CC_coloring">
    <vt:bool>false</vt:bool>
  </prop:property>
  <prop:property fmtid="{D5CDD505-2E9C-101B-9397-08002B2CF9AE}" pid="9" name="BrojStranica">
    <vt:i4>7</vt:i4>
  </prop:property>
</prop:Properties>
</file>