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b66c8" w14:paraId="0db66c8" w:rsidRDefault="00963BFF" w:rsidP="00963BFF" w:rsidR="00963BFF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63BFF" w:rsidP="00963BFF" w:rsidR="00963BFF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963BFF" w:rsidP="00963BFF" w:rsidR="00963BFF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963BFF" w:rsidP="00963BFF" w:rsidR="00963BFF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963BFF" w:rsidP="00963BFF" w:rsidR="00963BFF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963BFF" w:rsidP="00963BFF" w:rsidR="00963BFF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963BFF" w:rsidP="00963BFF" w:rsidR="00963BFF" w:rsidRPr="005D578C">
      <w:pPr>
        <w:jc w:val="center"/>
        <w:rPr>
          <w:rFonts w:cs="Times New Roman" w:eastAsia="Times New Roman"/>
          <w:szCs w:val="24"/>
        </w:rPr>
      </w:pPr>
    </w:p>
    <w:p w:rsidRDefault="00963BFF" w:rsidP="00963BFF" w:rsidR="00963BFF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963BFF" w:rsidP="00963BFF" w:rsidR="00963BFF" w:rsidRPr="005D578C">
      <w:pPr>
        <w:rPr>
          <w:rFonts w:cs="Times New Roman" w:eastAsia="Times New Roman"/>
          <w:szCs w:val="24"/>
        </w:rPr>
      </w:pPr>
    </w:p>
    <w:p w:rsidRDefault="00963BFF" w:rsidP="00963BFF" w:rsidR="00963BFF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sucu Ivanu Dujiću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ŠALICA KAVE j. d. o. o. Jadreški (Općina Ližnjan – Lisignano), Jadreški 28 G, OIB </w:t>
      </w:r>
      <w:r w:rsidRPr="00963BFF">
        <w:rPr>
          <w:rFonts w:cs="Times New Roman" w:eastAsia="Times New Roman"/>
          <w:szCs w:val="24"/>
        </w:rPr>
        <w:t>54220003078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963BFF">
        <w:rPr>
          <w:rFonts w:cs="Times New Roman" w:eastAsia="Times New Roman"/>
          <w:szCs w:val="24"/>
        </w:rPr>
        <w:t>040315292</w:t>
      </w:r>
      <w:r>
        <w:rPr>
          <w:rFonts w:cs="Times New Roman" w:eastAsia="Times New Roman"/>
          <w:szCs w:val="24"/>
        </w:rPr>
        <w:t xml:space="preserve">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 w:rsidR="009F1E70">
        <w:rPr>
          <w:rFonts w:cs="Times New Roman" w:eastAsia="Times New Roman"/>
          <w:szCs w:val="24"/>
        </w:rPr>
        <w:t>4</w:t>
      </w:r>
      <w:r>
        <w:rPr>
          <w:rFonts w:cs="Times New Roman" w:eastAsia="Times New Roman"/>
          <w:szCs w:val="24"/>
        </w:rPr>
        <w:t>. travnja 2016.</w:t>
      </w:r>
    </w:p>
    <w:p w:rsidRDefault="00963BFF" w:rsidP="00963BFF" w:rsidR="00963BFF" w:rsidRPr="005D578C">
      <w:pPr>
        <w:rPr>
          <w:rFonts w:cs="Times New Roman" w:eastAsia="Times New Roman"/>
          <w:szCs w:val="24"/>
        </w:rPr>
      </w:pPr>
    </w:p>
    <w:p w:rsidRDefault="00963BFF" w:rsidP="00963BFF" w:rsidR="00963BFF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963BFF" w:rsidP="00963BFF" w:rsidR="00963BFF" w:rsidRPr="005D578C">
      <w:pPr>
        <w:rPr>
          <w:rFonts w:cs="Times New Roman" w:eastAsia="Times New Roman"/>
          <w:szCs w:val="24"/>
        </w:rPr>
      </w:pPr>
    </w:p>
    <w:p w:rsidRDefault="00963BFF" w:rsidP="00963BFF" w:rsidR="00963BFF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ŠALICA KAVE j. d. o. o. Jadreški (Općina Ližnjan – Lisignano), Jadreški 28 G, OIB </w:t>
      </w:r>
      <w:r w:rsidRPr="00963BFF">
        <w:rPr>
          <w:rFonts w:cs="Times New Roman" w:eastAsia="Times New Roman"/>
          <w:szCs w:val="24"/>
        </w:rPr>
        <w:t>54220003078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963BFF">
        <w:rPr>
          <w:rFonts w:cs="Times New Roman" w:eastAsia="Times New Roman"/>
          <w:szCs w:val="24"/>
        </w:rPr>
        <w:t>040315292</w:t>
      </w:r>
      <w:r>
        <w:rPr>
          <w:rFonts w:cs="Times New Roman" w:eastAsia="Times New Roman"/>
          <w:szCs w:val="24"/>
        </w:rPr>
        <w:t>,</w:t>
      </w:r>
      <w:r w:rsidRPr="005D578C">
        <w:rPr>
          <w:rFonts w:cs="Times New Roman" w:eastAsia="Times New Roman"/>
          <w:szCs w:val="24"/>
        </w:rPr>
        <w:t xml:space="preserve"> s danom </w:t>
      </w:r>
      <w:r w:rsidR="009F1E70">
        <w:rPr>
          <w:rFonts w:cs="Times New Roman" w:eastAsia="Times New Roman"/>
          <w:szCs w:val="24"/>
        </w:rPr>
        <w:t>4</w:t>
      </w:r>
      <w:r>
        <w:rPr>
          <w:rFonts w:cs="Times New Roman" w:eastAsia="Times New Roman"/>
          <w:szCs w:val="24"/>
        </w:rPr>
        <w:t xml:space="preserve">. travnja 2016.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>08,00 sati.</w:t>
      </w:r>
    </w:p>
    <w:p w:rsidRDefault="00963BFF" w:rsidP="00963BFF" w:rsidR="00963BFF" w:rsidRPr="005D578C">
      <w:pPr>
        <w:rPr>
          <w:rFonts w:cs="Times New Roman" w:eastAsia="Times New Roman"/>
          <w:szCs w:val="24"/>
        </w:rPr>
      </w:pPr>
    </w:p>
    <w:p w:rsidRDefault="00963BFF" w:rsidP="00963BFF" w:rsidR="00963BFF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Ivan Gjurašić iz Zagreba, Petrinjska 28, OIB 66025260916.</w:t>
      </w:r>
    </w:p>
    <w:p w:rsidRDefault="00963BFF" w:rsidP="00963BFF" w:rsidR="00963BFF">
      <w:pPr>
        <w:rPr>
          <w:rFonts w:cs="Times New Roman" w:eastAsia="Times New Roman"/>
          <w:szCs w:val="20"/>
        </w:rPr>
      </w:pPr>
    </w:p>
    <w:p w:rsidRDefault="00963BFF" w:rsidP="00963BFF" w:rsidR="00963BFF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ŠALICA KAVE j. d. o. o. Jadreški (Općina Ližnjan – Lisignano), Jadreški 28 G, OIB </w:t>
      </w:r>
      <w:r w:rsidRPr="00963BFF">
        <w:rPr>
          <w:rFonts w:cs="Times New Roman" w:eastAsia="Times New Roman"/>
          <w:szCs w:val="24"/>
        </w:rPr>
        <w:t>54220003078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963BFF">
        <w:rPr>
          <w:rFonts w:cs="Times New Roman" w:eastAsia="Times New Roman"/>
          <w:szCs w:val="24"/>
        </w:rPr>
        <w:t>040315292</w:t>
      </w:r>
      <w:r>
        <w:rPr>
          <w:rFonts w:cs="Times New Roman" w:eastAsia="Times New Roman"/>
          <w:szCs w:val="24"/>
        </w:rPr>
        <w:t>.</w:t>
      </w:r>
    </w:p>
    <w:p w:rsidRDefault="00963BFF" w:rsidP="00963BFF" w:rsidR="00963BFF">
      <w:pPr>
        <w:ind w:firstLine="709"/>
        <w:rPr>
          <w:rFonts w:cs="Times New Roman" w:eastAsia="Times New Roman"/>
          <w:szCs w:val="24"/>
        </w:rPr>
      </w:pPr>
    </w:p>
    <w:p w:rsidRDefault="00963BFF" w:rsidP="00963BFF" w:rsidR="00963BFF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ŠALICA KAVE j. d. o. o. Jadreški (Općina Ližnjan – Lisignano), Jadreški 28 G, OIB </w:t>
      </w:r>
      <w:r w:rsidRPr="00963BFF">
        <w:rPr>
          <w:rFonts w:cs="Times New Roman" w:eastAsia="Times New Roman"/>
          <w:szCs w:val="24"/>
        </w:rPr>
        <w:t>54220003078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963BFF">
        <w:rPr>
          <w:rFonts w:cs="Times New Roman" w:eastAsia="Times New Roman"/>
          <w:szCs w:val="24"/>
        </w:rPr>
        <w:t>040315292</w:t>
      </w:r>
      <w:r>
        <w:rPr>
          <w:rFonts w:cs="Times New Roman" w:eastAsia="Times New Roman"/>
          <w:szCs w:val="24"/>
        </w:rPr>
        <w:t>.</w:t>
      </w:r>
    </w:p>
    <w:p w:rsidRDefault="00963BFF" w:rsidP="00963BFF" w:rsidR="00963BFF">
      <w:pPr>
        <w:rPr>
          <w:rFonts w:cs="Times New Roman" w:eastAsia="Times New Roman"/>
          <w:szCs w:val="24"/>
        </w:rPr>
      </w:pPr>
    </w:p>
    <w:p w:rsidRDefault="00963BFF" w:rsidP="00963BFF" w:rsidR="00963BFF" w:rsidRPr="005D578C">
      <w:pPr>
        <w:rPr>
          <w:rFonts w:cs="Times New Roman" w:eastAsia="Times New Roman"/>
          <w:szCs w:val="24"/>
        </w:rPr>
      </w:pPr>
    </w:p>
    <w:p w:rsidRDefault="00963BFF" w:rsidP="00963BFF" w:rsidR="00963BFF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963BFF" w:rsidP="00963BFF" w:rsidR="00963BFF">
      <w:pPr>
        <w:ind w:firstLine="708"/>
        <w:rPr>
          <w:rFonts w:cs="Times New Roman" w:eastAsia="Times New Roman"/>
          <w:szCs w:val="24"/>
        </w:rPr>
      </w:pPr>
    </w:p>
    <w:p w:rsidRDefault="00963BFF" w:rsidP="00963BFF" w:rsidR="00963BFF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 xml:space="preserve">na temelju čl. </w:t>
      </w:r>
      <w:r>
        <w:rPr>
          <w:rFonts w:cs="Times New Roman" w:eastAsia="Times New Roman"/>
          <w:szCs w:val="24"/>
        </w:rPr>
        <w:t>429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dužnika ŠALICA KAVE j. d. o. o. Jadreški (Općina Ližnjan – Lisignano).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26.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St-99/2016-3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963BFF" w:rsidP="00963BFF" w:rsidR="00963BFF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 xml:space="preserve">roku od </w:t>
      </w:r>
      <w:r w:rsidRPr="00D649EA">
        <w:rPr>
          <w:rFonts w:cs="Times New Roman" w:eastAsia="Times New Roman"/>
          <w:szCs w:val="24"/>
        </w:rPr>
        <w:lastRenderedPageBreak/>
        <w:t>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>pa se prema odredbi 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963BFF" w:rsidP="00963BFF" w:rsidR="00963BFF" w:rsidRPr="005D578C">
      <w:pPr>
        <w:rPr>
          <w:rFonts w:cs="Times New Roman" w:eastAsia="Times New Roman"/>
          <w:szCs w:val="24"/>
        </w:rPr>
      </w:pPr>
    </w:p>
    <w:p w:rsidRDefault="00963BFF" w:rsidP="00963BFF" w:rsidR="00963BFF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9F1E70">
        <w:rPr>
          <w:rFonts w:cs="Times New Roman" w:eastAsia="Times New Roman"/>
          <w:szCs w:val="24"/>
        </w:rPr>
        <w:t>4</w:t>
      </w:r>
      <w:r>
        <w:rPr>
          <w:rFonts w:cs="Times New Roman" w:eastAsia="Times New Roman"/>
          <w:szCs w:val="24"/>
        </w:rPr>
        <w:t>. travnja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963BFF" w:rsidP="00963BFF" w:rsidR="00963BFF">
      <w:pPr>
        <w:rPr>
          <w:rFonts w:cs="Times New Roman" w:eastAsia="Times New Roman"/>
          <w:szCs w:val="24"/>
        </w:rPr>
      </w:pPr>
    </w:p>
    <w:p w:rsidRDefault="00963BFF" w:rsidP="00963BFF" w:rsidR="00963BFF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Sudac</w:t>
      </w:r>
    </w:p>
    <w:p w:rsidRDefault="00963BFF" w:rsidP="00963BFF" w:rsidR="00963BFF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Ivan Dujić</w:t>
      </w:r>
    </w:p>
    <w:p w:rsidRDefault="00963BFF" w:rsidP="00963BFF" w:rsidR="00963BFF">
      <w:pPr>
        <w:jc w:val="left"/>
        <w:rPr>
          <w:rFonts w:cs="Times New Roman" w:eastAsia="Times New Roman"/>
          <w:szCs w:val="24"/>
        </w:rPr>
      </w:pPr>
    </w:p>
    <w:p w:rsidRDefault="00963BFF" w:rsidP="00963BFF" w:rsidR="00963BFF" w:rsidRPr="005D578C">
      <w:pPr>
        <w:jc w:val="left"/>
        <w:rPr>
          <w:rFonts w:cs="Times New Roman" w:eastAsia="Times New Roman"/>
          <w:szCs w:val="24"/>
        </w:rPr>
      </w:pPr>
    </w:p>
    <w:p w:rsidRDefault="003F3BDB" w:rsidP="00963BFF" w:rsidR="003F3BDB">
      <w:pPr>
        <w:jc w:val="left"/>
        <w:rPr>
          <w:rFonts w:cs="Times New Roman" w:eastAsia="Times New Roman"/>
          <w:szCs w:val="24"/>
        </w:rPr>
      </w:pPr>
    </w:p>
    <w:p w:rsidRDefault="003F3BDB" w:rsidP="00963BFF" w:rsidR="003F3BDB">
      <w:pPr>
        <w:jc w:val="left"/>
        <w:rPr>
          <w:rFonts w:cs="Times New Roman" w:eastAsia="Times New Roman"/>
          <w:szCs w:val="24"/>
        </w:rPr>
      </w:pPr>
    </w:p>
    <w:p w:rsidRDefault="003F3BDB" w:rsidP="00963BFF" w:rsidR="003F3BDB">
      <w:pPr>
        <w:jc w:val="left"/>
        <w:rPr>
          <w:rFonts w:cs="Times New Roman" w:eastAsia="Times New Roman"/>
          <w:szCs w:val="24"/>
        </w:rPr>
      </w:pPr>
    </w:p>
    <w:p w:rsidRDefault="00963BFF" w:rsidP="00963BFF" w:rsidR="00963BFF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963BFF" w:rsidP="00963BFF" w:rsidR="00963BFF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 xml:space="preserve">Protiv </w:t>
      </w:r>
      <w:r>
        <w:rPr>
          <w:rFonts w:cs="Times New Roman" w:eastAsia="Times New Roman"/>
          <w:szCs w:val="24"/>
        </w:rPr>
        <w:t xml:space="preserve">ovog </w:t>
      </w:r>
      <w:r w:rsidRPr="00D07818">
        <w:rPr>
          <w:rFonts w:cs="Times New Roman" w:eastAsia="Times New Roman"/>
          <w:szCs w:val="24"/>
        </w:rPr>
        <w:t>rješenja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 xml:space="preserve">Žalba se podnosi ovome sudu, a o njoj odlučuje </w:t>
      </w:r>
      <w:r>
        <w:rPr>
          <w:rFonts w:cs="Times New Roman" w:eastAsia="Times New Roman"/>
          <w:szCs w:val="24"/>
        </w:rPr>
        <w:t>Visoki trgovački sud Republike Hrvatske.</w:t>
      </w:r>
    </w:p>
    <w:p w:rsidRDefault="00963BFF" w:rsidP="00963BFF" w:rsidR="00963BF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963BFF" w:rsidP="00963BFF" w:rsidR="00963BFF">
      <w:pPr>
        <w:rPr>
          <w:rFonts w:cs="Times New Roman" w:eastAsia="Times New Roman"/>
          <w:szCs w:val="24"/>
        </w:rPr>
      </w:pPr>
    </w:p>
    <w:p w:rsidRDefault="00963BFF" w:rsidP="00963BFF" w:rsidR="00963BFF" w:rsidRPr="005D578C">
      <w:pPr>
        <w:rPr>
          <w:rFonts w:cs="Times New Roman" w:eastAsia="Times New Roman"/>
          <w:szCs w:val="24"/>
        </w:rPr>
      </w:pPr>
    </w:p>
    <w:p w:rsidRDefault="00963BFF" w:rsidP="00963BFF" w:rsidR="00963BFF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963BFF" w:rsidP="00963BFF" w:rsidR="00963BF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963BFF" w:rsidP="00963BFF" w:rsidR="00963BF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ŠALICA KAVE j. d. o. o. Jadreški (Općina Ližnjan – Lisignano), Jadreški 28 G,</w:t>
      </w:r>
    </w:p>
    <w:p w:rsidRDefault="00963BFF" w:rsidP="00963BFF" w:rsidR="00963BF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3. osoba ovlaštena za zastupanje dužnika – Mirjana Štimac, Jadreški, Jadreški 29 D, </w:t>
      </w:r>
    </w:p>
    <w:p w:rsidRDefault="00963BFF" w:rsidP="00963BFF" w:rsidR="00963BFF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Pula – Pola, Pula, Carrarina 5, </w:t>
      </w:r>
    </w:p>
    <w:p w:rsidRDefault="00963BFF" w:rsidP="00963BFF" w:rsidR="00963BF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963BFF" w:rsidP="00963BFF" w:rsidR="00963BFF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 xml:space="preserve">Ivan Gjurašić, Zagreb, Petrinjska 28, </w:t>
      </w:r>
    </w:p>
    <w:p w:rsidRDefault="00963BFF" w:rsidP="00963BFF" w:rsidR="00963BFF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963BFF" w:rsidP="00963BFF" w:rsidR="00963BF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963BFF" w:rsidP="00963BFF" w:rsidR="00963BF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963BFF" w:rsidP="00963BFF" w:rsidR="00963BFF"/>
    <w:p w:rsidRDefault="00963BFF" w:rsidP="00963BFF" w:rsidR="00963BFF"/>
    <w:p w:rsidRDefault="00963BFF" w:rsidP="00963BFF" w:rsidR="00963BFF"/>
    <w:p w:rsidRDefault="00963BFF" w:rsidP="00963BFF" w:rsidR="00963BFF"/>
    <w:p w:rsidRDefault="00963BFF" w:rsidP="00963BFF" w:rsidR="00963BFF"/>
    <w:sectPr w:rsidSect="005A4666" w:rsidR="00963BFF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63BFF" w:rsidP="00963BFF" w:rsidR="00963BFF">
      <w:r>
        <w:separator/>
      </w:r>
    </w:p>
  </w:endnote>
  <w:endnote w:id="0" w:type="continuationSeparator">
    <w:p w:rsidRDefault="00963BFF" w:rsidP="00963BFF" w:rsidR="00963B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63BFF" w:rsidP="00963BFF" w:rsidR="00963BFF">
      <w:r>
        <w:separator/>
      </w:r>
    </w:p>
  </w:footnote>
  <w:footnote w:id="0" w:type="continuationSeparator">
    <w:p w:rsidRDefault="00963BFF" w:rsidP="00963BFF" w:rsidR="00963BF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63BFF" w:rsidP="005A4666" w:rsidR="005A4666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FF2464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10 St-99/2016-5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63BFF" w:rsidP="005A4666" w:rsidR="005A4666" w:rsidRPr="00A074C3">
    <w:pPr>
      <w:pStyle w:val="Zaglavlje"/>
      <w:jc w:val="right"/>
      <w:rPr>
        <w:szCs w:val="24"/>
      </w:rPr>
    </w:pPr>
    <w:r>
      <w:rPr>
        <w:szCs w:val="24"/>
      </w:rPr>
      <w:t>10 St-99/2016-5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5019C"/>
    <w:rsid w:val="0005019C"/>
    <w:rsid w:val="003F3BDB"/>
    <w:rsid w:val="0075528E"/>
    <w:rsid w:val="0079403F"/>
    <w:rsid w:val="00963BFF"/>
    <w:rsid w:val="009F1E70"/>
    <w:rsid w:val="00FF24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63BFF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63BFF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963BFF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63BF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63BFF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63BF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63BFF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F246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F2464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FF2464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FF2464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FF2464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63BFF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63BFF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963BFF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63BF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63BFF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63BF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63BFF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F246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F2464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FF2464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FF2464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FF2464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travnja 2016.</izvorni_sadrzaj>
    <derivirana_varijabla naziv="DomainObject.DatumDonosenjaOdluke_1">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</izvorni_sadrzaj>
    <derivirana_varijabla naziv="DomainObject.Predmet.Broj_1">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siječnja 2016.</izvorni_sadrzaj>
    <derivirana_varijabla naziv="DomainObject.Predmet.DatumOsnivanja_1">14.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St-99/2016</izvorni_sadrzaj>
    <derivirana_varijabla naziv="DomainObject.Predmet.OznakaBroj_1">St-99/2016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ŠALICA KAVE j.d.o.o. JADREŠKI</izvorni_sadrzaj>
    <derivirana_varijabla naziv="DomainObject.Predmet.ProtustrankaFormated_1">  ŠALICA KAVE j.d.o.o. JADREŠKI</derivirana_varijabla>
  </DomainObject.Predmet.ProtustrankaFormated>
  <DomainObject.Predmet.ProtustrankaFormatedOIB>
    <izvorni_sadrzaj>  ŠALICA KAVE j.d.o.o. JADREŠKI, OIB 54220003078</izvorni_sadrzaj>
    <derivirana_varijabla naziv="DomainObject.Predmet.ProtustrankaFormatedOIB_1">  ŠALICA KAVE j.d.o.o. JADREŠKI, OIB 54220003078</derivirana_varijabla>
  </DomainObject.Predmet.ProtustrankaFormatedOIB>
  <DomainObject.Predmet.ProtustrankaFormatedWithAdress>
    <izvorni_sadrzaj> ŠALICA KAVE j.d.o.o. JADREŠKI, Jadreški 28 G, 52100 Jadreški</izvorni_sadrzaj>
    <derivirana_varijabla naziv="DomainObject.Predmet.ProtustrankaFormatedWithAdress_1"> ŠALICA KAVE j.d.o.o. JADREŠKI, Jadreški 28 G, 52100 Jadreški</derivirana_varijabla>
  </DomainObject.Predmet.ProtustrankaFormatedWithAdress>
  <DomainObject.Predmet.ProtustrankaFormatedWithAdressOIB>
    <izvorni_sadrzaj> ŠALICA KAVE j.d.o.o. JADREŠKI, OIB 54220003078, Jadreški 28 G, 52100 Jadreški</izvorni_sadrzaj>
    <derivirana_varijabla naziv="DomainObject.Predmet.ProtustrankaFormatedWithAdressOIB_1"> ŠALICA KAVE j.d.o.o. JADREŠKI, OIB 54220003078, Jadreški 28 G, 52100 Jadreški</derivirana_varijabla>
  </DomainObject.Predmet.ProtustrankaFormatedWithAdressOIB>
  <DomainObject.Predmet.ProtustrankaWithAdress>
    <izvorni_sadrzaj>ŠALICA KAVE j.d.o.o. JADREŠKI Jadreški 28 G, 52100 Jadreški</izvorni_sadrzaj>
    <derivirana_varijabla naziv="DomainObject.Predmet.ProtustrankaWithAdress_1">ŠALICA KAVE j.d.o.o. JADREŠKI Jadreški 28 G, 52100 Jadreški</derivirana_varijabla>
  </DomainObject.Predmet.ProtustrankaWithAdress>
  <DomainObject.Predmet.ProtustrankaWithAdressOIB>
    <izvorni_sadrzaj>ŠALICA KAVE j.d.o.o. JADREŠKI, OIB 54220003078, Jadreški 28 G, 52100 Jadreški</izvorni_sadrzaj>
    <derivirana_varijabla naziv="DomainObject.Predmet.ProtustrankaWithAdressOIB_1">ŠALICA KAVE j.d.o.o. JADREŠKI, OIB 54220003078, Jadreški 28 G, 52100 Jadreški</derivirana_varijabla>
  </DomainObject.Predmet.ProtustrankaWithAdressOIB>
  <DomainObject.Predmet.ProtustrankaNazivFormated>
    <izvorni_sadrzaj>ŠALICA KAVE j.d.o.o. JADREŠKI</izvorni_sadrzaj>
    <derivirana_varijabla naziv="DomainObject.Predmet.ProtustrankaNazivFormated_1">ŠALICA KAVE j.d.o.o. JADREŠKI</derivirana_varijabla>
  </DomainObject.Predmet.ProtustrankaNazivFormated>
  <DomainObject.Predmet.ProtustrankaNazivFormatedOIB>
    <izvorni_sadrzaj>ŠALICA KAVE j.d.o.o. JADREŠKI, OIB 54220003078</izvorni_sadrzaj>
    <derivirana_varijabla naziv="DomainObject.Predmet.ProtustrankaNazivFormatedOIB_1">ŠALICA KAVE j.d.o.o. JADREŠKI, OIB 54220003078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11892.27</izvorni_sadrzaj>
    <derivirana_varijabla naziv="DomainObject.Predmet.TrenutnaVrijednost_1">11892.27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ŠALICA KAVE j.d.o.o. JADREŠKI</item>
    </izvorni_sadrzaj>
    <derivirana_varijabla naziv="DomainObject.Predmet.ProtuStrankaListFormated_1">
      <item>ŠALICA KAVE j.d.o.o. JADREŠKI</item>
    </derivirana_varijabla>
  </DomainObject.Predmet.ProtuStrankaListFormated>
  <DomainObject.Predmet.ProtuStrankaListFormatedOIB>
    <izvorni_sadrzaj>
      <item>ŠALICA KAVE j.d.o.o. JADREŠKI, OIB 54220003078</item>
    </izvorni_sadrzaj>
    <derivirana_varijabla naziv="DomainObject.Predmet.ProtuStrankaListFormatedOIB_1">
      <item>ŠALICA KAVE j.d.o.o. JADREŠKI, OIB 54220003078</item>
    </derivirana_varijabla>
  </DomainObject.Predmet.ProtuStrankaListFormatedOIB>
  <DomainObject.Predmet.ProtuStrankaListFormatedWithAdress>
    <izvorni_sadrzaj>
      <item>ŠALICA KAVE j.d.o.o. JADREŠKI, Jadreški 28 G, 52100 Jadreški</item>
    </izvorni_sadrzaj>
    <derivirana_varijabla naziv="DomainObject.Predmet.ProtuStrankaListFormatedWithAdress_1">
      <item>ŠALICA KAVE j.d.o.o. JADREŠKI, Jadreški 28 G, 52100 Jadreški</item>
    </derivirana_varijabla>
  </DomainObject.Predmet.ProtuStrankaListFormatedWithAdress>
  <DomainObject.Predmet.ProtuStrankaListFormatedWithAdressOIB>
    <izvorni_sadrzaj>
      <item>ŠALICA KAVE j.d.o.o. JADREŠKI, OIB 54220003078, Jadreški 28 G, 52100 Jadreški</item>
    </izvorni_sadrzaj>
    <derivirana_varijabla naziv="DomainObject.Predmet.ProtuStrankaListFormatedWithAdressOIB_1">
      <item>ŠALICA KAVE j.d.o.o. JADREŠKI, OIB 54220003078, Jadreški 28 G, 52100 Jadreški</item>
    </derivirana_varijabla>
  </DomainObject.Predmet.ProtuStrankaListFormatedWithAdressOIB>
  <DomainObject.Predmet.ProtuStrankaListNazivFormated>
    <izvorni_sadrzaj>
      <item>ŠALICA KAVE j.d.o.o. JADREŠKI</item>
    </izvorni_sadrzaj>
    <derivirana_varijabla naziv="DomainObject.Predmet.ProtuStrankaListNazivFormated_1">
      <item>ŠALICA KAVE j.d.o.o. JADREŠKI</item>
    </derivirana_varijabla>
  </DomainObject.Predmet.ProtuStrankaListNazivFormated>
  <DomainObject.Predmet.ProtuStrankaListNazivFormatedOIB>
    <izvorni_sadrzaj>
      <item>ŠALICA KAVE j.d.o.o. JADREŠKI, OIB 54220003078</item>
    </izvorni_sadrzaj>
    <derivirana_varijabla naziv="DomainObject.Predmet.ProtuStrankaListNazivFormatedOIB_1">
      <item>ŠALICA KAVE j.d.o.o. JADREŠKI, OIB 54220003078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2016.</izvorni_sadrzaj>
    <derivirana_varijabla naziv="DomainObject.Datum_1">4.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ŠALICA KAVE j.d.o.o. JADREŠKI</izvorni_sadrzaj>
    <derivirana_varijabla naziv="DomainObject.Predmet.ProtustrankaIDrugi_1">ŠALICA KAVE j.d.o.o. JADREŠKI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ŠALICA KAVE j.d.o.o. JADREŠKI, OIB 54220003078, Jadreški 28 G, 52100 Jadreški</izvorni_sadrzaj>
    <derivirana_varijabla naziv="DomainObject.Predmet.ProtustrankaIDrugiAdressOIB_1">ŠALICA KAVE j.d.o.o. JADREŠKI, OIB 54220003078, Jadreški 28 G, 52100 Jadreški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ŠALICA KAVE j.d.o.o. JADREŠKI</item>
    </izvorni_sadrzaj>
    <derivirana_varijabla naziv="DomainObject.Predmet.SudioniciListNaziv_1">
      <item>FINANCIJSKA AGENCIJA, RC RIJEKA, PODRUŽNICA PULA, PULA</item>
      <item>ŠALICA KAVE j.d.o.o. JADREŠKI</item>
    </derivirana_varijabla>
  </DomainObject.Predmet.SudioniciListNaziv>
  <DomainObject.Predmet.SudioniciListAdressOIB>
    <izvorni_sadrzaj>
      <item>FINANCIJSKA AGENCIJA, RC RIJEKA, PODRUŽNICA PULA, PULA, OIB 85821130368, Giardini 5,52100 Pula</item>
      <item>ŠALICA KAVE j.d.o.o. JADREŠKI, OIB 54220003078, Jadreški 28 G,52100 Jadreški</item>
    </izvorni_sadrzaj>
    <derivirana_varijabla naziv="DomainObject.Predmet.SudioniciListAdressOIB_1">
      <item>FINANCIJSKA AGENCIJA, RC RIJEKA, PODRUŽNICA PULA, PULA, OIB 85821130368, Giardini 5,52100 Pula</item>
      <item>ŠALICA KAVE j.d.o.o. JADREŠKI, OIB 54220003078, Jadreški 28 G,52100 Jadreški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54220003078</item>
    </izvorni_sadrzaj>
    <derivirana_varijabla naziv="DomainObject.Predmet.SudioniciListNazivOIB_1">
      <item>, OIB 85821130368</item>
      <item>, OIB 54220003078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599</properties:Words>
  <properties:Characters>3189</properties:Characters>
  <properties:Lines>85</properties:Lines>
  <properties:Paragraphs>30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2016-04-04T06:25:00Z</dcterms:created>
  <dc:creator>Mihaela Kaligari</dc:creator>
  <cp:lastModifiedBy>Sanja Lakošeljac</cp:lastModifiedBy>
  <dcterms:modified xmlns:xsi="http://www.w3.org/2001/XMLSchema-instance" xsi:type="dcterms:W3CDTF">2016-04-04T06:26:00Z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