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a8e2" w14:paraId="d43a8e2" w:rsidRDefault="00AE649C" w:rsidP="00FA5B5E" w:rsidR="00AE649C" w:rsidRPr="00B76F3C">
      <w:pPr>
        <w:pStyle w:val="Naslov3"/>
        <w15:collapsed w:val="false"/>
      </w:pPr>
    </w:p>
    <w:p w:rsidRDefault="00E933A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933A9" w:rsidP="00E933A9" w:rsidR="00E933A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St-167/2016-13.</w:t>
      </w:r>
    </w:p>
    <w:p w:rsidRDefault="00E933A9" w:rsidP="00E933A9" w:rsidR="00E933A9">
      <w:pPr>
        <w:rPr>
          <w:rFonts w:hAnsi="Arial" w:ascii="Arial"/>
        </w:rPr>
      </w:pPr>
    </w:p>
    <w:p w:rsidRDefault="00E933A9" w:rsidP="00E933A9" w:rsidR="00E933A9">
      <w:pPr>
        <w:rPr>
          <w:rFonts w:hAnsi="Arial" w:ascii="Arial"/>
        </w:rPr>
      </w:pPr>
    </w:p>
    <w:p w:rsidRDefault="00E933A9" w:rsidP="00E933A9" w:rsidR="00E933A9">
      <w:pPr>
        <w:jc w:val="center"/>
        <w:rPr>
          <w:rFonts w:hAnsi="Arial" w:ascii="Arial"/>
          <w:b/>
        </w:rPr>
      </w:pPr>
    </w:p>
    <w:p w:rsidRDefault="00E933A9" w:rsidP="00E933A9" w:rsidR="00E933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E933A9" w:rsidP="00E933A9" w:rsidR="00E933A9">
      <w:pPr>
        <w:jc w:val="center"/>
        <w:rPr>
          <w:rFonts w:hAnsi="Arial" w:ascii="Arial"/>
          <w:b/>
        </w:rPr>
      </w:pPr>
    </w:p>
    <w:p w:rsidRDefault="00E933A9" w:rsidP="00E933A9" w:rsidR="00E933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E933A9" w:rsidP="00E933A9" w:rsidR="00E933A9">
      <w:pPr>
        <w:jc w:val="both"/>
        <w:rPr>
          <w:rFonts w:hAnsi="Arial" w:ascii="Arial"/>
        </w:rPr>
      </w:pPr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stečajnom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prethodnom postupku radi utvrđenja uvjeta za otvaranje stečajnog postupka nad dužnikom AGIP 94 d.o.o. za projektiranje, inženjering, trgovinu i usluge iz Virovitice, Stjepana Radića 33, MBS 010012864, OIB 12434288902, dana 21. rujna 2016. godine</w:t>
      </w:r>
    </w:p>
    <w:p w:rsidRDefault="00E933A9" w:rsidP="00E933A9" w:rsidR="00E933A9">
      <w:pPr>
        <w:jc w:val="both"/>
        <w:rPr>
          <w:rFonts w:hAnsi="Arial" w:ascii="Arial"/>
        </w:rPr>
      </w:pPr>
    </w:p>
    <w:p w:rsidRDefault="00E933A9" w:rsidP="00E933A9" w:rsidR="00E933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>Određuje se nagrada privremenom stečajnom upravitelju Miji Rončeviću iz Osijeka, Vijenac Ivana Meštrovića 74, OIB 97146101285, u bruto iznosu od 3.000,00 kuna.</w:t>
      </w:r>
    </w:p>
    <w:p w:rsidRDefault="00E933A9" w:rsidP="00E933A9" w:rsidR="00E933A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</w:rPr>
        <w:tab/>
        <w:t>Privremeni stečajni upravitelj Mijo Rončević podnio je ovom sudu 03. svibnja 2016. godine izvješće o poslovanju dužnika s mišljenjem mogu li se imovinom dužnika pokriti troškovi postupka.</w:t>
      </w:r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</w:rPr>
        <w:tab/>
        <w:t>Podneskom od 19. kolovoza 2016. godine privremeni stečajni upravitelj zatražio je da mu se odobri i isplati nagrada za obavljanje dužnosti u prethodnom postupku.</w:t>
      </w:r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temeljem čl.94. i čl.119.st.6.Stečajnog zakona (Narodne novine  broj 71/15, dalje SZ-a) osnovanim.</w:t>
      </w:r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Visinu nagrade sud je odredio sukladno odredbi čl.4.Uredbe o kriterijima i načinu obračuna i plaćanja nagrade stečajnim upraviteljima (Narodne novine broj </w:t>
      </w:r>
      <w:r>
        <w:rPr>
          <w:rFonts w:hAnsi="Arial" w:ascii="Arial"/>
        </w:rPr>
        <w:lastRenderedPageBreak/>
        <w:t>105/15), vodeći računa o složenosti poslova koje privremeni stečajni upravitelj obavio.</w:t>
      </w:r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privremenom stečajnom upravitelju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E933A9" w:rsidP="00E933A9" w:rsidR="00E933A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21. rujna 2016. godine</w:t>
      </w:r>
    </w:p>
    <w:p w:rsidRDefault="00E933A9" w:rsidP="00E933A9" w:rsidR="00E933A9">
      <w:pPr>
        <w:ind w:firstLine="720"/>
        <w:jc w:val="center"/>
        <w:rPr>
          <w:rFonts w:hAnsi="Arial" w:ascii="Arial"/>
        </w:rPr>
      </w:pPr>
    </w:p>
    <w:p w:rsidRDefault="00E933A9" w:rsidP="00E933A9" w:rsidR="00E933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STEČAJNI   SUDAC </w:t>
      </w:r>
    </w:p>
    <w:p w:rsidRDefault="00E933A9" w:rsidP="00E933A9" w:rsidR="00E933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E933A9" w:rsidP="00E933A9" w:rsidR="00E933A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E933A9" w:rsidP="00E933A9" w:rsidR="00E933A9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</w:p>
    <w:p w:rsidRDefault="00E933A9" w:rsidP="00E933A9" w:rsidR="00E933A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</w:rPr>
        <w:t>Dna:privremenom stečajnom upravitelju putem e-oglasne ploče suda</w:t>
      </w:r>
    </w:p>
    <w:p w:rsidRDefault="00E933A9" w:rsidP="00E933A9" w:rsidR="00E933A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E933A9" w:rsidP="00E933A9" w:rsidR="00E933A9">
      <w:pPr>
        <w:jc w:val="both"/>
        <w:rPr>
          <w:rFonts w:hAnsi="Arial" w:ascii="Arial"/>
        </w:rPr>
      </w:pPr>
      <w:r>
        <w:rPr>
          <w:rFonts w:hAnsi="Arial" w:ascii="Arial"/>
        </w:rPr>
        <w:t>Bj.21.09.2016.g.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3A9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34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St-167/2016-13</izvorni_sadrzaj>
    <derivirana_varijabla naziv="DomainObject.Oznaka_1">St-167/2016-13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kolovoza 2016.</izvorni_sadrzaj>
    <derivirana_varijabla naziv="DomainObject.Predmet.DatumArhiviranja_1">17.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2016.</izvorni_sadrzaj>
    <derivirana_varijabla naziv="DomainObject.Predmet.DatumZatvaranja_1">17.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hr.ibm.icms.common.model.sluzbeneosobe.UstrojstvenaJedinica@e3d0e3d[id=5725, dbStatus=null, naziv=Referada 7, oznaka=null, sudac=null]</izvorni_sadrzaj>
    <derivirana_varijabla naziv="DomainObject.Predmet.MjestoCuvanja_1">hr.ibm.icms.common.model.sluzbeneosobe.UstrojstvenaJedinica@e3d0e3d[id=5725, dbStatus=null, naziv=Referada 7,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AGIP 94 društvo s ograničenom odgovornošću za projektiranje, inženjering, trgovinu i usluge, Virovitica</izvorni_sadrzaj>
    <derivirana_varijabla naziv="DomainObject.Predmet.ProtustrankaFormated_1">  AGIP 94 društvo s ograničenom odgovornošću za projektiranje, inženjering, trgovinu i usluge, Virovitica</derivirana_varijabla>
  </DomainObject.Predmet.ProtustrankaFormated>
  <DomainObject.Predmet.ProtustrankaFormatedOIB>
    <izvorni_sadrzaj>  AGIP 94 društvo s ograničenom odgovornošću za projektiranje, inženjering, trgovinu i usluge, Virovitica, OIB 12434288902</izvorni_sadrzaj>
    <derivirana_varijabla naziv="DomainObject.Predmet.ProtustrankaFormatedOIB_1">  AGIP 94 društvo s ograničenom odgovornošću za projektiranje, inženjering, trgovinu i usluge, Virovitica, OIB 12434288902</derivirana_varijabla>
  </DomainObject.Predmet.ProtustrankaFormatedOIB>
  <DomainObject.Predmet.ProtustrankaFormatedWithAdress>
    <izvorni_sadrzaj> AGIP 94 društvo s ograničenom odgovornošću za projektiranje, inženjering, trgovinu i usluge, Virovitica, Stjepana Radića 33, 33000 Virovitica</izvorni_sadrzaj>
    <derivirana_varijabla naziv="DomainObject.Predmet.ProtustrankaFormatedWithAdress_1"> AGIP 94 društvo s ograničenom odgovornošću za projektiranje, inženjering, trgovinu i usluge, Virovitica, Stjepana Radića 33, 33000 Virovitica</derivirana_varijabla>
  </DomainObject.Predmet.ProtustrankaFormatedWithAdress>
  <DomainObject.Predmet.ProtustrankaFormatedWithAdressOIB>
    <izvorni_sadrzaj> AGIP 94 društvo s ograničenom odgovornošću za projektiranje, inženjering, trgovinu i usluge, Virovitica, OIB 12434288902, Stjepana Radića 33, 33000 Virovitica</izvorni_sadrzaj>
    <derivirana_varijabla naziv="DomainObject.Predmet.ProtustrankaFormatedWithAdressOIB_1"> AGIP 94 društvo s ograničenom odgovornošću za projektiranje, inženjering, trgovinu i usluge, Virovitica, OIB 12434288902, Stjepana Radića 33, 33000 Virovitica</derivirana_varijabla>
  </DomainObject.Predmet.ProtustrankaFormatedWithAdressOIB>
  <DomainObject.Predmet.ProtustrankaWithAdress>
    <izvorni_sadrzaj>AGIP 94 društvo s ograničenom odgovornošću za projektiranje, inženjering, trgovinu i usluge, Virovitica Stjepana Radića 33, 33000 Virovitica</izvorni_sadrzaj>
    <derivirana_varijabla naziv="DomainObject.Predmet.ProtustrankaWithAdress_1">AGIP 94 društvo s ograničenom odgovornošću za projektiranje, inženjering, trgovinu i usluge, Virovitica Stjepana Radića 33, 33000 Virovitica</derivirana_varijabla>
  </DomainObject.Predmet.ProtustrankaWithAdress>
  <DomainObject.Predmet.ProtustrankaWithAdressOIB>
    <izvorni_sadrzaj>AGIP 94 društvo s ograničenom odgovornošću za projektiranje, inženjering, trgovinu i usluge, Virovitica, OIB 12434288902, Stjepana Radića 33, 33000 Virovitica</izvorni_sadrzaj>
    <derivirana_varijabla naziv="DomainObject.Predmet.ProtustrankaWithAdressOIB_1">AGIP 94 društvo s ograničenom odgovornošću za projektiranje, inženjering, trgovinu i usluge, Virovitica, OIB 12434288902, Stjepana Radića 33, 33000 Virovitica</derivirana_varijabla>
  </DomainObject.Predmet.ProtustrankaWithAdressOIB>
  <DomainObject.Predmet.ProtustrankaNazivFormated>
    <izvorni_sadrzaj>AGIP 94 društvo s ograničenom odgovornošću za projektiranje, inženjering, trgovinu i usluge, Virovitica</izvorni_sadrzaj>
    <derivirana_varijabla naziv="DomainObject.Predmet.ProtustrankaNazivFormated_1">AGIP 94 društvo s ograničenom odgovornošću za projektiranje, inženjering, trgovinu i usluge, Virovitica</derivirana_varijabla>
  </DomainObject.Predmet.ProtustrankaNazivFormated>
  <DomainObject.Predmet.ProtustrankaNazivFormatedOIB>
    <izvorni_sadrzaj>AGIP 94 društvo s ograničenom odgovornošću za projektiranje, inženjering, trgovinu i usluge, Virovitica, OIB 12434288902</izvorni_sadrzaj>
    <derivirana_varijabla naziv="DomainObject.Predmet.ProtustrankaNazivFormatedOIB_1">AGIP 94 društvo s ograničenom odgovornošću za projektiranje, inženjering, trgovinu i usluge, Virovitica, OIB 12434288902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AGIP 94 društvo s ograničenom odgovornošću za projektiranje, inženjering, trgovinu i usluge, Virovitica</item>
    </izvorni_sadrzaj>
    <derivirana_varijabla naziv="DomainObject.Predmet.ProtuStrankaListFormated_1">
      <item>AGIP 94 društvo s ograničenom odgovornošću za projektiranje, inženjering, trgovinu i usluge, Virovitica</item>
    </derivirana_varijabla>
  </DomainObject.Predmet.ProtuStrankaListFormated>
  <DomainObject.Predmet.ProtuStrankaListFormatedOIB>
    <izvorni_sadrzaj>
      <item>AGIP 94 društvo s ograničenom odgovornošću za projektiranje, inženjering, trgovinu i usluge, Virovitica, OIB 12434288902</item>
    </izvorni_sadrzaj>
    <derivirana_varijabla naziv="DomainObject.Predmet.ProtuStrankaListFormatedOIB_1">
      <item>AGIP 94 društvo s ograničenom odgovornošću za projektiranje, inženjering, trgovinu i usluge, Virovitica, OIB 12434288902</item>
    </derivirana_varijabla>
  </DomainObject.Predmet.ProtuStrankaListFormatedOIB>
  <DomainObject.Predmet.ProtuStrankaListFormatedWithAdress>
    <izvorni_sadrzaj>
      <item>AGIP 94 društvo s ograničenom odgovornošću za projektiranje, inženjering, trgovinu i usluge, Virovitica, Stjepana Radića 33, 33000 Virovitica</item>
    </izvorni_sadrzaj>
    <derivirana_varijabla naziv="DomainObject.Predmet.ProtuStrankaListFormatedWithAdress_1">
      <item>AGIP 94 društvo s ograničenom odgovornošću za projektiranje, inženjering, trgovinu i usluge, Virovitica, Stjepana Radića 33, 33000 Virovitica</item>
    </derivirana_varijabla>
  </DomainObject.Predmet.ProtuStrankaListFormatedWithAdress>
  <DomainObject.Predmet.ProtuStrankaListFormatedWithAdressOIB>
    <izvorni_sadrzaj>
      <item>AGIP 94 društvo s ograničenom odgovornošću za projektiranje, inženjering, trgovinu i usluge, Virovitica, OIB 12434288902, Stjepana Radića 33, 33000 Virovitica</item>
    </izvorni_sadrzaj>
    <derivirana_varijabla naziv="DomainObject.Predmet.ProtuStrankaListFormatedWithAdressOIB_1">
      <item>AGIP 94 društvo s ograničenom odgovornošću za projektiranje, inženjering, trgovinu i usluge, Virovitica, OIB 12434288902, Stjepana Radića 33, 33000 Virovitica</item>
    </derivirana_varijabla>
  </DomainObject.Predmet.ProtuStrankaListFormatedWithAdressOIB>
  <DomainObject.Predmet.ProtuStrankaListNazivFormated>
    <izvorni_sadrzaj>
      <item>AGIP 94 društvo s ograničenom odgovornošću za projektiranje, inženjering, trgovinu i usluge, Virovitica</item>
    </izvorni_sadrzaj>
    <derivirana_varijabla naziv="DomainObject.Predmet.ProtuStrankaListNazivFormated_1">
      <item>AGIP 94 društvo s ograničenom odgovornošću za projektiranje, inženjering, trgovinu i usluge, Virovitica</item>
    </derivirana_varijabla>
  </DomainObject.Predmet.ProtuStrankaListNazivFormated>
  <DomainObject.Predmet.ProtuStrankaListNazivFormatedOIB>
    <izvorni_sadrzaj>
      <item>AGIP 94 društvo s ograničenom odgovornošću za projektiranje, inženjering, trgovinu i usluge, Virovitica, OIB 12434288902</item>
    </izvorni_sadrzaj>
    <derivirana_varijabla naziv="DomainObject.Predmet.ProtuStrankaListNazivFormatedOIB_1">
      <item>AGIP 94 društvo s ograničenom odgovornošću za projektiranje, inženjering, trgovinu i usluge, Virovitica, OIB 12434288902</item>
    </derivirana_varijabla>
  </DomainObject.Predmet.ProtuStrankaListNazivFormatedOIB>
  <DomainObject.Predmet.OstaliListFormated>
    <izvorni_sadrzaj>
      <item>ZLATKO ŽUNEC</item>
    </izvorni_sadrzaj>
    <derivirana_varijabla naziv="DomainObject.Predmet.OstaliListFormated_1">
      <item>ZLATKO ŽUNEC</item>
    </derivirana_varijabla>
  </DomainObject.Predmet.OstaliListFormated>
  <DomainObject.Predmet.OstaliListFormatedOIB>
    <izvorni_sadrzaj>
      <item>ZLATKO ŽUNEC, OIB 44912607423</item>
    </izvorni_sadrzaj>
    <derivirana_varijabla naziv="DomainObject.Predmet.OstaliListFormatedOIB_1">
      <item>ZLATKO ŽUNEC, OIB 44912607423</item>
    </derivirana_varijabla>
  </DomainObject.Predmet.OstaliListFormatedOIB>
  <DomainObject.Predmet.OstaliListFormatedWithAdress>
    <izvorni_sadrzaj>
      <item>ZLATKO ŽUNEC, Stjepana Radića 33., 33000 Virovitica</item>
    </izvorni_sadrzaj>
    <derivirana_varijabla naziv="DomainObject.Predmet.OstaliListFormatedWithAdress_1">
      <item>ZLATKO ŽUNEC, Stjepana Radića 33., 33000 Virovitica</item>
    </derivirana_varijabla>
  </DomainObject.Predmet.OstaliListFormatedWithAdress>
  <DomainObject.Predmet.OstaliListFormatedWithAdressOIB>
    <izvorni_sadrzaj>
      <item>ZLATKO ŽUNEC, OIB 44912607423, Stjepana Radića 33., 33000 Virovitica</item>
    </izvorni_sadrzaj>
    <derivirana_varijabla naziv="DomainObject.Predmet.OstaliListFormatedWithAdressOIB_1">
      <item>ZLATKO ŽUNEC, OIB 44912607423, Stjepana Radića 33., 33000 Virovitica</item>
    </derivirana_varijabla>
  </DomainObject.Predmet.OstaliListFormatedWithAdressOIB>
  <DomainObject.Predmet.OstaliListNazivFormated>
    <izvorni_sadrzaj>
      <item>ZLATKO ŽUNEC</item>
    </izvorni_sadrzaj>
    <derivirana_varijabla naziv="DomainObject.Predmet.OstaliListNazivFormated_1">
      <item>ZLATKO ŽUNEC</item>
    </derivirana_varijabla>
  </DomainObject.Predmet.OstaliListNazivFormated>
  <DomainObject.Predmet.OstaliListNazivFormatedOIB>
    <izvorni_sadrzaj>
      <item>ZLATKO ŽUNEC, OIB 44912607423</item>
    </izvorni_sadrzaj>
    <derivirana_varijabla naziv="DomainObject.Predmet.OstaliListNazivFormatedOIB_1">
      <item>ZLATKO ŽUNEC, OIB 44912607423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St-167/2016-13</izvorni_sadrzaj>
    <derivirana_varijabla naziv="DomainObject.PoslovniBrojDokumenta_1">St-167/2016-13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AGIP 94 društvo s ograničenom odgovornošću za projektiranje, inženjering, trgovinu i usluge, Virovitica</izvorni_sadrzaj>
    <derivirana_varijabla naziv="DomainObject.Predmet.ProtustrankaIDrugi_1">AGIP 94 društvo s ograničenom odgovornošću za projektiranje, inženjering, trgovinu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AGIP 94 društvo s ograničenom odgovornošću za projektiranje, inženjering, trgovinu i usluge, Virovitica, OIB 12434288902, Stjepana Radića 33, 33000 Virovitica</izvorni_sadrzaj>
    <derivirana_varijabla naziv="DomainObject.Predmet.ProtustrankaIDrugiAdressOIB_1">AGIP 94 društvo s ograničenom odgovornošću za projektiranje, inženjering, trgovinu i usluge, Virovitica, OIB 12434288902, Stjepana Radića 33,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St-167/2016-9</izvorni_sadrzaj>
    <derivirana_varijabla naziv="DomainObject.Predmet.OdlukaRjesenje.Oznaka_1">St-167/2016-9</derivirana_varijabla>
  </DomainObject.Predmet.OdlukaRjesenje.Oznaka>
  <DomainObject.Predmet.SudioniciListNaziv>
    <izvorni_sadrzaj>
      <item>FINA, RC ZAGREB, Podružnica Bjelovar</item>
      <item>AGIP 94 društvo s ograničenom odgovornošću za projektiranje, inženjering, trgovinu i usluge, Virovitica</item>
      <item>ZLATKO ŽUNEC</item>
    </izvorni_sadrzaj>
    <derivirana_varijabla naziv="DomainObject.Predmet.SudioniciListNaziv_1">
      <item>FINA, RC ZAGREB, Podružnica Bjelovar</item>
      <item>AGIP 94 društvo s ograničenom odgovornošću za projektiranje, inženjering, trgovinu i usluge, Virovitica</item>
      <item>ZLATKO ŽUNEC</item>
    </derivirana_varijabla>
  </DomainObject.Predmet.SudioniciListNaziv>
  <DomainObject.Predmet.SudioniciListAdressOIB>
    <izvorni_sadrzaj>
      <item>FINA, RC ZAGREB, Podružnica Bjelovar, OIB 85821130368, F. Supila 4,43000 Bjelovar</item>
      <item>AGIP 94 društvo s ograničenom odgovornošću za projektiranje, inženjering, trgovinu i usluge, Virovitica, OIB 12434288902, Stjepana Radića 33,33000 Virovitica</item>
      <item>ZLATKO ŽUNEC, OIB 44912607423, Stjepana Radića 33.,33000 Virovitica</item>
    </izvorni_sadrzaj>
    <derivirana_varijabla naziv="DomainObject.Predmet.SudioniciListAdressOIB_1">
      <item>FINA, RC ZAGREB, Podružnica Bjelovar, OIB 85821130368, F. Supila 4,43000 Bjelovar</item>
      <item>AGIP 94 društvo s ograničenom odgovornošću za projektiranje, inženjering, trgovinu i usluge, Virovitica, OIB 12434288902, Stjepana Radića 33,33000 Virovitica</item>
      <item>ZLATKO ŽUNEC, OIB 44912607423, Stjepana Radića 33.,33000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014C99-48C5-4B0B-9D33-C4D682F5A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1844</properties:Characters>
  <properties:Lines>58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2016-09-22T06:43:00Z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St-167/2016-13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