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F6F" w:rsidR="000E2207" w:rsidP="000E2207" w:rsidRDefault="000E2207" w14:paraId="3a7ee62" w14:textId="3a7ee62">
      <w:pPr>
        <w15:collapsed w:val="false"/>
      </w:pPr>
      <w:bookmarkStart w:name="_GoBack" w:id="0"/>
      <w:bookmarkEnd w:id="0"/>
    </w:p>
    <w:p w:rsidRPr="00EF6F6F" w:rsidR="00667A2B" w:rsidP="00667A2B" w:rsidRDefault="00667A2B">
      <w:pPr>
        <w:rPr>
          <w:b/>
        </w:rPr>
      </w:pPr>
    </w:p>
    <w:p w:rsidRPr="00EF6F6F" w:rsidR="00667A2B" w:rsidP="00667A2B" w:rsidRDefault="00667A2B">
      <w:pPr>
        <w:jc w:val="center"/>
        <w:rPr>
          <w:b/>
        </w:rPr>
      </w:pPr>
      <w:r w:rsidRPr="00EF6F6F">
        <w:rPr>
          <w:b/>
        </w:rPr>
        <w:t>TRGOVAČKI SUD U ZAGREBU</w:t>
      </w:r>
      <w:r w:rsidR="00A03E3F">
        <w:rPr>
          <w:b/>
        </w:rPr>
        <w:t xml:space="preserve"> </w:t>
      </w:r>
    </w:p>
    <w:p w:rsidRPr="00EF6F6F" w:rsidR="00667A2B" w:rsidP="00667A2B" w:rsidRDefault="00A03E3F">
      <w:pPr>
        <w:jc w:val="center"/>
      </w:pPr>
      <w:r>
        <w:t>Zagreb</w:t>
      </w:r>
      <w:r w:rsidRPr="00EF6F6F" w:rsidR="00667A2B">
        <w:t xml:space="preserve">, </w:t>
      </w:r>
      <w:r>
        <w:t xml:space="preserve">Amruševa </w:t>
      </w:r>
      <w:r w:rsidR="00376B18">
        <w:t>2/II</w:t>
      </w:r>
    </w:p>
    <w:p w:rsidR="00667A2B" w:rsidP="00667A2B" w:rsidRDefault="00667A2B">
      <w:pPr>
        <w:rPr>
          <w:b/>
        </w:rPr>
      </w:pPr>
    </w:p>
    <w:p w:rsidRPr="00EF6F6F" w:rsidR="00301ECA" w:rsidP="00667A2B" w:rsidRDefault="00301ECA">
      <w:pPr>
        <w:rPr>
          <w:b/>
        </w:rPr>
      </w:pPr>
    </w:p>
    <w:p w:rsidRPr="00EF6F6F" w:rsidR="00667A2B" w:rsidP="00667A2B" w:rsidRDefault="00667A2B">
      <w:pPr>
        <w:jc w:val="right"/>
        <w:rPr>
          <w:b/>
        </w:rPr>
      </w:pPr>
      <w:r w:rsidRPr="00EF6F6F">
        <w:rPr>
          <w:b/>
        </w:rPr>
        <w:t xml:space="preserve">Posl.br. </w:t>
      </w:r>
      <w:r w:rsidR="00376B18">
        <w:rPr>
          <w:b/>
        </w:rPr>
        <w:t xml:space="preserve"> </w:t>
      </w:r>
      <w:r w:rsidRPr="00EF6F6F">
        <w:rPr>
          <w:b/>
        </w:rPr>
        <w:t xml:space="preserve"> St-</w:t>
      </w:r>
      <w:r w:rsidR="00FA2E5B">
        <w:rPr>
          <w:b/>
        </w:rPr>
        <w:t>2184</w:t>
      </w:r>
      <w:r w:rsidRPr="00EF6F6F">
        <w:rPr>
          <w:b/>
        </w:rPr>
        <w:t>/16</w:t>
      </w:r>
    </w:p>
    <w:p w:rsidRPr="00EF6F6F" w:rsidR="00667A2B" w:rsidP="00667A2B" w:rsidRDefault="00667A2B">
      <w:pPr>
        <w:jc w:val="right"/>
      </w:pPr>
      <w:r w:rsidRPr="00EF6F6F">
        <w:t>Stečajni sudac:</w:t>
      </w:r>
      <w:r w:rsidR="00376B18">
        <w:t>Ante Galić</w:t>
      </w:r>
    </w:p>
    <w:p w:rsidRPr="00EF6F6F" w:rsidR="00667A2B" w:rsidP="00667A2B" w:rsidRDefault="00667A2B"/>
    <w:p w:rsidRPr="00EF6F6F" w:rsidR="00D84D4C" w:rsidP="00D84D4C" w:rsidRDefault="00D84D4C">
      <w:pPr>
        <w:rPr>
          <w:b/>
        </w:rPr>
      </w:pPr>
      <w:r>
        <w:rPr>
          <w:b/>
        </w:rPr>
        <w:t>SISTEM MONTAŽA</w:t>
      </w:r>
      <w:r w:rsidRPr="00EF6F6F">
        <w:rPr>
          <w:b/>
        </w:rPr>
        <w:t xml:space="preserve">  d.o.o. u stečaju</w:t>
      </w:r>
    </w:p>
    <w:p w:rsidRPr="00D84D4C" w:rsidR="00D84D4C" w:rsidP="00D84D4C" w:rsidRDefault="00D84D4C">
      <w:r w:rsidRPr="00D84D4C">
        <w:t>Zagreb, Petrinjska 59</w:t>
      </w:r>
    </w:p>
    <w:p w:rsidR="000E2207" w:rsidP="00D84D4C" w:rsidRDefault="00D84D4C">
      <w:pPr>
        <w:rPr>
          <w:b/>
        </w:rPr>
      </w:pPr>
      <w:r w:rsidRPr="00D84D4C">
        <w:t>OIB: 13127381691</w:t>
      </w:r>
      <w:r w:rsidRPr="00EF6F6F" w:rsidR="000E2207">
        <w:rPr>
          <w:b/>
        </w:rPr>
        <w:tab/>
      </w:r>
      <w:r w:rsidRPr="00EF6F6F" w:rsidR="000E2207">
        <w:rPr>
          <w:b/>
        </w:rPr>
        <w:tab/>
      </w:r>
      <w:r w:rsidRPr="00EF6F6F" w:rsidR="000E2207">
        <w:rPr>
          <w:b/>
        </w:rPr>
        <w:tab/>
      </w:r>
    </w:p>
    <w:p w:rsidR="006A45D1" w:rsidP="000E2207" w:rsidRDefault="006A45D1">
      <w:pPr>
        <w:rPr>
          <w:b/>
        </w:rPr>
      </w:pPr>
    </w:p>
    <w:p w:rsidRPr="00EF6F6F" w:rsidR="008D7292" w:rsidP="000E2207" w:rsidRDefault="008D7292">
      <w:pPr>
        <w:rPr>
          <w:b/>
        </w:rPr>
      </w:pPr>
    </w:p>
    <w:p w:rsidRPr="00301ECA" w:rsidR="000E2207" w:rsidP="000E2207" w:rsidRDefault="000E2207">
      <w:pPr>
        <w:jc w:val="center"/>
        <w:rPr>
          <w:b/>
        </w:rPr>
      </w:pPr>
      <w:r w:rsidRPr="00301ECA">
        <w:rPr>
          <w:b/>
        </w:rPr>
        <w:t>I Z V J E Š Ć E</w:t>
      </w:r>
    </w:p>
    <w:p w:rsidRPr="00EF6F6F" w:rsidR="000E2207" w:rsidP="00667A2B" w:rsidRDefault="000E2207">
      <w:pPr>
        <w:jc w:val="center"/>
      </w:pPr>
      <w:r w:rsidRPr="00EF6F6F">
        <w:t xml:space="preserve">za izvještajno ročište </w:t>
      </w:r>
      <w:r w:rsidR="004649CE">
        <w:t>19</w:t>
      </w:r>
      <w:r w:rsidRPr="00EF6F6F" w:rsidR="00ED09A8">
        <w:t>.0</w:t>
      </w:r>
      <w:r w:rsidR="004649CE">
        <w:t>9</w:t>
      </w:r>
      <w:r w:rsidRPr="00EF6F6F" w:rsidR="00ED09A8">
        <w:t>.201</w:t>
      </w:r>
      <w:r w:rsidR="00376B18">
        <w:t>9</w:t>
      </w:r>
      <w:r w:rsidRPr="00EF6F6F">
        <w:t>.</w:t>
      </w:r>
      <w:r w:rsidRPr="00EF6F6F" w:rsidR="00667A2B">
        <w:t>g.</w:t>
      </w:r>
    </w:p>
    <w:p w:rsidRPr="00EF6F6F" w:rsidR="000E2207" w:rsidP="000E2207" w:rsidRDefault="000E2207">
      <w:pPr>
        <w:jc w:val="center"/>
      </w:pPr>
      <w:r w:rsidRPr="00EF6F6F">
        <w:t>O GOSPODARSKOM  POLOŽAJU  STEČAJNOG  DUŽNIKA</w:t>
      </w:r>
    </w:p>
    <w:p w:rsidRPr="00EF6F6F" w:rsidR="00667A2B" w:rsidP="000E2207" w:rsidRDefault="00667A2B">
      <w:pPr>
        <w:jc w:val="center"/>
      </w:pPr>
      <w:r w:rsidRPr="00EF6F6F">
        <w:t>__________________________________________________________________________</w:t>
      </w:r>
    </w:p>
    <w:p w:rsidRPr="00EF6F6F" w:rsidR="000E2207" w:rsidP="000E2207" w:rsidRDefault="000E2207"/>
    <w:p w:rsidRPr="00EF6F6F" w:rsidR="000E2207" w:rsidP="000E2207" w:rsidRDefault="000E2207"/>
    <w:p w:rsidRPr="00EF6F6F" w:rsidR="000E2207" w:rsidP="00D84D4C" w:rsidRDefault="00F14CB3">
      <w:pPr>
        <w:tabs>
          <w:tab w:val="left" w:pos="426"/>
        </w:tabs>
        <w:ind w:right="23"/>
        <w:jc w:val="both"/>
      </w:pPr>
      <w:r w:rsidRPr="00EF6F6F">
        <w:t>1.</w:t>
      </w:r>
      <w:r w:rsidRPr="00EF6F6F">
        <w:tab/>
      </w:r>
      <w:r w:rsidRPr="00EF6F6F" w:rsidR="000E2207">
        <w:t>OSNOVNI  PODACI  O  STEČAJNOM  DUŽNIKU</w:t>
      </w:r>
    </w:p>
    <w:p w:rsidRPr="00EF6F6F" w:rsidR="000E2207" w:rsidP="000E2207" w:rsidRDefault="006A45D1">
      <w:pPr>
        <w:tabs>
          <w:tab w:val="left" w:pos="284"/>
        </w:tabs>
        <w:ind w:right="23"/>
        <w:jc w:val="both"/>
      </w:pPr>
      <w:r>
        <w:tab/>
        <w:t>- Naziv trgovačkog društva</w:t>
      </w:r>
      <w:r w:rsidRPr="00EF6F6F" w:rsidR="000E2207">
        <w:t>:</w:t>
      </w:r>
      <w:r>
        <w:t xml:space="preserve"> </w:t>
      </w:r>
      <w:r w:rsidR="004649CE">
        <w:t>SISTEM MONTAŽA</w:t>
      </w:r>
      <w:r w:rsidRPr="00EF6F6F" w:rsidR="000E2207">
        <w:t xml:space="preserve">  d.o.o. u stečaju</w:t>
      </w:r>
    </w:p>
    <w:p w:rsidRPr="00EF6F6F" w:rsidR="000E2207" w:rsidP="00F14CB3" w:rsidRDefault="000E2207">
      <w:pPr>
        <w:tabs>
          <w:tab w:val="left" w:pos="284"/>
        </w:tabs>
        <w:ind w:right="23"/>
        <w:jc w:val="both"/>
      </w:pPr>
      <w:r w:rsidRPr="00EF6F6F">
        <w:tab/>
        <w:t>- Sjedište:</w:t>
      </w:r>
      <w:r w:rsidR="004649CE">
        <w:t>Zagreb</w:t>
      </w:r>
      <w:r w:rsidRPr="00EF6F6F">
        <w:t xml:space="preserve">, </w:t>
      </w:r>
      <w:r w:rsidR="004649CE">
        <w:t>Petrinjska 59</w:t>
      </w:r>
    </w:p>
    <w:p w:rsidRPr="00EF6F6F" w:rsidR="000E2207" w:rsidP="00F14CB3" w:rsidRDefault="000E2207">
      <w:pPr>
        <w:tabs>
          <w:tab w:val="left" w:pos="284"/>
        </w:tabs>
        <w:ind w:right="23"/>
        <w:jc w:val="both"/>
      </w:pPr>
      <w:r w:rsidRPr="00EF6F6F">
        <w:tab/>
        <w:t xml:space="preserve">- OIB: </w:t>
      </w:r>
      <w:r w:rsidR="004649CE">
        <w:t>13127381691</w:t>
      </w:r>
    </w:p>
    <w:p w:rsidRPr="00EF6F6F" w:rsidR="000E2207" w:rsidP="00F14CB3" w:rsidRDefault="000E2207">
      <w:pPr>
        <w:tabs>
          <w:tab w:val="left" w:pos="284"/>
        </w:tabs>
        <w:ind w:right="23"/>
        <w:jc w:val="both"/>
      </w:pPr>
      <w:r w:rsidRPr="00EF6F6F">
        <w:tab/>
        <w:t>- Direktor:</w:t>
      </w:r>
      <w:r w:rsidRPr="00EF6F6F" w:rsidR="00F14CB3">
        <w:t xml:space="preserve"> </w:t>
      </w:r>
      <w:r w:rsidR="004649CE">
        <w:t>Mišel Babić</w:t>
      </w:r>
      <w:r w:rsidRPr="00EF6F6F" w:rsidR="00ED09A8">
        <w:t xml:space="preserve"> </w:t>
      </w:r>
      <w:r w:rsidR="00376B18">
        <w:t xml:space="preserve"> </w:t>
      </w:r>
    </w:p>
    <w:p w:rsidRPr="00EF6F6F" w:rsidR="00ED09A8" w:rsidP="00F14CB3" w:rsidRDefault="000E2207">
      <w:pPr>
        <w:tabs>
          <w:tab w:val="left" w:pos="284"/>
        </w:tabs>
        <w:ind w:right="23"/>
        <w:jc w:val="both"/>
      </w:pPr>
      <w:r w:rsidRPr="00EF6F6F">
        <w:tab/>
        <w:t>- Prijedlog za pokretanje stečajnog postupka podni</w:t>
      </w:r>
      <w:r w:rsidRPr="00EF6F6F" w:rsidR="00ED09A8">
        <w:t>jela</w:t>
      </w:r>
      <w:r w:rsidRPr="00EF6F6F">
        <w:t xml:space="preserve"> je </w:t>
      </w:r>
      <w:r w:rsidRPr="00EF6F6F" w:rsidR="00ED09A8">
        <w:t>FINA</w:t>
      </w:r>
      <w:r w:rsidRPr="00EF6F6F">
        <w:t xml:space="preserve"> </w:t>
      </w:r>
      <w:r w:rsidR="00376B18">
        <w:t xml:space="preserve"> </w:t>
      </w:r>
    </w:p>
    <w:p w:rsidRPr="00EF6F6F" w:rsidR="000E2207" w:rsidP="00F14CB3" w:rsidRDefault="000E2207">
      <w:pPr>
        <w:tabs>
          <w:tab w:val="left" w:pos="284"/>
        </w:tabs>
        <w:ind w:right="23"/>
        <w:jc w:val="both"/>
      </w:pPr>
      <w:r w:rsidRPr="00EF6F6F">
        <w:t xml:space="preserve">     </w:t>
      </w:r>
      <w:r w:rsidRPr="00EF6F6F" w:rsidR="00ED09A8">
        <w:t>-</w:t>
      </w:r>
      <w:r w:rsidRPr="00EF6F6F">
        <w:t>Trgovački sud</w:t>
      </w:r>
      <w:r w:rsidRPr="00EF6F6F" w:rsidR="00F14CB3">
        <w:t xml:space="preserve"> </w:t>
      </w:r>
      <w:r w:rsidRPr="00EF6F6F">
        <w:t>u Zagrebu</w:t>
      </w:r>
      <w:r w:rsidR="006255FC">
        <w:t xml:space="preserve"> </w:t>
      </w:r>
      <w:r w:rsidRPr="00EF6F6F">
        <w:t xml:space="preserve">je Rješenjem od dana </w:t>
      </w:r>
      <w:r w:rsidR="004649CE">
        <w:t>04</w:t>
      </w:r>
      <w:r w:rsidRPr="00EF6F6F" w:rsidR="00ED09A8">
        <w:t>.</w:t>
      </w:r>
      <w:r w:rsidR="006A45D1">
        <w:t xml:space="preserve"> </w:t>
      </w:r>
      <w:r w:rsidR="004649CE">
        <w:t>lipnja</w:t>
      </w:r>
      <w:r w:rsidR="006A45D1">
        <w:t xml:space="preserve"> </w:t>
      </w:r>
      <w:r w:rsidRPr="00EF6F6F" w:rsidR="00ED09A8">
        <w:t>201</w:t>
      </w:r>
      <w:r w:rsidR="00376B18">
        <w:t>9</w:t>
      </w:r>
      <w:r w:rsidRPr="00EF6F6F" w:rsidR="00ED09A8">
        <w:t>.</w:t>
      </w:r>
      <w:r w:rsidR="006255FC">
        <w:t>g</w:t>
      </w:r>
      <w:r w:rsidRPr="00EF6F6F" w:rsidR="00F14CB3">
        <w:t xml:space="preserve"> </w:t>
      </w:r>
      <w:r w:rsidRPr="00EF6F6F">
        <w:t xml:space="preserve">otvorio stečajni </w:t>
      </w:r>
      <w:r w:rsidR="006A45D1">
        <w:tab/>
      </w:r>
      <w:r w:rsidR="006A45D1">
        <w:tab/>
        <w:t xml:space="preserve">  </w:t>
      </w:r>
      <w:r w:rsidRPr="00EF6F6F">
        <w:t>postupak</w:t>
      </w:r>
    </w:p>
    <w:p w:rsidRPr="00EF6F6F" w:rsidR="000E2207" w:rsidP="000E2207" w:rsidRDefault="000E2207">
      <w:pPr>
        <w:ind w:right="23"/>
      </w:pPr>
    </w:p>
    <w:p w:rsidRPr="00EF6F6F" w:rsidR="000E2207" w:rsidP="000E2207" w:rsidRDefault="000E2207">
      <w:pPr>
        <w:ind w:right="23"/>
      </w:pPr>
    </w:p>
    <w:p w:rsidR="00D84D4C" w:rsidP="00D84D4C" w:rsidRDefault="00F14CB3">
      <w:pPr>
        <w:tabs>
          <w:tab w:val="left" w:pos="426"/>
        </w:tabs>
        <w:ind w:right="23"/>
      </w:pPr>
      <w:r w:rsidRPr="00EF6F6F">
        <w:t>2.</w:t>
      </w:r>
      <w:r w:rsidRPr="00EF6F6F">
        <w:tab/>
      </w:r>
      <w:r w:rsidRPr="00EF6F6F" w:rsidR="000E2207">
        <w:t>RADNJE  NAKON  OTVARANJA  STEČAJA</w:t>
      </w:r>
    </w:p>
    <w:p w:rsidR="00D84D4C" w:rsidP="00D84D4C" w:rsidRDefault="00D84D4C">
      <w:pPr>
        <w:tabs>
          <w:tab w:val="left" w:pos="284"/>
        </w:tabs>
        <w:ind w:right="23"/>
      </w:pPr>
      <w:r>
        <w:tab/>
      </w:r>
      <w:r w:rsidR="00F0509B">
        <w:t xml:space="preserve"> </w:t>
      </w:r>
    </w:p>
    <w:p w:rsidR="00D84D4C" w:rsidP="00D84D4C" w:rsidRDefault="00D84D4C">
      <w:pPr>
        <w:tabs>
          <w:tab w:val="left" w:pos="284"/>
        </w:tabs>
        <w:ind w:right="23"/>
      </w:pPr>
      <w:r>
        <w:tab/>
      </w:r>
      <w:r w:rsidRPr="00EF6F6F" w:rsidR="000E2207">
        <w:t>- Izvršio prijavu u Državnom zavodu za statistiku</w:t>
      </w:r>
    </w:p>
    <w:p w:rsidR="008A5497" w:rsidP="00D84D4C" w:rsidRDefault="00D84D4C">
      <w:pPr>
        <w:tabs>
          <w:tab w:val="left" w:pos="284"/>
        </w:tabs>
        <w:ind w:right="23"/>
      </w:pPr>
      <w:r>
        <w:tab/>
      </w:r>
      <w:r w:rsidRPr="00EF6F6F" w:rsidR="000E2207">
        <w:t>- Izvršio uvid u zadnju poreznu prijavu</w:t>
      </w:r>
      <w:r w:rsidR="008A5497">
        <w:t xml:space="preserve"> iz 2010.</w:t>
      </w:r>
    </w:p>
    <w:p w:rsidR="00D84D4C" w:rsidP="00D84D4C" w:rsidRDefault="000E2207">
      <w:pPr>
        <w:ind w:left="284" w:right="23"/>
      </w:pPr>
      <w:r w:rsidRPr="00EF6F6F">
        <w:t xml:space="preserve">- Utvrdio stanje stečajne mase </w:t>
      </w:r>
    </w:p>
    <w:p w:rsidR="000E2207" w:rsidP="00D84D4C" w:rsidRDefault="000E2207">
      <w:pPr>
        <w:ind w:left="284" w:right="23"/>
      </w:pPr>
      <w:r w:rsidRPr="00EF6F6F">
        <w:t>- Izradio popis vjerovnika</w:t>
      </w:r>
    </w:p>
    <w:p w:rsidRPr="00EF6F6F" w:rsidR="008A5497" w:rsidP="00631C31" w:rsidRDefault="008A5497">
      <w:pPr>
        <w:tabs>
          <w:tab w:val="left" w:pos="426"/>
        </w:tabs>
        <w:ind w:left="284" w:right="23"/>
      </w:pPr>
      <w:r>
        <w:t>- Uvid u poslovnu dokumentaciju nisam mogao izvršiti</w:t>
      </w:r>
      <w:r w:rsidR="00631C31">
        <w:t>,</w:t>
      </w:r>
      <w:r>
        <w:t xml:space="preserve"> jer ovlaštena osoba za zastupanje, </w:t>
      </w:r>
      <w:r w:rsidR="00631C31">
        <w:tab/>
      </w:r>
      <w:r>
        <w:t>gosp. Mišel Babić je odselio iz Hrvatske u Nigeriju, a na registriranoj adresi nitko ne</w:t>
      </w:r>
      <w:r w:rsidR="00124D59">
        <w:t xml:space="preserve"> </w:t>
      </w:r>
      <w:r>
        <w:t xml:space="preserve">zna </w:t>
      </w:r>
      <w:r w:rsidR="00631C31">
        <w:tab/>
      </w:r>
      <w:r>
        <w:t>za navedenog Dužnika</w:t>
      </w:r>
    </w:p>
    <w:p w:rsidRPr="00EF6F6F" w:rsidR="000E2207" w:rsidP="000E2207" w:rsidRDefault="000E2207">
      <w:pPr>
        <w:ind w:right="23" w:firstLine="360"/>
      </w:pPr>
      <w:r w:rsidRPr="00EF6F6F">
        <w:tab/>
      </w:r>
    </w:p>
    <w:p w:rsidRPr="00EF6F6F" w:rsidR="000E2207" w:rsidP="000E2207" w:rsidRDefault="000E2207">
      <w:pPr>
        <w:ind w:right="23"/>
      </w:pPr>
    </w:p>
    <w:p w:rsidR="00D84D4C" w:rsidP="00D84D4C" w:rsidRDefault="00F14CB3">
      <w:pPr>
        <w:tabs>
          <w:tab w:val="left" w:pos="284"/>
          <w:tab w:val="left" w:pos="426"/>
        </w:tabs>
        <w:ind w:right="23"/>
      </w:pPr>
      <w:r w:rsidRPr="00EF6F6F">
        <w:t>3.</w:t>
      </w:r>
      <w:r w:rsidRPr="00EF6F6F">
        <w:tab/>
      </w:r>
      <w:r w:rsidRPr="00EF6F6F" w:rsidR="000E2207">
        <w:t xml:space="preserve">GOSPODARSKI  POLOŽAJ  DUŽNIKA </w:t>
      </w:r>
    </w:p>
    <w:p w:rsidR="00D84D4C" w:rsidP="00D84D4C" w:rsidRDefault="00D84D4C">
      <w:pPr>
        <w:tabs>
          <w:tab w:val="left" w:pos="284"/>
          <w:tab w:val="left" w:pos="426"/>
        </w:tabs>
        <w:ind w:right="23"/>
      </w:pPr>
      <w:r>
        <w:tab/>
      </w:r>
      <w:r w:rsidRPr="00EF6F6F" w:rsidR="000E2207">
        <w:t xml:space="preserve">- Stečajni dužnik obavljao je </w:t>
      </w:r>
      <w:r w:rsidR="00F004C0">
        <w:t xml:space="preserve">poslove </w:t>
      </w:r>
      <w:r w:rsidR="004649CE">
        <w:t>izgradnje</w:t>
      </w:r>
      <w:r w:rsidR="00376B18">
        <w:t xml:space="preserve"> i prodaje </w:t>
      </w:r>
      <w:r w:rsidR="004649CE">
        <w:t>stanova</w:t>
      </w:r>
      <w:r w:rsidR="00376B18">
        <w:t xml:space="preserve"> </w:t>
      </w:r>
      <w:r w:rsidR="009C1A66">
        <w:t xml:space="preserve"> </w:t>
      </w:r>
    </w:p>
    <w:p w:rsidR="006A45D1" w:rsidP="00D84D4C" w:rsidRDefault="00D84D4C">
      <w:pPr>
        <w:tabs>
          <w:tab w:val="left" w:pos="284"/>
          <w:tab w:val="left" w:pos="426"/>
        </w:tabs>
        <w:ind w:right="23"/>
      </w:pPr>
      <w:r>
        <w:tab/>
      </w:r>
      <w:r w:rsidRPr="00EF6F6F" w:rsidR="000E2207">
        <w:t xml:space="preserve">- Sjedište stečajnog dužnika je u </w:t>
      </w:r>
      <w:r w:rsidR="004649CE">
        <w:t>Zagrebu</w:t>
      </w:r>
      <w:r w:rsidRPr="00EF6F6F" w:rsidR="000E2207">
        <w:t xml:space="preserve">, </w:t>
      </w:r>
      <w:r w:rsidR="004649CE">
        <w:t>Petrinjska 59</w:t>
      </w:r>
      <w:r w:rsidR="00376B18">
        <w:t xml:space="preserve">, </w:t>
      </w:r>
      <w:r w:rsidR="004649CE">
        <w:t xml:space="preserve"> </w:t>
      </w:r>
      <w:r w:rsidRPr="00EF6F6F" w:rsidR="000E2207">
        <w:t xml:space="preserve">u zakupljenom prostoru, </w:t>
      </w:r>
      <w:r w:rsidR="006A45D1">
        <w:t xml:space="preserve">   </w:t>
      </w:r>
    </w:p>
    <w:p w:rsidR="00D84D4C" w:rsidP="00631C31" w:rsidRDefault="00631C31">
      <w:pPr>
        <w:tabs>
          <w:tab w:val="left" w:pos="284"/>
        </w:tabs>
        <w:ind w:left="426" w:right="23"/>
      </w:pPr>
      <w:r>
        <w:t xml:space="preserve"> </w:t>
      </w:r>
      <w:r w:rsidRPr="00EF6F6F" w:rsidR="000E2207">
        <w:t>koji je nakon prestanka rada otkazan.</w:t>
      </w:r>
    </w:p>
    <w:p w:rsidR="00D84D4C" w:rsidP="00D84D4C" w:rsidRDefault="000E2207">
      <w:pPr>
        <w:ind w:left="284" w:right="23"/>
      </w:pPr>
      <w:r w:rsidRPr="00EF6F6F">
        <w:t xml:space="preserve">- Stečajni dužnik prestao je poslovati  </w:t>
      </w:r>
      <w:r w:rsidRPr="00EF6F6F" w:rsidR="00ED09A8">
        <w:t>tijekom</w:t>
      </w:r>
      <w:r w:rsidR="006A45D1">
        <w:t xml:space="preserve"> </w:t>
      </w:r>
      <w:r w:rsidRPr="00EF6F6F">
        <w:t>201</w:t>
      </w:r>
      <w:r w:rsidR="004649CE">
        <w:t>0</w:t>
      </w:r>
      <w:r w:rsidRPr="00EF6F6F">
        <w:t>. godine.</w:t>
      </w:r>
    </w:p>
    <w:p w:rsidRPr="00EF6F6F" w:rsidR="000E2207" w:rsidP="00D84D4C" w:rsidRDefault="000E2207">
      <w:pPr>
        <w:ind w:left="284" w:right="23"/>
      </w:pPr>
      <w:r w:rsidRPr="00EF6F6F">
        <w:t xml:space="preserve">- Stečajni dužnik nema zaposlenih radnika </w:t>
      </w:r>
    </w:p>
    <w:p w:rsidRPr="00EF6F6F" w:rsidR="000E2207" w:rsidP="000E2207" w:rsidRDefault="000E2207">
      <w:pPr>
        <w:ind w:left="360" w:right="23"/>
      </w:pPr>
    </w:p>
    <w:p w:rsidRPr="00EF6F6F" w:rsidR="006A45D1" w:rsidP="000E2207" w:rsidRDefault="006A45D1">
      <w:pPr>
        <w:ind w:right="23"/>
        <w:rPr>
          <w:b/>
        </w:rPr>
      </w:pPr>
    </w:p>
    <w:p w:rsidRPr="00EF6F6F" w:rsidR="000E2207" w:rsidP="00D84D4C" w:rsidRDefault="00F14CB3">
      <w:pPr>
        <w:tabs>
          <w:tab w:val="left" w:pos="284"/>
        </w:tabs>
        <w:ind w:right="23"/>
      </w:pPr>
      <w:r w:rsidRPr="00EF6F6F">
        <w:lastRenderedPageBreak/>
        <w:t>4.</w:t>
      </w:r>
      <w:r w:rsidRPr="00EF6F6F">
        <w:tab/>
      </w:r>
      <w:r w:rsidRPr="00EF6F6F" w:rsidR="000E2207">
        <w:t>IMOVINA  STEČAJNOG  DUŽNIKA – PREDMETI  STEČAJNE MASE</w:t>
      </w:r>
    </w:p>
    <w:p w:rsidR="00301ECA" w:rsidP="000E2207" w:rsidRDefault="00301ECA">
      <w:pPr>
        <w:tabs>
          <w:tab w:val="left" w:pos="284"/>
          <w:tab w:val="left" w:pos="426"/>
        </w:tabs>
        <w:rPr>
          <w:b/>
        </w:rPr>
      </w:pPr>
    </w:p>
    <w:p w:rsidR="006A45D1" w:rsidP="00D84D4C" w:rsidRDefault="00301ECA">
      <w:pPr>
        <w:tabs>
          <w:tab w:val="left" w:pos="284"/>
          <w:tab w:val="left" w:pos="426"/>
        </w:tabs>
      </w:pPr>
      <w:r>
        <w:rPr>
          <w:b/>
        </w:rPr>
        <w:tab/>
      </w:r>
      <w:r w:rsidRPr="00EF6F6F" w:rsidR="000E2207">
        <w:t>POKRETNINE</w:t>
      </w:r>
    </w:p>
    <w:p w:rsidRPr="00EF6F6F" w:rsidR="00ED09A8" w:rsidP="00D84D4C" w:rsidRDefault="00D84D4C">
      <w:pPr>
        <w:tabs>
          <w:tab w:val="left" w:pos="284"/>
          <w:tab w:val="left" w:pos="426"/>
        </w:tabs>
      </w:pPr>
      <w:r>
        <w:t xml:space="preserve">     </w:t>
      </w:r>
      <w:r w:rsidR="006A45D1">
        <w:rPr>
          <w:b/>
        </w:rPr>
        <w:t xml:space="preserve">- </w:t>
      </w:r>
      <w:r w:rsidRPr="00EF6F6F" w:rsidR="00ED09A8">
        <w:t xml:space="preserve">Dužnik </w:t>
      </w:r>
      <w:r w:rsidR="00376B18">
        <w:t>nema</w:t>
      </w:r>
      <w:r w:rsidRPr="00EF6F6F" w:rsidR="00ED09A8">
        <w:t xml:space="preserve"> pokretnina </w:t>
      </w:r>
      <w:r w:rsidR="00585A2E">
        <w:t xml:space="preserve"> </w:t>
      </w:r>
    </w:p>
    <w:p w:rsidRPr="00EF6F6F" w:rsidR="000E2207" w:rsidP="00ED09A8" w:rsidRDefault="000E2207">
      <w:pPr>
        <w:jc w:val="both"/>
      </w:pPr>
    </w:p>
    <w:p w:rsidRPr="00EF6F6F" w:rsidR="000E2207" w:rsidP="00D84D4C" w:rsidRDefault="000E2207">
      <w:pPr>
        <w:tabs>
          <w:tab w:val="left" w:pos="284"/>
        </w:tabs>
      </w:pPr>
      <w:r w:rsidRPr="00EF6F6F">
        <w:rPr>
          <w:b/>
        </w:rPr>
        <w:tab/>
      </w:r>
      <w:r w:rsidRPr="00EF6F6F">
        <w:t>NEKRETNINE</w:t>
      </w:r>
    </w:p>
    <w:p w:rsidR="00411ED2" w:rsidP="00631C31" w:rsidRDefault="00585A2E">
      <w:pPr>
        <w:tabs>
          <w:tab w:val="left" w:pos="284"/>
          <w:tab w:val="left" w:pos="426"/>
          <w:tab w:val="left" w:pos="709"/>
        </w:tabs>
        <w:jc w:val="both"/>
      </w:pPr>
      <w:r w:rsidRPr="003D13E5">
        <w:t xml:space="preserve"> </w:t>
      </w:r>
      <w:r w:rsidR="00D84D4C">
        <w:tab/>
      </w:r>
      <w:r w:rsidRPr="003D13E5" w:rsidR="00411ED2">
        <w:rPr>
          <w:bCs/>
        </w:rPr>
        <w:t>-</w:t>
      </w:r>
      <w:r w:rsidR="00411ED2">
        <w:rPr>
          <w:bCs/>
        </w:rPr>
        <w:t xml:space="preserve"> </w:t>
      </w:r>
      <w:r w:rsidR="00411ED2">
        <w:t>garaža u Zagrebu, upisana u zemljišnim knjigama</w:t>
      </w:r>
      <w:r w:rsidR="00631C31">
        <w:t xml:space="preserve"> Općinskog građanskog suda u </w:t>
      </w:r>
      <w:r w:rsidR="00631C31">
        <w:tab/>
      </w:r>
      <w:r w:rsidR="00631C31">
        <w:tab/>
      </w:r>
      <w:r w:rsidR="00631C31">
        <w:tab/>
      </w:r>
      <w:r w:rsidR="00411ED2">
        <w:t xml:space="preserve">Zagrebu zk.odjel Zagreb, u zk.ul. 4562,k.o.Vrapče Novo,kat.čes.4037/13, suvlasnički </w:t>
      </w:r>
      <w:r w:rsidR="00411ED2">
        <w:tab/>
      </w:r>
      <w:r w:rsidR="00411ED2">
        <w:tab/>
        <w:t>dio 61/10000 etažno vlasništvo (E-3) u naravi garaža u podrumu 7,05m2,</w:t>
      </w:r>
    </w:p>
    <w:p w:rsidR="00411ED2" w:rsidP="00141392" w:rsidRDefault="00141392">
      <w:pPr>
        <w:tabs>
          <w:tab w:val="left" w:pos="284"/>
          <w:tab w:val="left" w:pos="426"/>
          <w:tab w:val="left" w:pos="709"/>
        </w:tabs>
        <w:jc w:val="both"/>
      </w:pPr>
      <w:r>
        <w:tab/>
      </w:r>
      <w:r w:rsidR="00411ED2">
        <w:t>- garaža u Zagrebu, upisana u zemljišnim knjigama Općinsko</w:t>
      </w:r>
      <w:r>
        <w:t xml:space="preserve">g građanskog suda u </w:t>
      </w:r>
      <w:r>
        <w:tab/>
        <w:t xml:space="preserve"> </w:t>
      </w:r>
      <w:r>
        <w:tab/>
      </w:r>
      <w:r>
        <w:tab/>
      </w:r>
      <w:r w:rsidR="00411ED2">
        <w:t xml:space="preserve">Zagrebu zk.odjel Zagreb, u zk.ul. 4562,k.o.Vrapče Novo,kat.čes.4037/13, suvlasnički </w:t>
      </w:r>
      <w:r w:rsidR="00411ED2">
        <w:tab/>
      </w:r>
      <w:r w:rsidR="00411ED2">
        <w:tab/>
        <w:t>dio 53/10000 etažno vlasništvo (E-4) u naravi garaža u podrumu 6,20m2</w:t>
      </w:r>
    </w:p>
    <w:p w:rsidR="00411ED2" w:rsidP="00141392" w:rsidRDefault="00141392">
      <w:pPr>
        <w:tabs>
          <w:tab w:val="left" w:pos="284"/>
          <w:tab w:val="left" w:pos="426"/>
          <w:tab w:val="left" w:pos="709"/>
        </w:tabs>
        <w:jc w:val="both"/>
      </w:pPr>
      <w:r>
        <w:tab/>
      </w:r>
      <w:r w:rsidR="00411ED2">
        <w:t>- garaža u Zagrebu, upisana u zemljišnim knjigama Općinskog građanskog suda</w:t>
      </w:r>
      <w:r>
        <w:t xml:space="preserve"> u </w:t>
      </w:r>
      <w:r>
        <w:tab/>
      </w:r>
      <w:r>
        <w:tab/>
      </w:r>
      <w:r>
        <w:tab/>
      </w:r>
      <w:r w:rsidR="00411ED2">
        <w:t xml:space="preserve">Zagrebu zk.odjel Zagreb, u zk.ul. 4562,k.o.Vrapče Novo,kat.čes.4037/13, suvlasnički </w:t>
      </w:r>
      <w:r w:rsidR="00411ED2">
        <w:tab/>
      </w:r>
      <w:r w:rsidR="00411ED2">
        <w:tab/>
        <w:t>dio 55/10000 etažno vlasništvo (E-5) u naravi garaža u podrumu 6,40m2</w:t>
      </w:r>
    </w:p>
    <w:p w:rsidR="00411ED2" w:rsidP="00141392" w:rsidRDefault="00141392">
      <w:pPr>
        <w:tabs>
          <w:tab w:val="left" w:pos="284"/>
          <w:tab w:val="left" w:pos="426"/>
        </w:tabs>
        <w:jc w:val="both"/>
      </w:pPr>
      <w:r>
        <w:tab/>
        <w:t xml:space="preserve">- </w:t>
      </w:r>
      <w:r w:rsidR="00411ED2">
        <w:t xml:space="preserve">garaža u Zagrebu, upisana u zemljišnim knjigama Općinskog građanskog suda u </w:t>
      </w:r>
      <w:r w:rsidR="00411ED2">
        <w:tab/>
      </w:r>
      <w:r w:rsidR="00411ED2">
        <w:tab/>
      </w:r>
      <w:r w:rsidR="00411ED2">
        <w:tab/>
        <w:t xml:space="preserve">Zagrebu zk.odjel Zagreb, u zk.ul. 4562,k.o.Vrapče Novo,kat.čes.4037/13, suvlasnički </w:t>
      </w:r>
      <w:r w:rsidR="00411ED2">
        <w:tab/>
      </w:r>
      <w:r w:rsidR="00411ED2">
        <w:tab/>
        <w:t>dio 53/10000 etažno vlasništvo (E-9) u naravi garaža u podrumu 6,20m2</w:t>
      </w:r>
    </w:p>
    <w:p w:rsidR="00411ED2" w:rsidP="00141392" w:rsidRDefault="00411ED2">
      <w:pPr>
        <w:tabs>
          <w:tab w:val="left" w:pos="284"/>
          <w:tab w:val="left" w:pos="426"/>
        </w:tabs>
        <w:jc w:val="both"/>
      </w:pPr>
      <w:r>
        <w:tab/>
        <w:t>-</w:t>
      </w:r>
      <w:r>
        <w:tab/>
        <w:t xml:space="preserve">samostalna prostorija u podrumu u Zagrebu, upisana u zemljišnim knjigama </w:t>
      </w:r>
      <w:r>
        <w:tab/>
      </w:r>
      <w:r>
        <w:tab/>
      </w:r>
      <w:r>
        <w:tab/>
        <w:t xml:space="preserve">Općinskog građanskog suda u Zagrebu zk.odjel Zagreb, u zk.ul.4562,k.o.Vrapče </w:t>
      </w:r>
      <w:r>
        <w:tab/>
      </w:r>
      <w:r>
        <w:tab/>
      </w:r>
      <w:r w:rsidR="00141392">
        <w:tab/>
      </w:r>
      <w:r>
        <w:t xml:space="preserve">Novo, kat.čes. 4037/13, suvlasnički dio 19/10000 etažno vlasništvo (E-18) u naravi </w:t>
      </w:r>
      <w:r>
        <w:tab/>
      </w:r>
      <w:r>
        <w:tab/>
      </w:r>
      <w:r w:rsidR="00141392">
        <w:tab/>
      </w:r>
      <w:r>
        <w:t>samostalna prostorija u podrumu 2,20m2</w:t>
      </w:r>
    </w:p>
    <w:p w:rsidR="00411ED2" w:rsidP="00141392" w:rsidRDefault="00141392">
      <w:pPr>
        <w:tabs>
          <w:tab w:val="left" w:pos="284"/>
          <w:tab w:val="left" w:pos="426"/>
        </w:tabs>
        <w:jc w:val="both"/>
      </w:pPr>
      <w:r>
        <w:tab/>
        <w:t>-</w:t>
      </w:r>
      <w:r>
        <w:tab/>
      </w:r>
      <w:r w:rsidR="00411ED2">
        <w:t xml:space="preserve">samostalna prostorija u podrumu u Zagrebu, upisana u zemljišnim knjigama </w:t>
      </w:r>
      <w:r w:rsidR="00411ED2">
        <w:tab/>
      </w:r>
      <w:r w:rsidR="00411ED2">
        <w:tab/>
      </w:r>
      <w:r w:rsidR="00411ED2">
        <w:tab/>
        <w:t xml:space="preserve">Općinskog građanskog suda u Zagrebu zk.odjel Zagreb, u zk.ul.4562,k.o.Vrapče </w:t>
      </w:r>
      <w:r w:rsidR="00411ED2">
        <w:tab/>
      </w:r>
      <w:r w:rsidR="00411ED2">
        <w:tab/>
      </w:r>
      <w:r>
        <w:tab/>
      </w:r>
      <w:r w:rsidR="00411ED2">
        <w:t xml:space="preserve">Novo, kat.čes. 4037/13, suvlasnički dio 19/10000 etažno vlasništvo (E-19) u naravi </w:t>
      </w:r>
      <w:r w:rsidR="00411ED2">
        <w:tab/>
      </w:r>
      <w:r w:rsidR="00411ED2">
        <w:tab/>
      </w:r>
      <w:r>
        <w:tab/>
      </w:r>
      <w:r w:rsidR="00411ED2">
        <w:t>samostalna prostorija u podrumu 2,20m2</w:t>
      </w:r>
    </w:p>
    <w:p w:rsidR="00411ED2" w:rsidP="00141392" w:rsidRDefault="00141392">
      <w:pPr>
        <w:tabs>
          <w:tab w:val="left" w:pos="284"/>
          <w:tab w:val="left" w:pos="426"/>
        </w:tabs>
        <w:jc w:val="both"/>
      </w:pPr>
      <w:r>
        <w:tab/>
        <w:t xml:space="preserve">- </w:t>
      </w:r>
      <w:r w:rsidR="00411ED2">
        <w:t xml:space="preserve">stan u Zagrebu, upisana u zemljišnim knjigama Općinskog građanskog suda u </w:t>
      </w:r>
      <w:r w:rsidR="00411ED2">
        <w:tab/>
      </w:r>
      <w:r w:rsidR="00411ED2">
        <w:tab/>
      </w:r>
      <w:r w:rsidR="00411ED2">
        <w:tab/>
        <w:t xml:space="preserve">Zagrebu zk.odjel Zagreb, u zk.ul. 4562,k.o.Vrapče Novo,kat.čes.4037/13, suvlasnički </w:t>
      </w:r>
      <w:r w:rsidR="00411ED2">
        <w:tab/>
      </w:r>
      <w:r w:rsidR="00411ED2">
        <w:tab/>
        <w:t xml:space="preserve">dio 382/10000 etažno vlasništvo (E-22) u naravi dvosobni stan u prizemlju površine  </w:t>
      </w:r>
      <w:r w:rsidR="00411ED2">
        <w:tab/>
      </w:r>
      <w:r w:rsidR="00411ED2">
        <w:tab/>
        <w:t>44,39m2</w:t>
      </w:r>
    </w:p>
    <w:p w:rsidR="00411ED2" w:rsidP="00141392" w:rsidRDefault="00411ED2">
      <w:pPr>
        <w:tabs>
          <w:tab w:val="left" w:pos="284"/>
          <w:tab w:val="left" w:pos="426"/>
        </w:tabs>
        <w:jc w:val="both"/>
      </w:pPr>
      <w:r>
        <w:tab/>
        <w:t>-</w:t>
      </w:r>
      <w:r>
        <w:tab/>
        <w:t xml:space="preserve">stan u Zagrebu, upisana u zemljišnim knjigama Općinskog građanskog suda u </w:t>
      </w:r>
      <w:r>
        <w:tab/>
      </w:r>
      <w:r>
        <w:tab/>
      </w:r>
      <w:r>
        <w:tab/>
        <w:t xml:space="preserve">Zagrebu zk.odjel Zagreb, u zk.ul. 4562,k.o.Vrapče Novo,kat.čes.4037/13, suvlasnički </w:t>
      </w:r>
      <w:r>
        <w:tab/>
      </w:r>
      <w:r>
        <w:tab/>
        <w:t xml:space="preserve">dio 490/10000 etažno vlasništvo (E-27) u naravi trosobni stan na prvom katu površine  </w:t>
      </w:r>
      <w:r>
        <w:tab/>
      </w:r>
      <w:r>
        <w:tab/>
        <w:t>56,83m2</w:t>
      </w:r>
    </w:p>
    <w:p w:rsidR="00411ED2" w:rsidP="00141392" w:rsidRDefault="00411ED2">
      <w:pPr>
        <w:tabs>
          <w:tab w:val="left" w:pos="284"/>
          <w:tab w:val="left" w:pos="426"/>
        </w:tabs>
        <w:jc w:val="both"/>
      </w:pPr>
      <w:r>
        <w:tab/>
        <w:t>-</w:t>
      </w:r>
      <w:r>
        <w:tab/>
        <w:t xml:space="preserve">stan u Zagrebu, upisana u zemljišnim knjigama Općinskog građanskog suda u </w:t>
      </w:r>
      <w:r>
        <w:tab/>
      </w:r>
      <w:r>
        <w:tab/>
      </w:r>
      <w:r>
        <w:tab/>
        <w:t xml:space="preserve">Zagrebu zk.odjel Zagreb, u zk.ul. 4562,k.o.Vrapče Novo,kat.čes.4037/13, suvlasnički </w:t>
      </w:r>
      <w:r>
        <w:tab/>
      </w:r>
      <w:r>
        <w:tab/>
        <w:t xml:space="preserve">dio 604/10000 etažno vlasništvo (E-37) u naravi trosobni stan u potkrovlju površine  </w:t>
      </w:r>
      <w:r>
        <w:tab/>
      </w:r>
      <w:r>
        <w:tab/>
        <w:t>70,06m2</w:t>
      </w:r>
    </w:p>
    <w:p w:rsidR="00411ED2" w:rsidP="00141392" w:rsidRDefault="00411ED2">
      <w:pPr>
        <w:tabs>
          <w:tab w:val="left" w:pos="284"/>
          <w:tab w:val="left" w:pos="426"/>
        </w:tabs>
        <w:jc w:val="both"/>
      </w:pPr>
      <w:r>
        <w:tab/>
        <w:t>-</w:t>
      </w:r>
      <w:r>
        <w:tab/>
        <w:t xml:space="preserve">stan u Zagrebu, upisan u zemljišnim knjigama Općinskog građanskog suda u </w:t>
      </w:r>
      <w:r>
        <w:tab/>
      </w:r>
      <w:r>
        <w:tab/>
      </w:r>
      <w:r>
        <w:tab/>
        <w:t xml:space="preserve">Zagrebu, zk odjel Zagreb, u zk.ul. 73425, k.o. Šestine, kč.br. 1786/12, suvlasnički dio  </w:t>
      </w:r>
      <w:r>
        <w:tab/>
      </w:r>
      <w:r>
        <w:tab/>
        <w:t xml:space="preserve">2899/10000, etažno vlasništvo E-6, u naravi dvoetažni trosobni stan u prizemlju </w:t>
      </w:r>
      <w:r>
        <w:tab/>
      </w:r>
      <w:r>
        <w:tab/>
      </w:r>
      <w:r>
        <w:tab/>
        <w:t xml:space="preserve">ukupne površine 119,42 m2 te s pripadajućim parkirnim mjestom i kućnim vrtom </w:t>
      </w:r>
    </w:p>
    <w:p w:rsidR="00411ED2" w:rsidP="00141392" w:rsidRDefault="00411ED2">
      <w:pPr>
        <w:tabs>
          <w:tab w:val="left" w:pos="284"/>
          <w:tab w:val="left" w:pos="426"/>
        </w:tabs>
        <w:jc w:val="both"/>
      </w:pPr>
      <w:r>
        <w:tab/>
        <w:t>-</w:t>
      </w:r>
      <w:r>
        <w:tab/>
        <w:t xml:space="preserve">garaža u Zagrebu, upisana u zemljišnim knjigama Općinskog građanskog suda u </w:t>
      </w:r>
      <w:r>
        <w:tab/>
      </w:r>
      <w:r>
        <w:tab/>
      </w:r>
      <w:r>
        <w:tab/>
        <w:t xml:space="preserve">Zagrebu, zk odjel Zagreb, u zk.ul. 73425, k.o. Šestine, kč.br. 1786/12, suvlasnički dio  </w:t>
      </w:r>
      <w:r>
        <w:tab/>
      </w:r>
      <w:r>
        <w:tab/>
        <w:t xml:space="preserve">413/10000, etažno vlasništvo E-1, u naravi garaža i spremište u podrumu ukupne </w:t>
      </w:r>
      <w:r>
        <w:tab/>
      </w:r>
      <w:r>
        <w:tab/>
      </w:r>
      <w:r w:rsidR="00141392">
        <w:tab/>
      </w:r>
      <w:r>
        <w:t xml:space="preserve">površine  17,00 m2 </w:t>
      </w:r>
    </w:p>
    <w:p w:rsidR="00411ED2" w:rsidP="00141392" w:rsidRDefault="00411ED2">
      <w:pPr>
        <w:tabs>
          <w:tab w:val="left" w:pos="284"/>
          <w:tab w:val="left" w:pos="426"/>
        </w:tabs>
        <w:jc w:val="both"/>
      </w:pPr>
      <w:r>
        <w:t xml:space="preserve"> </w:t>
      </w:r>
      <w:r>
        <w:tab/>
        <w:t>-</w:t>
      </w:r>
      <w:r>
        <w:tab/>
        <w:t xml:space="preserve">kuća u Zagrebu, u zemljišnim knjigama Općinskog građanskog suda u Zagrebu, zk </w:t>
      </w:r>
      <w:r>
        <w:tab/>
      </w:r>
      <w:r>
        <w:tab/>
      </w:r>
      <w:r w:rsidR="00141392">
        <w:tab/>
      </w:r>
      <w:r>
        <w:t>odjel Zagreb, u zk.ul. 8064, k.o. Remete, kč.br. 3943/5, ukupne površine 208 čhv,</w:t>
      </w:r>
    </w:p>
    <w:p w:rsidR="00411ED2" w:rsidP="00141392" w:rsidRDefault="00411ED2">
      <w:pPr>
        <w:tabs>
          <w:tab w:val="left" w:pos="284"/>
          <w:tab w:val="left" w:pos="426"/>
        </w:tabs>
        <w:jc w:val="both"/>
      </w:pPr>
      <w:r>
        <w:lastRenderedPageBreak/>
        <w:tab/>
        <w:t>-</w:t>
      </w:r>
      <w:r>
        <w:tab/>
        <w:t xml:space="preserve">oranice u Zagrebu, upisane u zemljišnim knjigama Općinskog građanskog suda u </w:t>
      </w:r>
      <w:r>
        <w:tab/>
      </w:r>
      <w:r>
        <w:tab/>
      </w:r>
      <w:r w:rsidR="00141392">
        <w:tab/>
      </w:r>
      <w:r>
        <w:t xml:space="preserve">Zagrebu, zk odjel Zagreb, zk.ul. 73229, k.o. Šestine, kč.br. 1786/15, površine 104 m2, </w:t>
      </w:r>
      <w:r>
        <w:tab/>
      </w:r>
      <w:r>
        <w:tab/>
        <w:t>i kč.br. 1786/16 površine 39 m2,</w:t>
      </w:r>
    </w:p>
    <w:p w:rsidR="00411ED2" w:rsidP="00141392" w:rsidRDefault="00411ED2">
      <w:pPr>
        <w:tabs>
          <w:tab w:val="left" w:pos="284"/>
          <w:tab w:val="left" w:pos="426"/>
        </w:tabs>
        <w:jc w:val="both"/>
      </w:pPr>
      <w:r>
        <w:tab/>
        <w:t>-</w:t>
      </w:r>
      <w:r>
        <w:tab/>
        <w:t xml:space="preserve">stan u Zagrebu, upisan u zemljišnim knjigama Općinskog građanskog suda u </w:t>
      </w:r>
      <w:r>
        <w:tab/>
      </w:r>
      <w:r>
        <w:tab/>
      </w:r>
      <w:r>
        <w:tab/>
        <w:t xml:space="preserve">Zagrebu, zk odjel Zagreb, u zk.ul. 8092, k.o. Šestine, kč.br. 1786/14, suvlasnički dio  </w:t>
      </w:r>
      <w:r>
        <w:tab/>
      </w:r>
      <w:r>
        <w:tab/>
        <w:t xml:space="preserve">1963/10000, etažno vlasništvo E-6, u naravi dvoetažni četverosobni stan u prizemlju </w:t>
      </w:r>
      <w:r>
        <w:tab/>
      </w:r>
      <w:r>
        <w:tab/>
        <w:t xml:space="preserve">ukupne površine 85,45 m2 te s pripadajućim parkirnim mjestom i kućnim vrtom </w:t>
      </w:r>
      <w:r>
        <w:tab/>
      </w:r>
      <w:r>
        <w:tab/>
      </w:r>
      <w:r>
        <w:tab/>
        <w:t xml:space="preserve">površine 27 m2, </w:t>
      </w:r>
    </w:p>
    <w:p w:rsidRPr="00EF6F6F" w:rsidR="00411ED2" w:rsidP="00141392" w:rsidRDefault="00411ED2">
      <w:pPr>
        <w:pStyle w:val="TableContents"/>
        <w:tabs>
          <w:tab w:val="left" w:pos="284"/>
          <w:tab w:val="left" w:pos="426"/>
        </w:tabs>
        <w:jc w:val="both"/>
      </w:pPr>
      <w:r>
        <w:tab/>
        <w:t>-</w:t>
      </w:r>
      <w:r>
        <w:tab/>
        <w:t xml:space="preserve">garaža u Zagrebu, upisana u zemljišnim knjigama Općinskog građanskog suda u </w:t>
      </w:r>
      <w:r>
        <w:tab/>
      </w:r>
      <w:r>
        <w:tab/>
      </w:r>
      <w:r>
        <w:tab/>
        <w:t xml:space="preserve">Zagrebu, zk odjel Zagreb, u zk.ul. 8092, k.o. Šestine, kč.br. 1786/14, suvlasnički dio  </w:t>
      </w:r>
      <w:r>
        <w:tab/>
      </w:r>
      <w:r>
        <w:tab/>
        <w:t xml:space="preserve">309/10000, etažno vlasništvo E-2, u naravi garaža i spremište u podrumu ukupne </w:t>
      </w:r>
      <w:r>
        <w:tab/>
      </w:r>
      <w:r>
        <w:tab/>
      </w:r>
      <w:r w:rsidR="00141392">
        <w:tab/>
      </w:r>
      <w:r>
        <w:t>površine  16,59 m2</w:t>
      </w:r>
    </w:p>
    <w:p w:rsidR="000E2207" w:rsidP="00F0509B" w:rsidRDefault="00141392">
      <w:pPr>
        <w:pStyle w:val="TableContents"/>
        <w:tabs>
          <w:tab w:val="left" w:pos="284"/>
          <w:tab w:val="left" w:pos="426"/>
        </w:tabs>
        <w:ind w:left="142"/>
        <w:jc w:val="both"/>
      </w:pPr>
      <w:r>
        <w:tab/>
      </w:r>
      <w:r>
        <w:tab/>
      </w:r>
      <w:r w:rsidR="004649CE">
        <w:t>Sve nekretnine su opterećene razlučnim pravom i nisu slobodne od stvari i osoba</w:t>
      </w:r>
    </w:p>
    <w:p w:rsidRPr="00EF6F6F" w:rsidR="00F0509B" w:rsidP="00F0509B" w:rsidRDefault="00F0509B">
      <w:pPr>
        <w:pStyle w:val="TableContents"/>
        <w:tabs>
          <w:tab w:val="left" w:pos="284"/>
          <w:tab w:val="left" w:pos="426"/>
        </w:tabs>
        <w:ind w:left="142"/>
        <w:jc w:val="both"/>
      </w:pPr>
    </w:p>
    <w:p w:rsidRPr="00EF6F6F" w:rsidR="000E2207" w:rsidP="000E2207" w:rsidRDefault="000E2207">
      <w:pPr>
        <w:tabs>
          <w:tab w:val="left" w:pos="284"/>
        </w:tabs>
        <w:jc w:val="both"/>
      </w:pPr>
      <w:r w:rsidRPr="00EF6F6F">
        <w:t xml:space="preserve">    </w:t>
      </w:r>
      <w:r w:rsidR="005813C2">
        <w:t xml:space="preserve"> </w:t>
      </w:r>
      <w:r w:rsidRPr="00EF6F6F">
        <w:t>POTRAŽIVANJA</w:t>
      </w:r>
    </w:p>
    <w:p w:rsidRPr="00EF6F6F" w:rsidR="000E2207" w:rsidP="00585A2E" w:rsidRDefault="00D84D4C">
      <w:pPr>
        <w:tabs>
          <w:tab w:val="left" w:pos="360"/>
        </w:tabs>
      </w:pPr>
      <w:r>
        <w:tab/>
      </w:r>
      <w:r w:rsidRPr="00EF6F6F" w:rsidR="00ED09A8">
        <w:t>Stečajni dužnik</w:t>
      </w:r>
      <w:r w:rsidR="00585A2E">
        <w:t xml:space="preserve"> nema</w:t>
      </w:r>
      <w:r w:rsidRPr="00EF6F6F" w:rsidR="00ED09A8">
        <w:t xml:space="preserve"> potraživanja </w:t>
      </w:r>
      <w:r w:rsidR="00585A2E">
        <w:t xml:space="preserve"> </w:t>
      </w:r>
    </w:p>
    <w:p w:rsidRPr="00EF6F6F" w:rsidR="000E2207" w:rsidP="000E2207" w:rsidRDefault="000E2207">
      <w:pPr>
        <w:tabs>
          <w:tab w:val="left" w:pos="284"/>
          <w:tab w:val="left" w:pos="426"/>
        </w:tabs>
        <w:ind w:left="284"/>
        <w:jc w:val="both"/>
      </w:pPr>
    </w:p>
    <w:p w:rsidRPr="00EF6F6F" w:rsidR="000E2207" w:rsidP="00D84D4C" w:rsidRDefault="000E2207">
      <w:pPr>
        <w:tabs>
          <w:tab w:val="left" w:pos="284"/>
          <w:tab w:val="left" w:pos="426"/>
        </w:tabs>
        <w:ind w:left="284"/>
        <w:jc w:val="both"/>
      </w:pPr>
      <w:r w:rsidRPr="00EF6F6F">
        <w:t>PARNICE</w:t>
      </w:r>
    </w:p>
    <w:p w:rsidRPr="00EF6F6F" w:rsidR="000E2207" w:rsidP="000E2207" w:rsidRDefault="00D84D4C">
      <w:pPr>
        <w:tabs>
          <w:tab w:val="left" w:pos="360"/>
        </w:tabs>
        <w:jc w:val="both"/>
      </w:pPr>
      <w:r>
        <w:tab/>
      </w:r>
      <w:r w:rsidRPr="00EF6F6F" w:rsidR="000E2207">
        <w:t>Stečajni dužnik nema parnica koje vodi u svoju korist</w:t>
      </w:r>
    </w:p>
    <w:p w:rsidRPr="00EF6F6F" w:rsidR="000E2207" w:rsidP="000E2207" w:rsidRDefault="000E2207">
      <w:pPr>
        <w:tabs>
          <w:tab w:val="left" w:pos="426"/>
        </w:tabs>
        <w:ind w:right="23"/>
        <w:rPr>
          <w:b/>
        </w:rPr>
      </w:pPr>
    </w:p>
    <w:p w:rsidR="000E2207" w:rsidP="000E2207" w:rsidRDefault="000E2207">
      <w:pPr>
        <w:ind w:right="23"/>
        <w:rPr>
          <w:b/>
        </w:rPr>
      </w:pPr>
    </w:p>
    <w:p w:rsidRPr="00EF6F6F" w:rsidR="006A45D1" w:rsidP="000E2207" w:rsidRDefault="006A45D1">
      <w:pPr>
        <w:ind w:right="23"/>
        <w:rPr>
          <w:b/>
        </w:rPr>
      </w:pPr>
    </w:p>
    <w:p w:rsidRPr="00EF6F6F" w:rsidR="000E2207" w:rsidP="00D84D4C" w:rsidRDefault="00F14CB3">
      <w:pPr>
        <w:tabs>
          <w:tab w:val="left" w:pos="284"/>
        </w:tabs>
        <w:ind w:right="23"/>
      </w:pPr>
      <w:r w:rsidRPr="00EF6F6F">
        <w:t>5.</w:t>
      </w:r>
      <w:r w:rsidRPr="00EF6F6F">
        <w:tab/>
      </w:r>
      <w:r w:rsidRPr="00EF6F6F" w:rsidR="000E2207">
        <w:t>OBVEZE STEČAJNOG DUŽNIKA</w:t>
      </w:r>
    </w:p>
    <w:p w:rsidRPr="00EF6F6F" w:rsidR="000E2207" w:rsidP="000E2207" w:rsidRDefault="000E2207">
      <w:pPr>
        <w:ind w:left="360" w:right="23"/>
        <w:rPr>
          <w:b/>
        </w:rPr>
      </w:pPr>
    </w:p>
    <w:p w:rsidRPr="00EF6F6F" w:rsidR="000E2207" w:rsidP="000E2207" w:rsidRDefault="000E2207">
      <w:pPr>
        <w:ind w:left="360" w:right="23"/>
      </w:pPr>
      <w:r w:rsidRPr="00EF6F6F">
        <w:t>Prema prijavljenim tražbinama vjerovnika obveze stečajnog dužnika:</w:t>
      </w:r>
    </w:p>
    <w:p w:rsidRPr="00EF6F6F" w:rsidR="00F14CB3" w:rsidP="000E2207" w:rsidRDefault="00F14CB3">
      <w:pPr>
        <w:tabs>
          <w:tab w:val="left" w:pos="360"/>
          <w:tab w:val="left" w:pos="3828"/>
          <w:tab w:val="left" w:pos="4860"/>
        </w:tabs>
        <w:ind w:left="360"/>
      </w:pPr>
    </w:p>
    <w:p w:rsidR="000E2207" w:rsidP="000E2207" w:rsidRDefault="000E2207">
      <w:pPr>
        <w:tabs>
          <w:tab w:val="left" w:pos="360"/>
          <w:tab w:val="left" w:pos="3828"/>
          <w:tab w:val="left" w:pos="4860"/>
        </w:tabs>
        <w:ind w:left="360"/>
      </w:pPr>
      <w:r w:rsidRPr="00EF6F6F">
        <w:t xml:space="preserve">PRVI   VIŠI   ISPLATNI  RED : </w:t>
      </w:r>
      <w:r w:rsidRPr="00EF6F6F">
        <w:tab/>
      </w:r>
      <w:r w:rsidR="00585A2E">
        <w:t>1</w:t>
      </w:r>
      <w:r w:rsidRPr="00EF6F6F">
        <w:t xml:space="preserve"> </w:t>
      </w:r>
      <w:r w:rsidRPr="00EF6F6F" w:rsidR="005813C2">
        <w:t>vjerovnik</w:t>
      </w:r>
      <w:r w:rsidR="006A45D1">
        <w:t xml:space="preserve"> </w:t>
      </w:r>
      <w:r w:rsidR="005813C2">
        <w:t xml:space="preserve">s ukupnom tražbinom </w:t>
      </w:r>
    </w:p>
    <w:p w:rsidRPr="00EF6F6F" w:rsidR="00585A2E" w:rsidP="000E2207" w:rsidRDefault="005813C2">
      <w:pPr>
        <w:tabs>
          <w:tab w:val="left" w:pos="360"/>
          <w:tab w:val="left" w:pos="3828"/>
          <w:tab w:val="left" w:pos="4860"/>
        </w:tabs>
        <w:ind w:left="360"/>
      </w:pPr>
      <w:r>
        <w:t xml:space="preserve">                                                           u  iznosu od </w:t>
      </w:r>
      <w:r w:rsidR="00A83796">
        <w:t>18.404,52</w:t>
      </w:r>
      <w:r w:rsidR="00585A2E">
        <w:t xml:space="preserve"> kn        </w:t>
      </w:r>
    </w:p>
    <w:p w:rsidRPr="00EF6F6F" w:rsidR="000E2207" w:rsidP="000E2207" w:rsidRDefault="000E2207">
      <w:pPr>
        <w:ind w:left="3795" w:right="23"/>
        <w:rPr>
          <w:color w:val="FF0000"/>
        </w:rPr>
      </w:pPr>
    </w:p>
    <w:p w:rsidRPr="00EF6F6F" w:rsidR="000E2207" w:rsidP="000E2207" w:rsidRDefault="000E2207">
      <w:pPr>
        <w:tabs>
          <w:tab w:val="left" w:pos="284"/>
          <w:tab w:val="left" w:pos="3828"/>
        </w:tabs>
        <w:ind w:right="23" w:firstLine="360"/>
      </w:pPr>
      <w:r w:rsidRPr="00EF6F6F">
        <w:t xml:space="preserve">DRUGI  VIŠI  ISPLATNI  RED:  </w:t>
      </w:r>
      <w:r w:rsidRPr="00EF6F6F">
        <w:tab/>
      </w:r>
      <w:r w:rsidR="006A45D1">
        <w:t>1</w:t>
      </w:r>
      <w:r w:rsidR="00A83796">
        <w:t>6</w:t>
      </w:r>
      <w:r w:rsidRPr="00EF6F6F">
        <w:t xml:space="preserve">  </w:t>
      </w:r>
      <w:r w:rsidR="006A45D1">
        <w:t>vjerovnika</w:t>
      </w:r>
      <w:r w:rsidRPr="00EF6F6F" w:rsidR="005813C2">
        <w:t xml:space="preserve"> s ukupnim tražbinama</w:t>
      </w:r>
    </w:p>
    <w:p w:rsidRPr="00EF6F6F" w:rsidR="000E2207" w:rsidP="000E2207" w:rsidRDefault="005813C2">
      <w:pPr>
        <w:tabs>
          <w:tab w:val="left" w:pos="360"/>
        </w:tabs>
      </w:pPr>
      <w:r w:rsidRPr="00EF6F6F">
        <w:t xml:space="preserve">     </w:t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     </w:t>
      </w:r>
      <w:r w:rsidRPr="00EF6F6F">
        <w:tab/>
        <w:t xml:space="preserve">     u iznosu od  </w:t>
      </w:r>
      <w:r w:rsidR="00A83796">
        <w:rPr>
          <w:bCs/>
        </w:rPr>
        <w:t>36.524.311,46</w:t>
      </w:r>
      <w:r w:rsidR="009C1A66">
        <w:rPr>
          <w:bCs/>
        </w:rPr>
        <w:t xml:space="preserve"> </w:t>
      </w:r>
      <w:r w:rsidRPr="00EF6F6F">
        <w:t>kn</w:t>
      </w:r>
    </w:p>
    <w:p w:rsidRPr="00EF6F6F" w:rsidR="000E2207" w:rsidP="000E2207" w:rsidRDefault="005813C2">
      <w:pPr>
        <w:tabs>
          <w:tab w:val="left" w:pos="360"/>
        </w:tabs>
      </w:pPr>
      <w:r w:rsidRPr="00EF6F6F">
        <w:rPr>
          <w:bCs/>
        </w:rPr>
        <w:t xml:space="preserve">  </w:t>
      </w:r>
    </w:p>
    <w:p w:rsidRPr="00EF6F6F" w:rsidR="000E2207" w:rsidP="000E2207" w:rsidRDefault="000E2207">
      <w:pPr>
        <w:tabs>
          <w:tab w:val="left" w:pos="3780"/>
        </w:tabs>
        <w:ind w:right="23"/>
      </w:pPr>
      <w:r w:rsidRPr="00EF6F6F">
        <w:t xml:space="preserve">      RAZLUČNI  VJEROVNICI:  </w:t>
      </w:r>
      <w:r w:rsidRPr="00EF6F6F">
        <w:tab/>
        <w:t xml:space="preserve"> </w:t>
      </w:r>
      <w:r w:rsidR="00A83796">
        <w:t>5</w:t>
      </w:r>
      <w:r w:rsidR="005813C2">
        <w:t xml:space="preserve"> </w:t>
      </w:r>
      <w:r w:rsidRPr="00EF6F6F" w:rsidR="005813C2">
        <w:t xml:space="preserve">vjerovnika </w:t>
      </w:r>
      <w:r w:rsidRPr="00EF6F6F">
        <w:t xml:space="preserve"> </w:t>
      </w:r>
    </w:p>
    <w:p w:rsidRPr="00EF6F6F" w:rsidR="000E2207" w:rsidP="000E2207" w:rsidRDefault="000E2207">
      <w:pPr>
        <w:ind w:right="23"/>
        <w:rPr>
          <w:b/>
        </w:rPr>
      </w:pPr>
    </w:p>
    <w:p w:rsidRPr="00EF6F6F" w:rsidR="000E2207" w:rsidP="000E2207" w:rsidRDefault="000E2207">
      <w:pPr>
        <w:tabs>
          <w:tab w:val="left" w:pos="426"/>
        </w:tabs>
        <w:ind w:right="23"/>
      </w:pPr>
      <w:r w:rsidRPr="00EF6F6F">
        <w:rPr>
          <w:b/>
        </w:rPr>
        <w:t xml:space="preserve">      </w:t>
      </w:r>
      <w:r w:rsidRPr="00EF6F6F">
        <w:t>IZLUČNI VJEROVNIK:</w:t>
      </w:r>
      <w:r w:rsidRPr="00EF6F6F">
        <w:tab/>
      </w:r>
      <w:r w:rsidRPr="00EF6F6F">
        <w:tab/>
        <w:t xml:space="preserve">     </w:t>
      </w:r>
      <w:r w:rsidR="00A83796">
        <w:t>1</w:t>
      </w:r>
      <w:r w:rsidRPr="00EF6F6F">
        <w:t xml:space="preserve">  </w:t>
      </w:r>
      <w:r w:rsidRPr="00EF6F6F" w:rsidR="005813C2">
        <w:t>vjerovnik</w:t>
      </w:r>
      <w:r w:rsidRPr="00EF6F6F">
        <w:tab/>
      </w:r>
    </w:p>
    <w:p w:rsidRPr="00EF6F6F" w:rsidR="000E2207" w:rsidP="000E2207" w:rsidRDefault="000E2207">
      <w:pPr>
        <w:ind w:right="23"/>
        <w:rPr>
          <w:b/>
        </w:rPr>
      </w:pPr>
    </w:p>
    <w:p w:rsidR="000E2207" w:rsidP="000E2207" w:rsidRDefault="000E2207">
      <w:pPr>
        <w:ind w:right="23"/>
        <w:rPr>
          <w:b/>
        </w:rPr>
      </w:pPr>
    </w:p>
    <w:p w:rsidRPr="00EF6F6F" w:rsidR="006A45D1" w:rsidP="000E2207" w:rsidRDefault="006A45D1">
      <w:pPr>
        <w:ind w:right="23"/>
        <w:rPr>
          <w:b/>
        </w:rPr>
      </w:pPr>
    </w:p>
    <w:p w:rsidRPr="00EF6F6F" w:rsidR="000E2207" w:rsidP="00D84D4C" w:rsidRDefault="00B5591D">
      <w:pPr>
        <w:tabs>
          <w:tab w:val="left" w:pos="284"/>
        </w:tabs>
        <w:ind w:right="23"/>
      </w:pPr>
      <w:r w:rsidRPr="00EF6F6F">
        <w:t>6.</w:t>
      </w:r>
      <w:r w:rsidRPr="00EF6F6F">
        <w:tab/>
      </w:r>
      <w:r w:rsidRPr="00EF6F6F" w:rsidR="000E2207">
        <w:t>IMOVINA I OBVEZE</w:t>
      </w:r>
    </w:p>
    <w:p w:rsidRPr="00EF6F6F" w:rsidR="000E2207" w:rsidP="000E2207" w:rsidRDefault="000E2207">
      <w:pPr>
        <w:ind w:right="23"/>
      </w:pPr>
      <w:r w:rsidRPr="00EF6F6F">
        <w:tab/>
      </w:r>
    </w:p>
    <w:p w:rsidRPr="00EF6F6F" w:rsidR="000E2207" w:rsidP="00A83796" w:rsidRDefault="00A83796">
      <w:pPr>
        <w:tabs>
          <w:tab w:val="left" w:pos="426"/>
        </w:tabs>
      </w:pPr>
      <w:r>
        <w:tab/>
      </w:r>
      <w:r w:rsidRPr="00EF6F6F" w:rsidR="00157548">
        <w:t xml:space="preserve">Obveze iznose: </w:t>
      </w:r>
      <w:r w:rsidRPr="00EF6F6F" w:rsidR="00157548">
        <w:tab/>
      </w:r>
      <w:r w:rsidRPr="00EF6F6F" w:rsidR="00157548">
        <w:tab/>
      </w:r>
      <w:r w:rsidRPr="00EF6F6F" w:rsidR="00157548">
        <w:tab/>
      </w:r>
      <w:r w:rsidR="004649CE">
        <w:t>36.542.715,98</w:t>
      </w:r>
      <w:r w:rsidRPr="00EF6F6F" w:rsidR="00157548">
        <w:rPr>
          <w:b/>
        </w:rPr>
        <w:t xml:space="preserve"> </w:t>
      </w:r>
      <w:r w:rsidRPr="00EF6F6F" w:rsidR="000E2207">
        <w:rPr>
          <w:bCs/>
        </w:rPr>
        <w:t>kn</w:t>
      </w:r>
    </w:p>
    <w:p w:rsidRPr="00EF6F6F" w:rsidR="000E2207" w:rsidP="00A83796" w:rsidRDefault="000E2207">
      <w:pPr>
        <w:tabs>
          <w:tab w:val="left" w:pos="426"/>
        </w:tabs>
        <w:rPr>
          <w:b/>
        </w:rPr>
      </w:pPr>
      <w:r w:rsidRPr="00EF6F6F">
        <w:tab/>
        <w:t>Imovina nije procijenjena</w:t>
      </w:r>
    </w:p>
    <w:p w:rsidR="005813C2" w:rsidP="000E2207" w:rsidRDefault="005813C2">
      <w:pPr>
        <w:ind w:left="708" w:right="23"/>
        <w:rPr>
          <w:b/>
        </w:rPr>
      </w:pPr>
    </w:p>
    <w:p w:rsidRPr="00EF6F6F" w:rsidR="005813C2" w:rsidP="000E2207" w:rsidRDefault="005813C2">
      <w:pPr>
        <w:ind w:left="708" w:right="23"/>
        <w:rPr>
          <w:b/>
        </w:rPr>
      </w:pPr>
    </w:p>
    <w:p w:rsidRPr="00EF6F6F" w:rsidR="000E2207" w:rsidP="00A83796" w:rsidRDefault="000E2207">
      <w:pPr>
        <w:tabs>
          <w:tab w:val="left" w:pos="284"/>
        </w:tabs>
        <w:ind w:right="23"/>
      </w:pPr>
      <w:r w:rsidRPr="00EF6F6F">
        <w:t>7.</w:t>
      </w:r>
      <w:r w:rsidRPr="00EF6F6F" w:rsidR="00B5591D">
        <w:tab/>
      </w:r>
      <w:r w:rsidRPr="00EF6F6F">
        <w:t>PREDVIDIVI TROŠKOVI</w:t>
      </w:r>
    </w:p>
    <w:p w:rsidRPr="00EF6F6F" w:rsidR="000E2207" w:rsidP="000E2207" w:rsidRDefault="000E2207">
      <w:pPr>
        <w:ind w:right="23"/>
        <w:rPr>
          <w:b/>
        </w:rPr>
      </w:pPr>
    </w:p>
    <w:p w:rsidRPr="00EF6F6F" w:rsidR="000E2207" w:rsidP="00A83796" w:rsidRDefault="00B5591D">
      <w:pPr>
        <w:tabs>
          <w:tab w:val="left" w:pos="426"/>
        </w:tabs>
        <w:ind w:left="360" w:right="23"/>
        <w:jc w:val="both"/>
      </w:pPr>
      <w:r w:rsidRPr="00EF6F6F">
        <w:tab/>
      </w:r>
      <w:r w:rsidRPr="00EF6F6F" w:rsidR="000E2207">
        <w:t>Prema čl.</w:t>
      </w:r>
      <w:r w:rsidR="006A45D1">
        <w:t xml:space="preserve"> </w:t>
      </w:r>
      <w:r w:rsidRPr="00EF6F6F" w:rsidR="000E2207">
        <w:t>1</w:t>
      </w:r>
      <w:r w:rsidRPr="00EF6F6F" w:rsidR="00157548">
        <w:t>55</w:t>
      </w:r>
      <w:r w:rsidRPr="00EF6F6F" w:rsidR="000E2207">
        <w:t>. toč.1.</w:t>
      </w:r>
      <w:r w:rsidRPr="00EF6F6F" w:rsidR="00157548">
        <w:t>,</w:t>
      </w:r>
      <w:r w:rsidRPr="00EF6F6F" w:rsidR="000E2207">
        <w:t>2.</w:t>
      </w:r>
      <w:r w:rsidRPr="00EF6F6F" w:rsidR="00157548">
        <w:t>,3. i 4.</w:t>
      </w:r>
      <w:r w:rsidRPr="00EF6F6F" w:rsidR="000E2207">
        <w:t xml:space="preserve"> Stečajnog zakona </w:t>
      </w:r>
      <w:r w:rsidRPr="00EF6F6F" w:rsidR="00157548">
        <w:t>iznos troškova</w:t>
      </w:r>
      <w:r w:rsidR="006A45D1">
        <w:t xml:space="preserve"> u ovom i</w:t>
      </w:r>
      <w:r w:rsidRPr="00EF6F6F" w:rsidR="000E2207">
        <w:t xml:space="preserve">zvješću ne mogu </w:t>
      </w:r>
      <w:r w:rsidR="00A83796">
        <w:t xml:space="preserve"> </w:t>
      </w:r>
      <w:r w:rsidR="00A83796">
        <w:tab/>
      </w:r>
      <w:r w:rsidRPr="00EF6F6F" w:rsidR="000E2207">
        <w:t>točno iskazati.</w:t>
      </w:r>
    </w:p>
    <w:p w:rsidR="000E2207" w:rsidP="000E2207" w:rsidRDefault="000E2207">
      <w:pPr>
        <w:ind w:right="23" w:firstLine="360"/>
      </w:pPr>
    </w:p>
    <w:p w:rsidRPr="00EF6F6F" w:rsidR="00301ECA" w:rsidP="000E2207" w:rsidRDefault="00301ECA">
      <w:pPr>
        <w:ind w:right="23" w:firstLine="360"/>
      </w:pPr>
    </w:p>
    <w:p w:rsidRPr="00EF6F6F" w:rsidR="000E2207" w:rsidP="00A83796" w:rsidRDefault="00B5591D">
      <w:pPr>
        <w:tabs>
          <w:tab w:val="left" w:pos="284"/>
        </w:tabs>
        <w:ind w:right="23"/>
      </w:pPr>
      <w:r w:rsidRPr="00EF6F6F">
        <w:t xml:space="preserve">8. </w:t>
      </w:r>
      <w:r w:rsidRPr="00EF6F6F">
        <w:tab/>
      </w:r>
      <w:r w:rsidRPr="00EF6F6F" w:rsidR="000E2207">
        <w:t>ZAKLJUČAK I PRIJEDLOZI</w:t>
      </w:r>
    </w:p>
    <w:p w:rsidR="00A83796" w:rsidP="00A83796" w:rsidRDefault="00A83796">
      <w:pPr>
        <w:tabs>
          <w:tab w:val="left" w:pos="426"/>
        </w:tabs>
        <w:ind w:left="720" w:right="23"/>
        <w:rPr>
          <w:b/>
        </w:rPr>
      </w:pPr>
    </w:p>
    <w:p w:rsidR="00A83796" w:rsidP="00A83796" w:rsidRDefault="000E2207">
      <w:pPr>
        <w:tabs>
          <w:tab w:val="left" w:pos="426"/>
        </w:tabs>
        <w:ind w:left="426" w:right="23"/>
      </w:pPr>
      <w:r w:rsidRPr="00EF6F6F">
        <w:t xml:space="preserve">Stečajni Dužnik prestao je poslovati </w:t>
      </w:r>
      <w:r w:rsidRPr="00EF6F6F" w:rsidR="00157548">
        <w:t>tijekom</w:t>
      </w:r>
      <w:r w:rsidRPr="00EF6F6F">
        <w:t xml:space="preserve"> 201</w:t>
      </w:r>
      <w:r w:rsidR="004649CE">
        <w:t>0</w:t>
      </w:r>
      <w:r w:rsidRPr="00EF6F6F">
        <w:t>.</w:t>
      </w:r>
      <w:r w:rsidR="00EA0D30">
        <w:t xml:space="preserve"> godine</w:t>
      </w:r>
    </w:p>
    <w:p w:rsidRPr="00EF6F6F" w:rsidR="000E2207" w:rsidP="00A83796" w:rsidRDefault="000E2207">
      <w:pPr>
        <w:tabs>
          <w:tab w:val="left" w:pos="426"/>
        </w:tabs>
        <w:ind w:left="426" w:right="23"/>
      </w:pPr>
      <w:r w:rsidRPr="00EF6F6F">
        <w:t>Nema uvjeta za nastavak poslovanja stečajnog dužnika</w:t>
      </w:r>
    </w:p>
    <w:p w:rsidRPr="00EF6F6F" w:rsidR="000E2207" w:rsidP="000E2207" w:rsidRDefault="000E2207">
      <w:pPr>
        <w:ind w:right="23"/>
      </w:pPr>
    </w:p>
    <w:p w:rsidR="00A83796" w:rsidP="00EA0D30" w:rsidRDefault="00A83796">
      <w:pPr>
        <w:ind w:right="23" w:firstLine="360"/>
      </w:pPr>
    </w:p>
    <w:p w:rsidR="00EA0D30" w:rsidP="00A83796" w:rsidRDefault="000E2207">
      <w:pPr>
        <w:ind w:right="23"/>
      </w:pPr>
      <w:r w:rsidRPr="00EF6F6F">
        <w:t>Predlažem donošenje odluka:</w:t>
      </w:r>
    </w:p>
    <w:p w:rsidR="00EA0D30" w:rsidP="00EA0D30" w:rsidRDefault="00EA0D30">
      <w:pPr>
        <w:ind w:right="23" w:firstLine="360"/>
      </w:pPr>
    </w:p>
    <w:p w:rsidRPr="00EA0D30" w:rsidR="000E2207" w:rsidP="00EA0D30" w:rsidRDefault="00EA0D30">
      <w:pPr>
        <w:ind w:right="23"/>
      </w:pPr>
      <w:r>
        <w:rPr>
          <w:b/>
        </w:rPr>
        <w:t xml:space="preserve">1. </w:t>
      </w:r>
      <w:r w:rsidRPr="00EF6F6F" w:rsidR="000E2207">
        <w:rPr>
          <w:b/>
        </w:rPr>
        <w:t>Usvaja se Izvješće stečajnog upravitelja;</w:t>
      </w:r>
    </w:p>
    <w:p w:rsidR="000E2207" w:rsidP="00EA0D30" w:rsidRDefault="00EA0D30">
      <w:pPr>
        <w:ind w:right="23"/>
        <w:rPr>
          <w:b/>
        </w:rPr>
      </w:pPr>
      <w:r>
        <w:rPr>
          <w:b/>
        </w:rPr>
        <w:t xml:space="preserve">2. </w:t>
      </w:r>
      <w:r w:rsidRPr="00EF6F6F" w:rsidR="000E2207">
        <w:rPr>
          <w:b/>
        </w:rPr>
        <w:t>Obustavlja se poslovanje stečajnog dužnika;</w:t>
      </w:r>
    </w:p>
    <w:p w:rsidRPr="00EF6F6F" w:rsidR="008A5497" w:rsidP="00EA0D30" w:rsidRDefault="008A5497">
      <w:pPr>
        <w:ind w:right="23"/>
        <w:rPr>
          <w:b/>
        </w:rPr>
      </w:pPr>
      <w:r>
        <w:rPr>
          <w:b/>
        </w:rPr>
        <w:t>4. Sklapanje ugovora o zakupu sa onim osobama koje se nalaze u nekretninama</w:t>
      </w:r>
    </w:p>
    <w:p w:rsidRPr="00EF6F6F" w:rsidR="000E2207" w:rsidP="00EA0D30" w:rsidRDefault="00EA0D30">
      <w:pPr>
        <w:ind w:right="23"/>
        <w:rPr>
          <w:b/>
        </w:rPr>
      </w:pPr>
      <w:r>
        <w:rPr>
          <w:b/>
        </w:rPr>
        <w:t>3. Određivanje p</w:t>
      </w:r>
      <w:r w:rsidRPr="00EF6F6F" w:rsidR="000E2207">
        <w:rPr>
          <w:b/>
        </w:rPr>
        <w:t>rocjen</w:t>
      </w:r>
      <w:r>
        <w:rPr>
          <w:b/>
        </w:rPr>
        <w:t>e</w:t>
      </w:r>
      <w:r w:rsidRPr="00EF6F6F" w:rsidR="000E2207">
        <w:rPr>
          <w:b/>
        </w:rPr>
        <w:t xml:space="preserve"> i unovčenje</w:t>
      </w:r>
      <w:r w:rsidRPr="00EF6F6F" w:rsidR="00450A27">
        <w:rPr>
          <w:b/>
        </w:rPr>
        <w:t xml:space="preserve"> </w:t>
      </w:r>
      <w:r w:rsidR="00585A2E">
        <w:rPr>
          <w:b/>
        </w:rPr>
        <w:t>nekretnina</w:t>
      </w:r>
      <w:r w:rsidRPr="00EF6F6F" w:rsidR="000E2207">
        <w:rPr>
          <w:b/>
        </w:rPr>
        <w:t xml:space="preserve"> stečajnog dužnika</w:t>
      </w:r>
      <w:r w:rsidR="00585A2E">
        <w:rPr>
          <w:b/>
        </w:rPr>
        <w:t xml:space="preserve"> </w:t>
      </w:r>
      <w:r w:rsidR="008A5497">
        <w:rPr>
          <w:b/>
        </w:rPr>
        <w:t>u ovršnim postupcima započetim prije otvaranja stečajnog postupka</w:t>
      </w:r>
    </w:p>
    <w:p w:rsidRPr="00EF6F6F" w:rsidR="000E2207" w:rsidP="00EA0D30" w:rsidRDefault="000E2207">
      <w:pPr>
        <w:ind w:left="360" w:right="23"/>
        <w:rPr>
          <w:b/>
        </w:rPr>
      </w:pPr>
    </w:p>
    <w:p w:rsidR="000E2207" w:rsidP="000E2207" w:rsidRDefault="000E2207">
      <w:pPr>
        <w:ind w:left="360" w:right="23"/>
        <w:rPr>
          <w:b/>
        </w:rPr>
      </w:pPr>
    </w:p>
    <w:p w:rsidR="00EA0D30" w:rsidP="000E2207" w:rsidRDefault="00EA0D30">
      <w:pPr>
        <w:ind w:left="360" w:right="23"/>
        <w:rPr>
          <w:b/>
        </w:rPr>
      </w:pPr>
    </w:p>
    <w:p w:rsidRPr="00EF6F6F" w:rsidR="000E2207" w:rsidP="000E2207" w:rsidRDefault="000E2207">
      <w:pPr>
        <w:ind w:left="360" w:right="23"/>
        <w:rPr>
          <w:b/>
        </w:rPr>
      </w:pPr>
    </w:p>
    <w:p w:rsidRPr="00EF6F6F" w:rsidR="000E2207" w:rsidP="00EA0D30" w:rsidRDefault="000E2207">
      <w:r w:rsidRPr="00EF6F6F">
        <w:t>U  Zagrebu,</w:t>
      </w:r>
      <w:r w:rsidR="004649CE">
        <w:t>04</w:t>
      </w:r>
      <w:r w:rsidRPr="00EF6F6F">
        <w:t>.0</w:t>
      </w:r>
      <w:r w:rsidR="004649CE">
        <w:t>9</w:t>
      </w:r>
      <w:r w:rsidRPr="00EF6F6F">
        <w:t>.201</w:t>
      </w:r>
      <w:r w:rsidR="00445750">
        <w:t>9</w:t>
      </w:r>
      <w:r w:rsidRPr="00EF6F6F">
        <w:t>.</w:t>
      </w:r>
      <w:r w:rsidR="004913E3">
        <w:t>g.</w:t>
      </w:r>
    </w:p>
    <w:p w:rsidRPr="00EF6F6F" w:rsidR="000E2207" w:rsidP="000E2207" w:rsidRDefault="000E2207">
      <w:pPr>
        <w:ind w:firstLine="360"/>
      </w:pPr>
    </w:p>
    <w:p w:rsidRPr="00EF6F6F" w:rsidR="000E2207" w:rsidP="00EA0D30" w:rsidRDefault="000E2207">
      <w:pPr>
        <w:jc w:val="right"/>
      </w:pP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>Stečajni upravitelj</w:t>
      </w:r>
    </w:p>
    <w:p w:rsidRPr="00EF6F6F" w:rsidR="000E2207" w:rsidP="00EA0D30" w:rsidRDefault="000E2207">
      <w:pPr>
        <w:jc w:val="right"/>
      </w:pP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>Ante Jukić, dipl.iur.</w:t>
      </w:r>
    </w:p>
    <w:p w:rsidRPr="00EF6F6F" w:rsidR="000E2207" w:rsidP="000E2207" w:rsidRDefault="000E2207"/>
    <w:p w:rsidRPr="00EF6F6F" w:rsidR="000E2207" w:rsidP="000E2207" w:rsidRDefault="000E2207"/>
    <w:sectPr w:rsidRPr="00EF6F6F" w:rsidR="000E2207" w:rsidSect="0098777C">
      <w:headerReference w:type="default" r:id="rId10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D563E" w:rsidP="00420558" w:rsidRDefault="000D563E">
      <w:r>
        <w:separator/>
      </w:r>
    </w:p>
  </w:endnote>
  <w:endnote w:type="continuationSeparator" w:id="0">
    <w:p w:rsidR="000D563E" w:rsidP="00420558" w:rsidRDefault="000D563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D563E" w:rsidP="00420558" w:rsidRDefault="000D563E">
      <w:r>
        <w:separator/>
      </w:r>
    </w:p>
  </w:footnote>
  <w:footnote w:type="continuationSeparator" w:id="0">
    <w:p w:rsidR="000D563E" w:rsidP="00420558" w:rsidRDefault="000D563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29CB" w:rsidR="004649CE" w:rsidP="00420558" w:rsidRDefault="004649CE">
    <w:pPr>
      <w:jc w:val="center"/>
      <w:rPr>
        <w:i/>
        <w:color w:val="808080"/>
      </w:rPr>
    </w:pPr>
    <w:r w:rsidRPr="003829CB">
      <w:rPr>
        <w:i/>
        <w:color w:val="808080"/>
      </w:rPr>
      <w:t>Stečajni upravitelj</w:t>
    </w:r>
    <w:r>
      <w:rPr>
        <w:i/>
        <w:color w:val="808080"/>
      </w:rPr>
      <w:t xml:space="preserve"> </w:t>
    </w:r>
    <w:r w:rsidRPr="003829CB">
      <w:rPr>
        <w:i/>
        <w:color w:val="808080"/>
      </w:rPr>
      <w:t>ANTE JUKIĆ</w:t>
    </w:r>
  </w:p>
  <w:p w:rsidR="004649CE" w:rsidP="00420558" w:rsidRDefault="004649CE">
    <w:pPr>
      <w:jc w:val="center"/>
      <w:rPr>
        <w:i/>
        <w:color w:val="808080"/>
      </w:rPr>
    </w:pPr>
    <w:r w:rsidRPr="003829CB">
      <w:rPr>
        <w:i/>
        <w:color w:val="808080"/>
      </w:rPr>
      <w:t xml:space="preserve">Majstora Radonje 12, Zagreb, </w:t>
    </w:r>
    <w:hyperlink w:history="true" r:id="rId1">
      <w:r w:rsidRPr="00420558">
        <w:rPr>
          <w:rStyle w:val="Hiperveza"/>
          <w:i/>
          <w:color w:val="808080"/>
          <w:u w:val="none"/>
        </w:rPr>
        <w:t>ajukic.zg@gmail.com</w:t>
      </w:r>
    </w:hyperlink>
    <w:r w:rsidRPr="003829CB">
      <w:rPr>
        <w:i/>
        <w:color w:val="808080"/>
      </w:rPr>
      <w:t>, mob: 0915167290</w:t>
    </w:r>
  </w:p>
  <w:p w:rsidRPr="00420558" w:rsidR="004649CE" w:rsidP="00420558" w:rsidRDefault="004649CE">
    <w:pPr>
      <w:jc w:val="center"/>
      <w:rPr>
        <w:i/>
        <w:color w:val="808080"/>
      </w:rPr>
    </w:pPr>
    <w:r>
      <w:rPr>
        <w:i/>
        <w:color w:val="808080"/>
      </w:rPr>
      <w:t>___________________________________________________________________________</w:t>
    </w:r>
  </w:p>
  <w:p w:rsidR="004649CE" w:rsidRDefault="004649C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E7810"/>
    <w:multiLevelType w:val="hybridMultilevel"/>
    <w:tmpl w:val="6228079C"/>
    <w:lvl w:ilvl="0" w:tplc="65B084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453E1C6C"/>
    <w:multiLevelType w:val="multilevel"/>
    <w:tmpl w:val="3CD8BA5A"/>
    <w:lvl w:ilvl="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2160"/>
      </w:pPr>
      <w:rPr>
        <w:rFonts w:hint="default"/>
      </w:rPr>
    </w:lvl>
  </w:abstractNum>
  <w:abstractNum w:abstractNumId="2">
    <w:nsid w:val="4C4071ED"/>
    <w:multiLevelType w:val="hybridMultilevel"/>
    <w:tmpl w:val="911C6A86"/>
    <w:lvl w:ilvl="0" w:tplc="1DF48812">
      <w:start w:val="1"/>
      <w:numFmt w:val="decimal"/>
      <w:lvlText w:val="%1.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207"/>
    <w:rsid w:val="00003DFF"/>
    <w:rsid w:val="00035A32"/>
    <w:rsid w:val="00046FBE"/>
    <w:rsid w:val="00062338"/>
    <w:rsid w:val="000B7C19"/>
    <w:rsid w:val="000C42C8"/>
    <w:rsid w:val="000C5458"/>
    <w:rsid w:val="000D563E"/>
    <w:rsid w:val="000E2207"/>
    <w:rsid w:val="001015BE"/>
    <w:rsid w:val="00106F0D"/>
    <w:rsid w:val="0011474C"/>
    <w:rsid w:val="00124D59"/>
    <w:rsid w:val="00141392"/>
    <w:rsid w:val="00157548"/>
    <w:rsid w:val="00194839"/>
    <w:rsid w:val="00216FD7"/>
    <w:rsid w:val="0027258D"/>
    <w:rsid w:val="002777BC"/>
    <w:rsid w:val="002D604A"/>
    <w:rsid w:val="002E1096"/>
    <w:rsid w:val="002E5797"/>
    <w:rsid w:val="00301ECA"/>
    <w:rsid w:val="00304668"/>
    <w:rsid w:val="00363EFD"/>
    <w:rsid w:val="00376B18"/>
    <w:rsid w:val="003A4649"/>
    <w:rsid w:val="003D13E5"/>
    <w:rsid w:val="003D24BF"/>
    <w:rsid w:val="00411ED2"/>
    <w:rsid w:val="00420558"/>
    <w:rsid w:val="00435A49"/>
    <w:rsid w:val="00445750"/>
    <w:rsid w:val="00450A27"/>
    <w:rsid w:val="00462C2B"/>
    <w:rsid w:val="004649CE"/>
    <w:rsid w:val="004913E3"/>
    <w:rsid w:val="004E0693"/>
    <w:rsid w:val="005452F7"/>
    <w:rsid w:val="005528D5"/>
    <w:rsid w:val="00555B26"/>
    <w:rsid w:val="00561B4D"/>
    <w:rsid w:val="0057505D"/>
    <w:rsid w:val="005813C2"/>
    <w:rsid w:val="00585A2E"/>
    <w:rsid w:val="006255FC"/>
    <w:rsid w:val="00631322"/>
    <w:rsid w:val="00631C31"/>
    <w:rsid w:val="00667A2B"/>
    <w:rsid w:val="006A45D1"/>
    <w:rsid w:val="006C3143"/>
    <w:rsid w:val="006C5C1C"/>
    <w:rsid w:val="006F4BA5"/>
    <w:rsid w:val="0074500C"/>
    <w:rsid w:val="00750AC3"/>
    <w:rsid w:val="007678B3"/>
    <w:rsid w:val="0083734D"/>
    <w:rsid w:val="00864516"/>
    <w:rsid w:val="008A5497"/>
    <w:rsid w:val="008D7292"/>
    <w:rsid w:val="0090756E"/>
    <w:rsid w:val="0091725F"/>
    <w:rsid w:val="00950672"/>
    <w:rsid w:val="0098777C"/>
    <w:rsid w:val="009A73DE"/>
    <w:rsid w:val="009B6860"/>
    <w:rsid w:val="009C1A66"/>
    <w:rsid w:val="009F3CE0"/>
    <w:rsid w:val="00A03E3F"/>
    <w:rsid w:val="00A10D5A"/>
    <w:rsid w:val="00A144DD"/>
    <w:rsid w:val="00A20861"/>
    <w:rsid w:val="00A20C44"/>
    <w:rsid w:val="00A37D69"/>
    <w:rsid w:val="00A66FFA"/>
    <w:rsid w:val="00A83796"/>
    <w:rsid w:val="00A928E3"/>
    <w:rsid w:val="00AF461B"/>
    <w:rsid w:val="00B4747D"/>
    <w:rsid w:val="00B5591D"/>
    <w:rsid w:val="00BB028C"/>
    <w:rsid w:val="00BD3D82"/>
    <w:rsid w:val="00BF621D"/>
    <w:rsid w:val="00C75B06"/>
    <w:rsid w:val="00CA11B6"/>
    <w:rsid w:val="00CC7A11"/>
    <w:rsid w:val="00CD7203"/>
    <w:rsid w:val="00CF07ED"/>
    <w:rsid w:val="00D84D4C"/>
    <w:rsid w:val="00E51618"/>
    <w:rsid w:val="00E62E88"/>
    <w:rsid w:val="00EA0D30"/>
    <w:rsid w:val="00ED09A8"/>
    <w:rsid w:val="00EF009C"/>
    <w:rsid w:val="00EF6F6F"/>
    <w:rsid w:val="00F004C0"/>
    <w:rsid w:val="00F0509B"/>
    <w:rsid w:val="00F14CB3"/>
    <w:rsid w:val="00F343B3"/>
    <w:rsid w:val="00F54BE4"/>
    <w:rsid w:val="00F72025"/>
    <w:rsid w:val="00FA108E"/>
    <w:rsid w:val="00FA2E5B"/>
    <w:rsid w:val="00FD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2207"/>
    <w:rPr>
      <w:rFonts w:ascii="Times New Roman" w:hAnsi="Times New Roman" w:eastAsia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2055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20558"/>
    <w:rPr>
      <w:rFonts w:ascii="Times New Roman" w:hAnsi="Times New Roman" w:eastAsia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semiHidden/>
    <w:unhideWhenUsed/>
    <w:rsid w:val="0042055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rsid w:val="00420558"/>
    <w:rPr>
      <w:rFonts w:ascii="Times New Roman" w:hAnsi="Times New Roman" w:eastAsia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2055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20558"/>
    <w:rPr>
      <w:rFonts w:ascii="Tahoma" w:hAnsi="Tahoma" w:eastAsia="Times New Roman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420558"/>
    <w:rPr>
      <w:color w:val="0000FF"/>
      <w:u w:val="single"/>
    </w:rPr>
  </w:style>
  <w:style w:type="paragraph" w:styleId="TableContents" w:customStyle="true">
    <w:name w:val="Table Contents"/>
    <w:basedOn w:val="Normal"/>
    <w:rsid w:val="004E0693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Naslov">
    <w:name w:val="Title"/>
    <w:basedOn w:val="Normal"/>
    <w:next w:val="Normal"/>
    <w:link w:val="NaslovChar"/>
    <w:qFormat/>
    <w:rsid w:val="000C42C8"/>
    <w:pPr>
      <w:keepNext/>
      <w:widowControl w:val="false"/>
      <w:suppressAutoHyphens/>
      <w:autoSpaceDN w:val="false"/>
      <w:spacing w:before="240" w:after="120"/>
      <w:textAlignment w:val="baseline"/>
    </w:pPr>
    <w:rPr>
      <w:rFonts w:ascii="Arial" w:hAnsi="Arial" w:eastAsia="Lucida Sans Unicode" w:cs="Tahoma"/>
      <w:kern w:val="3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0C42C8"/>
    <w:rPr>
      <w:rFonts w:ascii="Arial" w:hAnsi="Arial" w:eastAsia="Lucida Sans Unicode" w:cs="Tahoma"/>
      <w:kern w:val="3"/>
      <w:sz w:val="28"/>
      <w:szCs w:val="28"/>
    </w:rPr>
  </w:style>
  <w:style w:type="character" w:styleId="Tekstrezerviranogmjesta">
    <w:name w:val="Placeholder Text"/>
    <w:basedOn w:val="Zadanifontodlomka"/>
    <w:uiPriority w:val="99"/>
    <w:semiHidden/>
    <w:rsid w:val="009075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756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756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756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756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2207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5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558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4205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20558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5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558"/>
    <w:rPr>
      <w:rFonts w:ascii="Tahoma" w:cs="Tahoma" w:eastAsia="Times New Roman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420558"/>
    <w:rPr>
      <w:color w:val="0000FF"/>
      <w:u w:val="single"/>
    </w:rPr>
  </w:style>
  <w:style w:customStyle="1" w:styleId="TableContents" w:type="paragraph">
    <w:name w:val="Table Contents"/>
    <w:basedOn w:val="Normal"/>
    <w:rsid w:val="004E0693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styleId="Naslov" w:type="paragraph">
    <w:name w:val="Title"/>
    <w:basedOn w:val="Normal"/>
    <w:next w:val="Normal"/>
    <w:link w:val="NaslovChar"/>
    <w:qFormat/>
    <w:rsid w:val="000C42C8"/>
    <w:pPr>
      <w:keepNext/>
      <w:widowControl w:val="0"/>
      <w:suppressAutoHyphens/>
      <w:autoSpaceDN w:val="0"/>
      <w:spacing w:after="120" w:before="240"/>
      <w:textAlignment w:val="baseline"/>
    </w:pPr>
    <w:rPr>
      <w:rFonts w:ascii="Arial" w:cs="Tahoma" w:eastAsia="Lucida Sans Unicode" w:hAnsi="Arial"/>
      <w:kern w:val="3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0C42C8"/>
    <w:rPr>
      <w:rFonts w:ascii="Arial" w:cs="Tahoma" w:eastAsia="Lucida Sans Unicode" w:hAnsi="Arial"/>
      <w:kern w:val="3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7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5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5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5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5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1.xml.rels><?xml version="1.0" encoding="UTF-8" standalone="yes"?><Relationships xmlns="http://schemas.openxmlformats.org/package/2006/relationships"><Relationship TargetMode="External" Target="mailto:ajukic.zg@gmail.com" Type="http://schemas.openxmlformats.org/officeDocument/2006/relationships/hyperlink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4E728-CEAB-48E8-8E57-89ADEEA4AD8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4</properties:Pages>
  <properties:Words>921</properties:Words>
  <properties:Characters>5585</properties:Characters>
  <properties:Lines>169</properties:Lines>
  <properties:Paragraphs>78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6802</properties:CharactersWithSpaces>
  <properties:SharedDoc>false</properties:SharedDoc>
  <properties:HLinks>
    <vt:vector baseType="variant" size="6">
      <vt:variant>
        <vt:i4>3276887</vt:i4>
      </vt:variant>
      <vt:variant>
        <vt:i4>0</vt:i4>
      </vt:variant>
      <vt:variant>
        <vt:i4>0</vt:i4>
      </vt:variant>
      <vt:variant>
        <vt:i4>5</vt:i4>
      </vt:variant>
      <vt:variant>
        <vt:lpwstr>mailto:ajukic.zg@gmail.com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2019-09-06T09:42:00Z</dcterms:created>
  <dc:creator>Ines</dc:creator>
  <cp:lastModifiedBy>Valentina Delač</cp:lastModifiedBy>
  <cp:lastPrinted>2019-09-04T19:40:00Z</cp:lastPrinted>
  <dcterms:modified xmlns:xsi="http://www.w3.org/2001/XMLSchema-instance" xsi:type="dcterms:W3CDTF">2019-09-06T09:43:00Z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St-2184/2016-19 / Podnesak - Izvješće stečajnog upravitelja (izvješće SM.docx)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