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f2307" w14:paraId="86f2307" w:rsidRDefault="006230E2" w:rsidP="006230E2" w:rsidR="00602F03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230E2">
        <w:rPr>
          <w:rFonts w:cs="Times New Roman" w:hAnsi="Times New Roman" w:ascii="Times New Roman"/>
          <w:sz w:val="24"/>
          <w:szCs w:val="24"/>
        </w:rPr>
        <w:t>METAL  KROV</w:t>
      </w:r>
      <w:r>
        <w:rPr>
          <w:rFonts w:cs="Times New Roman" w:hAnsi="Times New Roman" w:ascii="Times New Roman"/>
          <w:sz w:val="24"/>
          <w:szCs w:val="24"/>
        </w:rPr>
        <w:t xml:space="preserve"> d.o.o. u stečaju</w:t>
      </w:r>
    </w:p>
    <w:p w:rsidRDefault="006230E2" w:rsidP="006230E2" w:rsidR="006230E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Topolovac, Topolovac 119</w:t>
      </w:r>
    </w:p>
    <w:p w:rsidRDefault="006230E2" w:rsidP="006230E2" w:rsidR="006230E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OIB: 90316790396</w:t>
      </w:r>
    </w:p>
    <w:p w:rsidRDefault="008B0042" w:rsidP="006230E2" w:rsidR="008B00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35BD8" w:rsidP="006230E2" w:rsidR="008B004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</w:t>
      </w:r>
      <w:r w:rsidR="008B004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upravitelj</w:t>
      </w:r>
    </w:p>
    <w:p w:rsidRDefault="008B0042" w:rsidP="006230E2" w:rsidR="008B004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Šakić</w:t>
      </w:r>
    </w:p>
    <w:p w:rsidRDefault="00D57604" w:rsidP="006230E2" w:rsidR="00D5760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B0042" w:rsidP="006230E2" w:rsidR="008B004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</w:p>
    <w:p w:rsidRDefault="008B0042" w:rsidP="006230E2" w:rsidR="008B004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St – 2609/2017</w:t>
      </w:r>
    </w:p>
    <w:p w:rsidRDefault="00D57604" w:rsidP="006230E2" w:rsidR="00D5760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B0042" w:rsidP="006230E2" w:rsidR="008B00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B0042" w:rsidP="006230E2" w:rsidR="008B00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B0042" w:rsidP="006230E2" w:rsidR="008B0042" w:rsidRPr="00D5760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D57604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POPIS  PREDMETA  STEČAJNE  MASE</w:t>
      </w:r>
    </w:p>
    <w:p w:rsidRDefault="008B0042" w:rsidP="006230E2" w:rsidR="008B0042" w:rsidRPr="00D5760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D57604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( čl. 221 SZ-a )</w:t>
      </w:r>
    </w:p>
    <w:p w:rsidRDefault="008B0042" w:rsidP="006230E2" w:rsidR="008B00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B0042" w:rsidP="006230E2" w:rsidR="008B00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B0042" w:rsidP="006230E2" w:rsidR="008B004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1. </w:t>
      </w:r>
      <w:r w:rsidR="00D1205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osobni automobil, marke VOLKSWAGEN 255 C-82693, god. proizv. 1981, br. šasije VW2ZZZ25ZBH033210, reg. oznaka SK643CH, odjavljeno 18.3.2004.</w:t>
      </w:r>
    </w:p>
    <w:p w:rsidRDefault="00D1205F" w:rsidP="006230E2" w:rsidR="00D120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205F" w:rsidP="006230E2" w:rsidR="00D1205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 teretni automobil, marke MERCEDES 601D, god. proizv. 1976, br. šasije 60132618063972, reg. oznaka SK365BF, odjavljeno 18.6.2003.</w:t>
      </w:r>
    </w:p>
    <w:p w:rsidRDefault="00D1205F" w:rsidP="006230E2" w:rsidR="00D120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205F" w:rsidP="006230E2" w:rsidR="00D1205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  teretni automobil, marke MERCEDES</w:t>
      </w:r>
      <w:r w:rsidR="0052424A">
        <w:rPr>
          <w:rFonts w:cs="Times New Roman" w:hAnsi="Times New Roman" w:ascii="Times New Roman"/>
          <w:sz w:val="24"/>
          <w:szCs w:val="24"/>
        </w:rPr>
        <w:t xml:space="preserve"> LP 1113, god. proizv. 1976, br. šasije 09014152164, reg. oznaka SK993CG, odjavljeno 22.7.2002.</w:t>
      </w:r>
    </w:p>
    <w:p w:rsidRDefault="0052424A" w:rsidP="006230E2" w:rsidR="005242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2424A" w:rsidP="006230E2" w:rsidR="0052424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vozila nema podataka o teretima.</w:t>
      </w:r>
    </w:p>
    <w:p w:rsidRDefault="0052424A" w:rsidP="006230E2" w:rsidR="0052424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Vozila nisam pronašla, ne znam da li još uvijek postoje.</w:t>
      </w:r>
    </w:p>
    <w:p w:rsidRDefault="00D57604" w:rsidP="006230E2" w:rsidR="00D5760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4B35" w:rsidP="006230E2" w:rsidR="00C54B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4B35" w:rsidP="006230E2" w:rsidR="00C54B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4B35" w:rsidP="006230E2" w:rsidR="00C54B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4B35" w:rsidP="006230E2" w:rsidR="00C54B35" w:rsidRPr="00D5760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</w:t>
      </w:r>
      <w:r w:rsidRPr="00D57604">
        <w:rPr>
          <w:rFonts w:cs="Times New Roman" w:hAnsi="Times New Roman" w:ascii="Times New Roman"/>
          <w:b/>
          <w:sz w:val="24"/>
          <w:szCs w:val="24"/>
        </w:rPr>
        <w:t xml:space="preserve">      POPIS  DUŽNIKOVIH  VJEROVNIKA</w:t>
      </w:r>
    </w:p>
    <w:p w:rsidRDefault="00C54B35" w:rsidP="006230E2" w:rsidR="00C54B35" w:rsidRPr="00D5760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D57604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( čl. 222 SZ-a )</w:t>
      </w:r>
    </w:p>
    <w:p w:rsidRDefault="00C54B35" w:rsidP="006230E2" w:rsidR="00C54B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4B35" w:rsidP="006230E2" w:rsidR="00C54B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4B35" w:rsidP="006230E2" w:rsidR="00C54B3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A/   PRIJAVLJENE  TRAŽBINE  STEČAJNIH  VJEROVNIKA</w:t>
      </w:r>
    </w:p>
    <w:p w:rsidRDefault="00C54B35" w:rsidP="006230E2" w:rsidR="00C54B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4B35" w:rsidP="006230E2" w:rsidR="00C54B3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1. viši  isplatni  red</w:t>
      </w:r>
    </w:p>
    <w:p w:rsidRDefault="00C54B35" w:rsidP="006230E2" w:rsidR="00C54B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4B35" w:rsidP="006230E2" w:rsidR="00C54B3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 RH, MF, PU, Područni ured Sisak ......................................19.448,38 kn</w:t>
      </w:r>
    </w:p>
    <w:p w:rsidRDefault="00C54B35" w:rsidP="006230E2" w:rsidR="00C54B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4B35" w:rsidP="006230E2" w:rsidR="00C54B3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Priznate tražbine.......................................................................19.448,38 kn</w:t>
      </w:r>
    </w:p>
    <w:p w:rsidRDefault="00C54B35" w:rsidP="006230E2" w:rsidR="00C54B3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Osporene tražbine..............................................................................0,00 kn</w:t>
      </w:r>
    </w:p>
    <w:p w:rsidRDefault="000B5B7A" w:rsidP="006230E2" w:rsidR="000B5B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5B7A" w:rsidP="006230E2" w:rsidR="000B5B7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2. viši  isplatni  red</w:t>
      </w:r>
    </w:p>
    <w:p w:rsidRDefault="000B5B7A" w:rsidP="006230E2" w:rsidR="000B5B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27D71" w:rsidP="006230E2" w:rsidR="000B5B7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B5B7A">
        <w:rPr>
          <w:rFonts w:cs="Times New Roman" w:hAnsi="Times New Roman" w:ascii="Times New Roman"/>
          <w:sz w:val="24"/>
          <w:szCs w:val="24"/>
        </w:rPr>
        <w:t>1.  HEP ...................................................................................   3.274,38 kn</w:t>
      </w:r>
    </w:p>
    <w:p w:rsidRDefault="00827D71" w:rsidP="006230E2" w:rsidR="000B5B7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B5B7A">
        <w:rPr>
          <w:rFonts w:cs="Times New Roman" w:hAnsi="Times New Roman" w:ascii="Times New Roman"/>
          <w:sz w:val="24"/>
          <w:szCs w:val="24"/>
        </w:rPr>
        <w:t>2.  INA ...................................................................................    8.716,82 kn</w:t>
      </w:r>
    </w:p>
    <w:p w:rsidRDefault="00827D71" w:rsidP="006230E2" w:rsidR="000B5B7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B5B7A">
        <w:rPr>
          <w:rFonts w:cs="Times New Roman" w:hAnsi="Times New Roman" w:ascii="Times New Roman"/>
          <w:sz w:val="24"/>
          <w:szCs w:val="24"/>
        </w:rPr>
        <w:t>3.  FINA .................................................................................    1.278,67 kn</w:t>
      </w:r>
    </w:p>
    <w:p w:rsidRDefault="00827D71" w:rsidP="006230E2" w:rsidR="000B5B7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B5B7A">
        <w:rPr>
          <w:rFonts w:cs="Times New Roman" w:hAnsi="Times New Roman" w:ascii="Times New Roman"/>
          <w:sz w:val="24"/>
          <w:szCs w:val="24"/>
        </w:rPr>
        <w:t>4.  RAIFFEISENBANK AUSTRIA d.d. ............................1.207.740,42 kn</w:t>
      </w:r>
    </w:p>
    <w:p w:rsidRDefault="00827D71" w:rsidP="006230E2" w:rsidR="000B5B7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</w:t>
      </w:r>
      <w:r w:rsidR="000B5B7A">
        <w:rPr>
          <w:rFonts w:cs="Times New Roman" w:hAnsi="Times New Roman" w:ascii="Times New Roman"/>
          <w:sz w:val="24"/>
          <w:szCs w:val="24"/>
        </w:rPr>
        <w:t xml:space="preserve">5.  HRVATSKE  VODE ........................................................    2.663,90 kn </w:t>
      </w:r>
    </w:p>
    <w:p w:rsidRDefault="00827D71" w:rsidP="006230E2" w:rsidR="000B5B7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B5B7A">
        <w:rPr>
          <w:rFonts w:cs="Times New Roman" w:hAnsi="Times New Roman" w:ascii="Times New Roman"/>
          <w:sz w:val="24"/>
          <w:szCs w:val="24"/>
        </w:rPr>
        <w:t>6.  HEP ...................................................................................</w:t>
      </w:r>
      <w:r>
        <w:rPr>
          <w:rFonts w:cs="Times New Roman" w:hAnsi="Times New Roman" w:ascii="Times New Roman"/>
          <w:sz w:val="24"/>
          <w:szCs w:val="24"/>
        </w:rPr>
        <w:t xml:space="preserve">  27.609,83 kn</w:t>
      </w:r>
    </w:p>
    <w:p w:rsidRDefault="00827D71" w:rsidP="006230E2" w:rsidR="00827D7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7.  HRVATSKE VODE .........................................................       802,55 kn</w:t>
      </w:r>
    </w:p>
    <w:p w:rsidRDefault="00827D71" w:rsidP="006230E2" w:rsidR="00827D7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8.  GRAD  SISAK ....................................................................  </w:t>
      </w:r>
      <w:r w:rsidR="001A744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1.821,25 kn</w:t>
      </w:r>
    </w:p>
    <w:p w:rsidRDefault="00827D71" w:rsidP="006230E2" w:rsidR="00827D7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9.  RH,MF,PU,Područni ured Sisak ....................................... </w:t>
      </w:r>
      <w:r w:rsidR="001A744B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 23.744,62 kn</w:t>
      </w:r>
    </w:p>
    <w:p w:rsidRDefault="00827D71" w:rsidP="006230E2" w:rsidR="00827D7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10.  RH,MF,PU,Područni ured Sisak ........................................   </w:t>
      </w:r>
      <w:r w:rsidR="001A744B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>1.350,73 kn</w:t>
      </w:r>
    </w:p>
    <w:p w:rsidRDefault="00827D71" w:rsidP="006230E2" w:rsidR="00827D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27D71" w:rsidP="006230E2" w:rsidR="00827D7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Priznate tražbine ...................................................................</w:t>
      </w:r>
      <w:r w:rsidR="001A744B"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>.1.279</w:t>
      </w:r>
      <w:r w:rsidR="00411CA1">
        <w:rPr>
          <w:rFonts w:cs="Times New Roman" w:hAnsi="Times New Roman" w:ascii="Times New Roman"/>
          <w:sz w:val="24"/>
          <w:szCs w:val="24"/>
        </w:rPr>
        <w:t>.003,17</w:t>
      </w:r>
      <w:r>
        <w:rPr>
          <w:rFonts w:cs="Times New Roman" w:hAnsi="Times New Roman" w:ascii="Times New Roman"/>
          <w:sz w:val="24"/>
          <w:szCs w:val="24"/>
        </w:rPr>
        <w:t>kn</w:t>
      </w:r>
      <w:r w:rsidR="00411CA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27D71" w:rsidP="006230E2" w:rsidR="00827D7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Osporene tražbine ..................................................................            </w:t>
      </w:r>
      <w:r w:rsidR="001A744B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0,00 kn </w:t>
      </w:r>
    </w:p>
    <w:p w:rsidRDefault="00827D71" w:rsidP="006230E2" w:rsidR="00827D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27D71" w:rsidP="006230E2" w:rsidR="00827D7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411CA1">
        <w:rPr>
          <w:rFonts w:cs="Times New Roman" w:hAnsi="Times New Roman" w:ascii="Times New Roman"/>
          <w:b/>
          <w:sz w:val="24"/>
          <w:szCs w:val="24"/>
        </w:rPr>
        <w:t xml:space="preserve">Ukupno priznate tražbine (1.  </w:t>
      </w:r>
      <w:r w:rsidR="00411CA1">
        <w:rPr>
          <w:rFonts w:cs="Times New Roman" w:hAnsi="Times New Roman" w:ascii="Times New Roman"/>
          <w:b/>
          <w:sz w:val="24"/>
          <w:szCs w:val="24"/>
        </w:rPr>
        <w:t>i</w:t>
      </w:r>
      <w:r w:rsidRPr="00411CA1">
        <w:rPr>
          <w:rFonts w:cs="Times New Roman" w:hAnsi="Times New Roman" w:ascii="Times New Roman"/>
          <w:b/>
          <w:sz w:val="24"/>
          <w:szCs w:val="24"/>
        </w:rPr>
        <w:t xml:space="preserve">  2. Viši isplatni red )</w:t>
      </w:r>
      <w:r w:rsidR="00557117">
        <w:rPr>
          <w:rFonts w:cs="Times New Roman" w:hAnsi="Times New Roman" w:ascii="Times New Roman"/>
          <w:b/>
          <w:sz w:val="24"/>
          <w:szCs w:val="24"/>
        </w:rPr>
        <w:t xml:space="preserve"> ..........</w:t>
      </w:r>
      <w:r w:rsidR="00411CA1" w:rsidRPr="00411CA1">
        <w:rPr>
          <w:rFonts w:cs="Times New Roman" w:hAnsi="Times New Roman" w:ascii="Times New Roman"/>
          <w:b/>
          <w:sz w:val="24"/>
          <w:szCs w:val="24"/>
        </w:rPr>
        <w:t>1.298.451,55 kn</w:t>
      </w:r>
    </w:p>
    <w:p w:rsidRDefault="00411CA1" w:rsidP="006230E2" w:rsidR="00411C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Ukupno osporene tražbine   .................................</w:t>
      </w:r>
      <w:r w:rsidR="00557117">
        <w:rPr>
          <w:rFonts w:cs="Times New Roman" w:hAnsi="Times New Roman" w:ascii="Times New Roman"/>
          <w:b/>
          <w:sz w:val="24"/>
          <w:szCs w:val="24"/>
        </w:rPr>
        <w:t xml:space="preserve">..................             </w:t>
      </w:r>
      <w:r>
        <w:rPr>
          <w:rFonts w:cs="Times New Roman" w:hAnsi="Times New Roman" w:ascii="Times New Roman"/>
          <w:b/>
          <w:sz w:val="24"/>
          <w:szCs w:val="24"/>
        </w:rPr>
        <w:t xml:space="preserve"> 0,00 kn</w:t>
      </w:r>
    </w:p>
    <w:p w:rsidRDefault="00411CA1" w:rsidP="006230E2" w:rsidR="00411C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411CA1" w:rsidP="006230E2" w:rsidR="00411C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411CA1" w:rsidP="006230E2" w:rsidR="00411C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11CA1">
        <w:rPr>
          <w:rFonts w:cs="Times New Roman" w:hAnsi="Times New Roman" w:ascii="Times New Roman"/>
          <w:sz w:val="24"/>
          <w:szCs w:val="24"/>
        </w:rPr>
        <w:t>B/  NEPRIJAVLJENE  TRAŽBINE  VJEROVNIKA</w:t>
      </w:r>
    </w:p>
    <w:p w:rsidRDefault="00411CA1" w:rsidP="006230E2" w:rsidR="00411C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11CA1" w:rsidP="006230E2" w:rsidR="00411CA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Popis vjerovnika koji nisu prijavili potraživanje a evidentirani su</w:t>
      </w:r>
      <w:r w:rsidR="00D57604">
        <w:rPr>
          <w:rFonts w:cs="Times New Roman" w:hAnsi="Times New Roman" w:ascii="Times New Roman"/>
          <w:sz w:val="24"/>
          <w:szCs w:val="24"/>
        </w:rPr>
        <w:t xml:space="preserve"> u</w:t>
      </w:r>
      <w:r>
        <w:rPr>
          <w:rFonts w:cs="Times New Roman" w:hAnsi="Times New Roman" w:ascii="Times New Roman"/>
          <w:sz w:val="24"/>
          <w:szCs w:val="24"/>
        </w:rPr>
        <w:t xml:space="preserve"> poslovnim knjigama</w:t>
      </w:r>
    </w:p>
    <w:p w:rsidRDefault="00411CA1" w:rsidP="006230E2" w:rsidR="00411C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315D" w:rsidP="006230E2" w:rsidR="00411CA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411CA1">
        <w:rPr>
          <w:rFonts w:cs="Times New Roman" w:hAnsi="Times New Roman" w:ascii="Times New Roman"/>
          <w:sz w:val="24"/>
          <w:szCs w:val="24"/>
        </w:rPr>
        <w:t>1.  PODGORŠEK</w:t>
      </w:r>
      <w:r w:rsidR="00FA7647">
        <w:rPr>
          <w:rFonts w:cs="Times New Roman" w:hAnsi="Times New Roman" w:ascii="Times New Roman"/>
          <w:sz w:val="24"/>
          <w:szCs w:val="24"/>
        </w:rPr>
        <w:t xml:space="preserve"> d.o.o.  ...............................................................  53.821,72 kn</w:t>
      </w:r>
    </w:p>
    <w:p w:rsidRDefault="0079315D" w:rsidP="006230E2" w:rsidR="00FA764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FA7647">
        <w:rPr>
          <w:rFonts w:cs="Times New Roman" w:hAnsi="Times New Roman" w:ascii="Times New Roman"/>
          <w:sz w:val="24"/>
          <w:szCs w:val="24"/>
        </w:rPr>
        <w:t>2.  LONJSKO  POLJE D ...............................................................  24.619,30 kn</w:t>
      </w:r>
    </w:p>
    <w:p w:rsidRDefault="0079315D" w:rsidP="006230E2" w:rsidR="00FA764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FA7647">
        <w:rPr>
          <w:rFonts w:cs="Times New Roman" w:hAnsi="Times New Roman" w:ascii="Times New Roman"/>
          <w:sz w:val="24"/>
          <w:szCs w:val="24"/>
        </w:rPr>
        <w:t>3.  EMIR BATONIĆ – vodoinstalater ...........................................  21.960,00 kn</w:t>
      </w:r>
    </w:p>
    <w:p w:rsidRDefault="0079315D" w:rsidP="006230E2" w:rsidR="00FA764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FA7647">
        <w:rPr>
          <w:rFonts w:cs="Times New Roman" w:hAnsi="Times New Roman" w:ascii="Times New Roman"/>
          <w:sz w:val="24"/>
          <w:szCs w:val="24"/>
        </w:rPr>
        <w:t>4.  FENIKS d.o.o. ..........................................................................  46.437,47 kn</w:t>
      </w:r>
    </w:p>
    <w:p w:rsidRDefault="0079315D" w:rsidP="006230E2" w:rsidR="00FA764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FA7647">
        <w:rPr>
          <w:rFonts w:cs="Times New Roman" w:hAnsi="Times New Roman" w:ascii="Times New Roman"/>
          <w:sz w:val="24"/>
          <w:szCs w:val="24"/>
        </w:rPr>
        <w:t>5.  TRGOSIROVINA d.o.o. ..........................................................  25.794,69 kn</w:t>
      </w:r>
    </w:p>
    <w:p w:rsidRDefault="0079315D" w:rsidP="006230E2" w:rsidR="00FA764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FA7647">
        <w:rPr>
          <w:rFonts w:cs="Times New Roman" w:hAnsi="Times New Roman" w:ascii="Times New Roman"/>
          <w:sz w:val="24"/>
          <w:szCs w:val="24"/>
        </w:rPr>
        <w:t>6.  BIOPRONUS d.o.o. .................................................................   31.552,92 kn</w:t>
      </w:r>
    </w:p>
    <w:p w:rsidRDefault="0079315D" w:rsidP="006230E2" w:rsidR="00FA764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FA7647">
        <w:rPr>
          <w:rFonts w:cs="Times New Roman" w:hAnsi="Times New Roman" w:ascii="Times New Roman"/>
          <w:sz w:val="24"/>
          <w:szCs w:val="24"/>
        </w:rPr>
        <w:t>7.  OSIGURANJE SUNCE d.d. ....................................................   13.850,47 kn</w:t>
      </w:r>
    </w:p>
    <w:p w:rsidRDefault="0079315D" w:rsidP="006230E2" w:rsidR="00FA764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FA7647">
        <w:rPr>
          <w:rFonts w:cs="Times New Roman" w:hAnsi="Times New Roman" w:ascii="Times New Roman"/>
          <w:sz w:val="24"/>
          <w:szCs w:val="24"/>
        </w:rPr>
        <w:t>8.  SISAK Š.Z. d.o.o. .....................................................................   28.937,20 kn</w:t>
      </w:r>
    </w:p>
    <w:p w:rsidRDefault="0079315D" w:rsidP="006230E2" w:rsidR="0079315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9.  SLOBODAN  NIKOLIĆ – staklar ...........................................   14.478,58 kn</w:t>
      </w:r>
    </w:p>
    <w:p w:rsidRDefault="0079315D" w:rsidP="006230E2" w:rsidR="0079315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10.  T-S COLOR .............................................................................   15.732,88 kn</w:t>
      </w:r>
    </w:p>
    <w:p w:rsidRDefault="0079315D" w:rsidP="006230E2" w:rsidR="0079315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11.  SISAČKI VODOVOD .............................................................   19.691,81 kn</w:t>
      </w:r>
    </w:p>
    <w:p w:rsidRDefault="0079315D" w:rsidP="006230E2" w:rsidR="0079315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12.  ROTO p.t.o. vl. M.Zlonja .........................................................   91.691,81 kn</w:t>
      </w:r>
    </w:p>
    <w:p w:rsidRDefault="0079315D" w:rsidP="006230E2" w:rsidR="0079315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13.  POSAVINA TRANSPROM d.o.o. ..........................................   61.193,04 kn</w:t>
      </w:r>
    </w:p>
    <w:p w:rsidRDefault="0079315D" w:rsidP="006230E2" w:rsidR="0079315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14.  A.G.G. p.u.o. .............................................................................  57.728,00 kn</w:t>
      </w:r>
    </w:p>
    <w:p w:rsidRDefault="0079315D" w:rsidP="006230E2" w:rsidR="0079315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15.  M PROFIL d.o.o. ....................................................................... 19.913,56 kn</w:t>
      </w:r>
    </w:p>
    <w:p w:rsidRDefault="0079315D" w:rsidP="006230E2" w:rsidR="00DF1F2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16.</w:t>
      </w:r>
      <w:r w:rsidR="00DF1F28">
        <w:rPr>
          <w:rFonts w:cs="Times New Roman" w:hAnsi="Times New Roman" w:ascii="Times New Roman"/>
          <w:sz w:val="24"/>
          <w:szCs w:val="24"/>
        </w:rPr>
        <w:t xml:space="preserve">  ROLBACH d.o.o.  ..................................................................... 27.029,41 kn</w:t>
      </w:r>
    </w:p>
    <w:p w:rsidRDefault="00DF1F28" w:rsidP="006230E2" w:rsidR="00DF1F2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17.  TIM d.o.o. .................................................................................. 10.052,19 kn</w:t>
      </w:r>
    </w:p>
    <w:p w:rsidRDefault="00DF1F28" w:rsidP="006230E2" w:rsidR="00DF1F2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18.  AGROPLAST SISAK d.o.o. .....................................................   9.777,69 kn</w:t>
      </w:r>
    </w:p>
    <w:p w:rsidRDefault="00DF1F28" w:rsidP="006230E2" w:rsidR="00DF1F2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19.  UNICREDIT LEASING d.o.o. ..................................................   8.064,11 kn</w:t>
      </w:r>
    </w:p>
    <w:p w:rsidRDefault="00DF1F28" w:rsidP="006230E2" w:rsidR="00DF1F2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20.  T.E,R. Servis d.o.o. ...................................................................  10.030,00 kn</w:t>
      </w:r>
    </w:p>
    <w:p w:rsidRDefault="00DF1F28" w:rsidP="006230E2" w:rsidR="00DF1F2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21.  Dobavljači fizičke osobe ...........................................................  74.500,00 kn</w:t>
      </w:r>
    </w:p>
    <w:p w:rsidRDefault="00DF1F28" w:rsidP="006230E2" w:rsidR="00DF1F2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22.  TRGOMETAL d.o.o. ................................................................. 10.783,19 kn</w:t>
      </w:r>
    </w:p>
    <w:p w:rsidRDefault="00DF1F28" w:rsidP="006230E2" w:rsidR="00DF1F2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23.  GRAĐANI-VLASNIK ............................................................. 486.847,75 kn</w:t>
      </w:r>
    </w:p>
    <w:p w:rsidRDefault="00D57604" w:rsidP="006230E2" w:rsidR="00D5760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24.  ne</w:t>
      </w:r>
      <w:r w:rsidR="00DF1F28">
        <w:rPr>
          <w:rFonts w:cs="Times New Roman" w:hAnsi="Times New Roman" w:ascii="Times New Roman"/>
          <w:sz w:val="24"/>
          <w:szCs w:val="24"/>
        </w:rPr>
        <w:t xml:space="preserve">prijavljene tražbine do 5.000,00 kn ....................................... 153.661,23 kn </w:t>
      </w:r>
    </w:p>
    <w:p w:rsidRDefault="00D57604" w:rsidP="006230E2" w:rsidR="00D5760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57604" w:rsidP="006230E2" w:rsidR="0079315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D57604">
        <w:rPr>
          <w:rFonts w:cs="Times New Roman" w:hAnsi="Times New Roman" w:ascii="Times New Roman"/>
          <w:b/>
          <w:sz w:val="24"/>
          <w:szCs w:val="24"/>
        </w:rPr>
        <w:t xml:space="preserve">     Ukupno neprijavljene tražbine .................................................. 1.316.629,54 kn</w:t>
      </w:r>
      <w:r w:rsidR="00DF1F28" w:rsidRPr="00D57604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9315D" w:rsidRPr="00D57604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587D39" w:rsidP="006230E2" w:rsidR="00587D3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587D39" w:rsidP="006230E2" w:rsidR="00587D3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D57604" w:rsidP="006230E2" w:rsidR="00D5760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D57604" w:rsidP="006230E2" w:rsidR="00D5760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D57604" w:rsidP="006230E2" w:rsidR="00D5760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D57604" w:rsidP="006230E2" w:rsidR="00D5760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D57604" w:rsidP="006230E2" w:rsidR="00D5760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lastRenderedPageBreak/>
        <w:t xml:space="preserve">                                          PREGLED  IMOVINE  I  OBVEZA</w:t>
      </w:r>
    </w:p>
    <w:p w:rsidRDefault="00D57604" w:rsidP="006230E2" w:rsidR="00D5760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( čl. 223 SZ-a )</w:t>
      </w:r>
    </w:p>
    <w:p w:rsidRDefault="00587D39" w:rsidP="006230E2" w:rsidR="00587D3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D57604" w:rsidP="006230E2" w:rsidR="00D5760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D57604" w:rsidP="006230E2" w:rsidR="00D576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57604">
        <w:rPr>
          <w:rFonts w:cs="Times New Roman" w:hAnsi="Times New Roman" w:ascii="Times New Roman"/>
          <w:sz w:val="24"/>
          <w:szCs w:val="24"/>
        </w:rPr>
        <w:t>A/   IMOVINA</w:t>
      </w:r>
    </w:p>
    <w:p w:rsidRDefault="00587D39" w:rsidP="006230E2" w:rsidR="00587D3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7D39" w:rsidP="006230E2" w:rsidR="00587D3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bilanci dužnika na dan 31.12.2016.g. evidentirana je imovina dužnika u iznosu od  1.677.242,34 kn, a sastoji se od dugotrajne i kratkotrajne materijalne imovine.</w:t>
      </w:r>
    </w:p>
    <w:p w:rsidRDefault="00587D39" w:rsidP="006230E2" w:rsidR="00587D3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  dobivene dokumentacije, proizlazi da stečajnu masu dužnika čini samo  poslovna zgrada  knjigovodstvene vrijednosti  263.195,18 kn.</w:t>
      </w:r>
    </w:p>
    <w:p w:rsidRDefault="00587D39" w:rsidP="006230E2" w:rsidR="007B77D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Međutim na temelju prikupljenih</w:t>
      </w:r>
      <w:r w:rsidR="007B77D8">
        <w:rPr>
          <w:rFonts w:cs="Times New Roman" w:hAnsi="Times New Roman" w:ascii="Times New Roman"/>
          <w:sz w:val="24"/>
          <w:szCs w:val="24"/>
        </w:rPr>
        <w:t xml:space="preserve"> podataka  utvrdila sam  da stečajnu masu čine nekretnine upisane u zemljišne knjige Općinskog uda u Sisku, Zemljišnoknjižni odjel i to</w:t>
      </w:r>
    </w:p>
    <w:p w:rsidRDefault="007B77D8" w:rsidP="006230E2" w:rsidR="00587D3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-  k.č.br. 1773/6, zk.ul. 1446, k.o. Budaševo – Topolovac ( u naravi gospodarska zgrada površine 1144 m2)            i</w:t>
      </w:r>
    </w:p>
    <w:p w:rsidRDefault="007B77D8" w:rsidP="006230E2" w:rsidR="007B77D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-  k.č.br. 1136/2, zk.ul. 3610, k.o. Sisak Stari</w:t>
      </w:r>
      <w:r w:rsidR="00F54DBF">
        <w:rPr>
          <w:rFonts w:cs="Times New Roman" w:hAnsi="Times New Roman" w:ascii="Times New Roman"/>
          <w:sz w:val="24"/>
          <w:szCs w:val="24"/>
        </w:rPr>
        <w:t xml:space="preserve"> ( u naravi poslovna zgrada površine  126 m2 i dvorište 119 m2 </w:t>
      </w:r>
      <w:r w:rsidR="00554C00">
        <w:rPr>
          <w:rFonts w:cs="Times New Roman" w:hAnsi="Times New Roman" w:ascii="Times New Roman"/>
          <w:sz w:val="24"/>
          <w:szCs w:val="24"/>
        </w:rPr>
        <w:t>.</w:t>
      </w:r>
      <w:r w:rsidR="00F54DBF">
        <w:rPr>
          <w:rFonts w:cs="Times New Roman" w:hAnsi="Times New Roman" w:ascii="Times New Roman"/>
          <w:sz w:val="24"/>
          <w:szCs w:val="24"/>
        </w:rPr>
        <w:t>)</w:t>
      </w:r>
    </w:p>
    <w:p w:rsidRDefault="00554C00" w:rsidP="006230E2" w:rsidR="00554C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35BD8" w:rsidP="006230E2" w:rsidR="00554C00" w:rsidRPr="0075554F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</w:t>
      </w:r>
      <w:r w:rsidR="00554C00" w:rsidRPr="0075554F">
        <w:rPr>
          <w:rFonts w:cs="Times New Roman" w:hAnsi="Times New Roman" w:ascii="Times New Roman"/>
          <w:b/>
          <w:sz w:val="24"/>
          <w:szCs w:val="24"/>
        </w:rPr>
        <w:t xml:space="preserve"> Vrijednosti navedenih nekretnina  procijenit će sudski vještak.</w:t>
      </w:r>
    </w:p>
    <w:p w:rsidRDefault="00554C00" w:rsidP="006230E2" w:rsidR="00554C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54C00" w:rsidP="006230E2" w:rsidR="00554C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54C00" w:rsidP="006230E2" w:rsidR="00554C0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B/   OBVEZE</w:t>
      </w:r>
    </w:p>
    <w:p w:rsidRDefault="00554C00" w:rsidP="006230E2" w:rsidR="00554C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54C00" w:rsidP="006230E2" w:rsidR="0075554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Ukupno priznate  tražbine  1.  i  2. višeg isplatnog reda  ................................. 1.298.451,55 kn</w:t>
      </w:r>
      <w:r w:rsidR="0075554F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554C00" w:rsidP="006230E2" w:rsidR="00554C0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Procjena troškova stečajnog postupka ..............................................................    </w:t>
      </w:r>
      <w:r w:rsidR="0075554F">
        <w:rPr>
          <w:rFonts w:cs="Times New Roman" w:hAnsi="Times New Roman" w:ascii="Times New Roman"/>
          <w:sz w:val="24"/>
          <w:szCs w:val="24"/>
        </w:rPr>
        <w:t xml:space="preserve">  34.250,00 kn</w:t>
      </w:r>
    </w:p>
    <w:p w:rsidRDefault="0075554F" w:rsidP="006230E2" w:rsidR="0075554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5554F" w:rsidP="006230E2" w:rsidR="0075554F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75554F">
        <w:rPr>
          <w:rFonts w:cs="Times New Roman" w:hAnsi="Times New Roman" w:ascii="Times New Roman"/>
          <w:b/>
          <w:sz w:val="24"/>
          <w:szCs w:val="24"/>
        </w:rPr>
        <w:t xml:space="preserve">    Ukupno obveze  .............................................................</w:t>
      </w:r>
      <w:r>
        <w:rPr>
          <w:rFonts w:cs="Times New Roman" w:hAnsi="Times New Roman" w:ascii="Times New Roman"/>
          <w:b/>
          <w:sz w:val="24"/>
          <w:szCs w:val="24"/>
        </w:rPr>
        <w:t>...............................</w:t>
      </w:r>
      <w:r w:rsidRPr="0075554F">
        <w:rPr>
          <w:rFonts w:cs="Times New Roman" w:hAnsi="Times New Roman" w:ascii="Times New Roman"/>
          <w:b/>
          <w:sz w:val="24"/>
          <w:szCs w:val="24"/>
        </w:rPr>
        <w:t>1.332.701,55 kn</w:t>
      </w:r>
    </w:p>
    <w:p w:rsidRDefault="0075554F" w:rsidP="006230E2" w:rsidR="0075554F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5554F" w:rsidP="006230E2" w:rsidR="0075554F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5554F" w:rsidP="006230E2" w:rsidR="0075554F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5554F" w:rsidP="006230E2" w:rsidR="0075554F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5554F" w:rsidP="006230E2" w:rsidR="0075554F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5554F" w:rsidP="006230E2" w:rsidR="0075554F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5554F" w:rsidP="006230E2" w:rsidR="0075554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5554F">
        <w:rPr>
          <w:rFonts w:cs="Times New Roman" w:hAnsi="Times New Roman" w:ascii="Times New Roman"/>
          <w:sz w:val="24"/>
          <w:szCs w:val="24"/>
        </w:rPr>
        <w:t>Zagreb, 06.04.2018.g.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stečajni upravitelj</w:t>
      </w:r>
    </w:p>
    <w:p w:rsidRDefault="0075554F" w:rsidP="006230E2" w:rsidR="0075554F" w:rsidRPr="0075554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Ana Šakić</w:t>
      </w:r>
    </w:p>
    <w:p w:rsidRDefault="00D57604" w:rsidP="006230E2" w:rsidR="00D5760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57604" w:rsidP="006230E2" w:rsidR="00D57604" w:rsidRPr="00D5760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B0042" w:rsidP="006230E2" w:rsidR="008B0042" w:rsidRPr="00D5760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B0042" w:rsidP="006230E2" w:rsidR="008B0042" w:rsidRPr="006230E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602F03" w:rsidR="008B0042" w:rsidRPr="006230E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30E2"/>
    <w:rsid w:val="000B5B7A"/>
    <w:rsid w:val="001A744B"/>
    <w:rsid w:val="00411CA1"/>
    <w:rsid w:val="0052424A"/>
    <w:rsid w:val="00535BD8"/>
    <w:rsid w:val="00554C00"/>
    <w:rsid w:val="00557117"/>
    <w:rsid w:val="00587D39"/>
    <w:rsid w:val="00602F03"/>
    <w:rsid w:val="006230E2"/>
    <w:rsid w:val="0075554F"/>
    <w:rsid w:val="0079315D"/>
    <w:rsid w:val="007B77D8"/>
    <w:rsid w:val="007D1512"/>
    <w:rsid w:val="00827D71"/>
    <w:rsid w:val="008B0042"/>
    <w:rsid w:val="009B771B"/>
    <w:rsid w:val="00B9770B"/>
    <w:rsid w:val="00C453F2"/>
    <w:rsid w:val="00C54B35"/>
    <w:rsid w:val="00D1205F"/>
    <w:rsid w:val="00D57604"/>
    <w:rsid w:val="00DF1F28"/>
    <w:rsid w:val="00EB5BF8"/>
    <w:rsid w:val="00F54DBF"/>
    <w:rsid w:val="00FA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230E2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B5B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5B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5BF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5B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5B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230E2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B5B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5B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5BF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5B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5B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547</properties:Words>
  <properties:Characters>5596</properties:Characters>
  <properties:Lines>137</properties:Lines>
  <properties:Paragraphs>77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2018-04-06T12:51:00Z</dcterms:created>
  <dc:creator>Windows korisnik</dc:creator>
  <cp:lastModifiedBy>Jadranka Zelić</cp:lastModifiedBy>
  <dcterms:modified xmlns:xsi="http://www.w3.org/2001/XMLSchema-instance" xsi:type="dcterms:W3CDTF">2018-04-06T12:51:00Z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Popis predmeta stečajne mase (METAL  KROV  - popis predmeta stečajne mase vjerovnika..._6.4.2018.docx)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