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f1a6" w14:paraId="e83f1a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156DC">
        <w:rPr>
          <w:rFonts w:hAnsi="Times New Roman" w:ascii="Times New Roman"/>
          <w:b/>
          <w:sz w:val="24"/>
          <w:szCs w:val="24"/>
        </w:rPr>
        <w:t>1681/</w:t>
      </w:r>
      <w:r w:rsidR="004E234D">
        <w:rPr>
          <w:rFonts w:hAnsi="Times New Roman" w:ascii="Times New Roman"/>
          <w:b/>
          <w:sz w:val="24"/>
          <w:szCs w:val="24"/>
        </w:rPr>
        <w:t>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B156DC">
        <w:rPr>
          <w:rFonts w:hAnsi="Times New Roman" w:ascii="Times New Roman"/>
        </w:rPr>
        <w:t>1681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896299" w:rsidRPr="00896299">
        <w:t xml:space="preserve"> </w:t>
      </w:r>
      <w:r w:rsidR="00B156DC" w:rsidRPr="00B156DC">
        <w:t>KR2-PROJEKT j.d.o.o.</w:t>
      </w:r>
      <w:r w:rsidR="00FC5F38">
        <w:t xml:space="preserve"> iz</w:t>
      </w:r>
      <w:r w:rsidR="007B55C9">
        <w:rPr>
          <w:rFonts w:hAnsi="Times New Roman" w:ascii="Times New Roman"/>
        </w:rPr>
        <w:t xml:space="preserve"> </w:t>
      </w:r>
      <w:r w:rsidR="00B156DC">
        <w:rPr>
          <w:rFonts w:hAnsi="Times New Roman" w:ascii="Times New Roman"/>
        </w:rPr>
        <w:t>Hrvatskog Leskovca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B156DC" w:rsidRPr="00B156DC">
        <w:rPr>
          <w:rFonts w:hAnsi="Times New Roman" w:ascii="Times New Roman"/>
        </w:rPr>
        <w:t>84229173578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17137"/>
    <w:rsid w:val="007450B8"/>
    <w:rsid w:val="007B4F8B"/>
    <w:rsid w:val="007B55C9"/>
    <w:rsid w:val="007C20FA"/>
    <w:rsid w:val="007D0481"/>
    <w:rsid w:val="00896299"/>
    <w:rsid w:val="009733E1"/>
    <w:rsid w:val="00984EEC"/>
    <w:rsid w:val="00A45276"/>
    <w:rsid w:val="00B156DC"/>
    <w:rsid w:val="00B31F70"/>
    <w:rsid w:val="00CB1ABA"/>
    <w:rsid w:val="00DE61EF"/>
    <w:rsid w:val="00DF220D"/>
    <w:rsid w:val="00F74759"/>
    <w:rsid w:val="00FC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3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3E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3E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3E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3E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3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3E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3E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3E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3E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
delegacija</izvorni_sadrzaj>
    <derivirana_varijabla naziv="DomainObject.Predmet.PrimjedbaSuca_1">spis u ormaru 
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KR2-PROJEKT jednostavno društvo s ograničenom odgovornošću za promidžbu i usluge</izvorni_sadrzaj>
    <derivirana_varijabla naziv="DomainObject.Predmet.ProtustrankaFormated_1">  KR2-PROJEKT jednostavno društvo s ograničenom odgovornošću za promidžbu i usluge</derivirana_varijabla>
  </DomainObject.Predmet.ProtustrankaFormated>
  <DomainObject.Predmet.ProtustrankaFormatedOIB>
    <izvorni_sadrzaj>  KR2-PROJEKT jednostavno društvo s ograničenom odgovornošću za promidžbu i usluge, OIB 84229173578</izvorni_sadrzaj>
    <derivirana_varijabla naziv="DomainObject.Predmet.ProtustrankaFormatedOIB_1">  KR2-PROJEKT jednostavno društvo s ograničenom odgovornošću za promidžbu i usluge, OIB 84229173578</derivirana_varijabla>
  </DomainObject.Predmet.ProtustrankaFormatedOIB>
  <DomainObject.Predmet.ProtustrankaFormatedWithAdress>
    <izvorni_sadrzaj> KR2-PROJEKT jednostavno društvo s ograničenom odgovornošću za promidžbu i usluge, Ulica Mirka Bedeka 48, 10257 Hrvatski Leskovac</izvorni_sadrzaj>
    <derivirana_varijabla naziv="DomainObject.Predmet.ProtustrankaFormatedWithAdress_1"> KR2-PROJEKT jednostavno društvo s ograničenom odgovornošću za promidžbu i usluge, Ulica Mirka Bedeka 48, 10257 Hrvatski Leskovac</derivirana_varijabla>
  </DomainObject.Predmet.ProtustrankaFormatedWithAdress>
  <DomainObject.Predmet.ProtustrankaFormatedWithAdressOIB>
    <izvorni_sadrzaj> KR2-PROJEKT jednostavno društvo s ograničenom odgovornošću za promidžbu i usluge, OIB 84229173578, Ulica Mirka Bedeka 48, 10257 Hrvatski Leskovac</izvorni_sadrzaj>
    <derivirana_varijabla naziv="DomainObject.Predmet.ProtustrankaFormatedWithAdressOIB_1"> KR2-PROJEKT jednostavno društvo s ograničenom odgovornošću za promidžbu i usluge, OIB 84229173578, Ulica Mirka Bedeka 48, 10257 Hrvatski Leskovac</derivirana_varijabla>
  </DomainObject.Predmet.ProtustrankaFormatedWithAdressOIB>
  <DomainObject.Predmet.ProtustrankaWithAdress>
    <izvorni_sadrzaj>KR2-PROJEKT jednostavno društvo s ograničenom odgovornošću za promidžbu i usluge Ulica Mirka Bedeka 48, 10257 Hrvatski Leskovac</izvorni_sadrzaj>
    <derivirana_varijabla naziv="DomainObject.Predmet.ProtustrankaWithAdress_1">KR2-PROJEKT jednostavno društvo s ograničenom odgovornošću za promidžbu i usluge Ulica Mirka Bedeka 48, 10257 Hrvatski Leskovac</derivirana_varijabla>
  </DomainObject.Predmet.ProtustrankaWithAdress>
  <DomainObject.Predmet.ProtustrankaWithAdressOIB>
    <izvorni_sadrzaj>KR2-PROJEKT jednostavno društvo s ograničenom odgovornošću za promidžbu i usluge, OIB 84229173578, Ulica Mirka Bedeka 48, 10257 Hrvatski Leskovac</izvorni_sadrzaj>
    <derivirana_varijabla naziv="DomainObject.Predmet.ProtustrankaWithAdressOIB_1">KR2-PROJEKT jednostavno društvo s ograničenom odgovornošću za promidžbu i usluge, OIB 84229173578, Ulica Mirka Bedeka 48, 10257 Hrvatski Leskovac</derivirana_varijabla>
  </DomainObject.Predmet.ProtustrankaWithAdressOIB>
  <DomainObject.Predmet.ProtustrankaNazivFormated>
    <izvorni_sadrzaj>KR2-PROJEKT jednostavno društvo s ograničenom odgovornošću za promidžbu i usluge</izvorni_sadrzaj>
    <derivirana_varijabla naziv="DomainObject.Predmet.ProtustrankaNazivFormated_1">KR2-PROJEKT jednostavno društvo s ograničenom odgovornošću za promidžbu i usluge</derivirana_varijabla>
  </DomainObject.Predmet.ProtustrankaNazivFormated>
  <DomainObject.Predmet.ProtustrankaNazivFormatedOIB>
    <izvorni_sadrzaj>KR2-PROJEKT jednostavno društvo s ograničenom odgovornošću za promidžbu i usluge, OIB 84229173578</izvorni_sadrzaj>
    <derivirana_varijabla naziv="DomainObject.Predmet.ProtustrankaNazivFormatedOIB_1">KR2-PROJEKT jednostavno društvo s ograničenom odgovornošću za promidžbu i usluge, OIB 84229173578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KR2-PROJEKT jednostavno društvo s ograničenom odgovornošću za promidžbu i usluge</item>
    </izvorni_sadrzaj>
    <derivirana_varijabla naziv="DomainObject.Predmet.ProtuStrankaListFormated_1">
      <item>KR2-PROJEKT jednostavno društvo s ograničenom odgovornošću za promidžbu i usluge</item>
    </derivirana_varijabla>
  </DomainObject.Predmet.ProtuStrankaListFormated>
  <DomainObject.Predmet.ProtuStrankaListFormatedOIB>
    <izvorni_sadrzaj>
      <item>KR2-PROJEKT jednostavno društvo s ograničenom odgovornošću za promidžbu i usluge, OIB 84229173578</item>
    </izvorni_sadrzaj>
    <derivirana_varijabla naziv="DomainObject.Predmet.ProtuStrankaListFormatedOIB_1">
      <item>KR2-PROJEKT jednostavno društvo s ograničenom odgovornošću za promidžbu i usluge, OIB 84229173578</item>
    </derivirana_varijabla>
  </DomainObject.Predmet.ProtuStrankaListFormatedOIB>
  <DomainObject.Predmet.ProtuStrankaListFormatedWithAdress>
    <izvorni_sadrzaj>
      <item>KR2-PROJEKT jednostavno društvo s ograničenom odgovornošću za promidžbu i usluge, Ulica Mirka Bedeka 48, 10257 Hrvatski Leskovac</item>
    </izvorni_sadrzaj>
    <derivirana_varijabla naziv="DomainObject.Predmet.ProtuStrankaListFormatedWithAdress_1">
      <item>KR2-PROJEKT jednostavno društvo s ograničenom odgovornošću za promidžbu i usluge, Ulica Mirka Bedeka 48, 10257 Hrvatski Leskovac</item>
    </derivirana_varijabla>
  </DomainObject.Predmet.ProtuStrankaListFormatedWithAdress>
  <DomainObject.Predmet.ProtuStrankaListFormatedWithAdressOIB>
    <izvorni_sadrzaj>
      <item>KR2-PROJEKT jednostavno društvo s ograničenom odgovornošću za promidžbu i usluge, OIB 84229173578, Ulica Mirka Bedeka 48, 10257 Hrvatski Leskovac</item>
    </izvorni_sadrzaj>
    <derivirana_varijabla naziv="DomainObject.Predmet.ProtuStrankaListFormatedWithAdressOIB_1">
      <item>KR2-PROJEKT jednostavno društvo s ograničenom odgovornošću za promidžbu i usluge, OIB 84229173578, Ulica Mirka Bedeka 48, 10257 Hrvatski Leskovac</item>
    </derivirana_varijabla>
  </DomainObject.Predmet.ProtuStrankaListFormatedWithAdressOIB>
  <DomainObject.Predmet.ProtuStrankaListNazivFormated>
    <izvorni_sadrzaj>
      <item>KR2-PROJEKT jednostavno društvo s ograničenom odgovornošću za promidžbu i usluge</item>
    </izvorni_sadrzaj>
    <derivirana_varijabla naziv="DomainObject.Predmet.ProtuStrankaListNazivFormated_1">
      <item>KR2-PROJEKT jednostavno društvo s ograničenom odgovornošću za promidžbu i usluge</item>
    </derivirana_varijabla>
  </DomainObject.Predmet.ProtuStrankaListNazivFormated>
  <DomainObject.Predmet.ProtuStrankaListNazivFormatedOIB>
    <izvorni_sadrzaj>
      <item>KR2-PROJEKT jednostavno društvo s ograničenom odgovornošću za promidžbu i usluge, OIB 84229173578</item>
    </izvorni_sadrzaj>
    <derivirana_varijabla naziv="DomainObject.Predmet.ProtuStrankaListNazivFormatedOIB_1">
      <item>KR2-PROJEKT jednostavno društvo s ograničenom odgovornošću za promidžbu i usluge, OIB 84229173578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KR2-PROJEKT jednostavno društvo s ograničenom odgovornošću za promidžbu i usluge</izvorni_sadrzaj>
    <derivirana_varijabla naziv="DomainObject.Predmet.ProtustrankaIDrugi_1">KR2-PROJEKT jednostavno društvo s ograničenom odgovornošću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KR2-PROJEKT jednostavno društvo s ograničenom odgovornošću za promidžbu i usluge, OIB 84229173578, Ulica Mirka Bedeka 48, 10257 Hrvatski Leskovac</izvorni_sadrzaj>
    <derivirana_varijabla naziv="DomainObject.Predmet.ProtustrankaIDrugiAdressOIB_1">KR2-PROJEKT jednostavno društvo s ograničenom odgovornošću za promidžbu i usluge, OIB 84229173578, Ulica Mirka Bedeka 48,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KR2-PROJEKT jednostavno društvo s ograničenom odgovornošću za promidžbu i usluge</item>
    </izvorni_sadrzaj>
    <derivirana_varijabla naziv="DomainObject.Predmet.SudioniciListNaziv_1">
      <item>FINA Regionalni centar Zagreb</item>
      <item>KR2-PROJEKT jednostavno društvo s ograničenom odgovornošću za promidžbu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KR2-PROJEKT jednostavno društvo s ograničenom odgovornošću za promidžbu i usluge, OIB 84229173578, Ulica Mirka Bedeka 48,10257 Hrvatski Leskovac</item>
    </izvorni_sadrzaj>
    <derivirana_varijabla naziv="DomainObject.Predmet.SudioniciListAdressOIB_1">
      <item>FINA Regionalni centar Zagreb, OIB 85821130368, Trg svibanjskih žrtava 1995. br. 1,10000 Zagreb</item>
      <item>KR2-PROJEKT jednostavno društvo s ograničenom odgovornošću za promidžbu i usluge, OIB 84229173578, Ulica Mirka Bedeka 48,10257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84229173578</item>
    </izvorni_sadrzaj>
    <derivirana_varijabla naziv="DomainObject.Predmet.SudioniciListNazivOIB_1">
      <item>, OIB 85821130368</item>
      <item>, OIB 84229173578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2016-04-21T06:59:00Z</cp:lastPrinted>
  <dcterms:modified xmlns:xsi="http://www.w3.org/2001/XMLSchema-instance" xsi:type="dcterms:W3CDTF">2016-04-21T06:59:00Z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