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8489" w14:paraId="f648489" w:rsidRDefault="00216F31" w:rsidP="00216F31" w:rsidR="00216F31">
      <w:pPr>
        <w15:collapsed w:val="false"/>
      </w:pPr>
      <w:r>
        <w:tab/>
      </w:r>
      <w:r>
        <w:tab/>
        <w:t>1 St-41/2014.</w:t>
      </w:r>
    </w:p>
    <w:p w:rsidRDefault="00216F31" w:rsidP="00216F31" w:rsidR="00216F31"/>
    <w:p w:rsidRDefault="00216F31" w:rsidP="00216F31" w:rsidR="00216F31">
      <w:r>
        <w:t>TRGOVAČKI SUD U BJELOVARU</w:t>
      </w:r>
    </w:p>
    <w:p w:rsidRDefault="00216F31" w:rsidP="00216F31" w:rsidR="00216F31"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16F31" w:rsidP="00216F31" w:rsidR="00216F31"/>
    <w:p w:rsidRDefault="00216F31" w:rsidP="00216F31" w:rsidR="00216F31"/>
    <w:p w:rsidRDefault="00216F31" w:rsidP="00216F31" w:rsidR="00216F31"/>
    <w:p w:rsidRDefault="00216F31" w:rsidP="00216F31" w:rsidR="00216F31"/>
    <w:p w:rsidRDefault="00216F31" w:rsidP="00216F31" w:rsidR="00216F31">
      <w:pPr>
        <w:jc w:val="center"/>
      </w:pPr>
      <w:r>
        <w:t xml:space="preserve">P O Z I V </w:t>
      </w:r>
    </w:p>
    <w:p w:rsidRDefault="00216F31" w:rsidP="00216F31" w:rsidR="00216F31">
      <w:pPr>
        <w:jc w:val="center"/>
      </w:pPr>
    </w:p>
    <w:p w:rsidRDefault="00216F31" w:rsidP="00216F31" w:rsidR="00216F31">
      <w:r>
        <w:t xml:space="preserve">U stečajnom predmetu nad stečajnim dužnikom  BRESTOVAC drvni kombinat d.d. GAREŠNIČKI BRESTOVAC, Brestovačka ulica 33, OIB. 23482370704 , </w:t>
      </w:r>
      <w:proofErr w:type="spellStart"/>
      <w:r>
        <w:t>posl</w:t>
      </w:r>
      <w:proofErr w:type="spellEnd"/>
      <w:r>
        <w:t>. broj: 1 St-41/2014.,    pozivate se na ročište za diobu kupovine, na dan</w:t>
      </w:r>
    </w:p>
    <w:p w:rsidRDefault="00216F31" w:rsidP="00216F31" w:rsidR="00216F31"/>
    <w:p w:rsidRDefault="00216F31" w:rsidP="00216F31" w:rsidR="00216F31">
      <w:pPr>
        <w:jc w:val="center"/>
        <w:rPr>
          <w:b/>
        </w:rPr>
      </w:pPr>
      <w:r>
        <w:rPr>
          <w:b/>
        </w:rPr>
        <w:t>14.   lipnja  2016. godine u 10,00 sati</w:t>
      </w:r>
    </w:p>
    <w:p w:rsidRDefault="00216F31" w:rsidP="00216F31" w:rsidR="00216F31">
      <w:pPr>
        <w:jc w:val="center"/>
        <w:rPr>
          <w:b/>
        </w:rPr>
      </w:pPr>
    </w:p>
    <w:p w:rsidRDefault="00216F31" w:rsidP="00216F31" w:rsidR="00216F31">
      <w:pPr>
        <w:jc w:val="center"/>
      </w:pPr>
      <w:r>
        <w:t xml:space="preserve"> sobu broj 4. Trgovačkog suda u Bjelovaru, Dr. I. </w:t>
      </w:r>
      <w:proofErr w:type="spellStart"/>
      <w:r>
        <w:t>Lebovića</w:t>
      </w:r>
      <w:proofErr w:type="spellEnd"/>
      <w:r>
        <w:t xml:space="preserve"> 42.</w:t>
      </w:r>
    </w:p>
    <w:p w:rsidRDefault="00216F31" w:rsidP="00216F31" w:rsidR="00216F31">
      <w:pPr>
        <w:jc w:val="center"/>
      </w:pPr>
    </w:p>
    <w:p w:rsidRDefault="00216F31" w:rsidP="00216F31" w:rsidR="00216F31">
      <w:pPr>
        <w:jc w:val="center"/>
      </w:pPr>
    </w:p>
    <w:p w:rsidRDefault="00216F31" w:rsidP="00216F31" w:rsidR="00216F31">
      <w:pPr>
        <w:jc w:val="center"/>
      </w:pPr>
    </w:p>
    <w:p w:rsidRDefault="00216F31" w:rsidP="00216F31" w:rsidR="00216F31">
      <w:r>
        <w:t xml:space="preserve">Ako ne pristupite na ročište Vaša tražbina uzet će se prema stanju koje proizlazi iz </w:t>
      </w:r>
      <w:smartTag w:element="PersonName" w:uri="urn:schemas-microsoft-com:office:smarttags">
        <w:r>
          <w:t>spis</w:t>
        </w:r>
      </w:smartTag>
      <w:r>
        <w:t>a.</w:t>
      </w:r>
    </w:p>
    <w:p w:rsidRDefault="00216F31" w:rsidP="00216F31" w:rsidR="00216F31"/>
    <w:p w:rsidRDefault="00216F31" w:rsidP="00216F31" w:rsidR="00216F31">
      <w:r>
        <w:t>Vjerovnik najkasnije na ročištu za diobu može drugom vjerovniku osporiti tražbinu, njezinu visinu i red namirenja (čl. 117. Ovršnog zakona).</w:t>
      </w:r>
    </w:p>
    <w:p w:rsidRDefault="00216F31" w:rsidP="00216F31" w:rsidR="00216F31"/>
    <w:p w:rsidRDefault="00216F31" w:rsidP="00216F31" w:rsidR="00216F31">
      <w:r>
        <w:t xml:space="preserve">Iz iznosa dobivenog od ovršnog suda, stečajni sudac će izdvojiti u stečajnu masu odgovarajući iznos prema pravilima iz članka 170. ovog zakona, namiriti tražbine </w:t>
      </w:r>
      <w:proofErr w:type="spellStart"/>
      <w:r>
        <w:t>razlučnih</w:t>
      </w:r>
      <w:proofErr w:type="spellEnd"/>
      <w:r>
        <w:t xml:space="preserve"> vjerovnika prema redoslijedu predviđenim pravilima ovršnog postupka i preostali iznos predati stečajnom upravitelju ( čl. 164 st. 2. Stečajnog zakona).</w:t>
      </w:r>
    </w:p>
    <w:p w:rsidRDefault="00216F31" w:rsidP="00216F31" w:rsidR="00216F31"/>
    <w:p w:rsidRDefault="00216F31" w:rsidP="00216F31" w:rsidR="00216F31">
      <w:r>
        <w:t xml:space="preserve">U Bjelovaru,  20.  svibnja  2016. </w:t>
      </w:r>
    </w:p>
    <w:p w:rsidRDefault="00216F31" w:rsidP="00216F31" w:rsidR="00216F31"/>
    <w:p w:rsidRDefault="00216F31" w:rsidP="00216F31" w:rsidR="00216F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216F31" w:rsidP="00216F31" w:rsidR="00216F31"/>
    <w:p w:rsidRDefault="00216F31" w:rsidP="00216F31" w:rsidR="00216F31">
      <w:r>
        <w:tab/>
      </w:r>
      <w:r>
        <w:tab/>
      </w:r>
      <w:r>
        <w:tab/>
      </w:r>
      <w:r>
        <w:tab/>
      </w:r>
      <w:r>
        <w:tab/>
        <w:t xml:space="preserve">                      BRANKA PLESKALT    </w:t>
      </w:r>
    </w:p>
    <w:p w:rsidRDefault="00216F31" w:rsidP="00216F31" w:rsidR="00216F31"/>
    <w:p w:rsidRDefault="00216F31" w:rsidP="00216F31" w:rsidR="00216F31"/>
    <w:p w:rsidRDefault="00216F31" w:rsidP="00216F31" w:rsidR="00216F31"/>
    <w:p w:rsidRDefault="00216F31" w:rsidP="00216F31" w:rsidR="00216F31">
      <w:proofErr w:type="spellStart"/>
      <w:r>
        <w:t>Rj</w:t>
      </w:r>
      <w:proofErr w:type="spellEnd"/>
      <w:r>
        <w:t>.</w:t>
      </w:r>
    </w:p>
    <w:p w:rsidRDefault="00216F31" w:rsidP="00216F31" w:rsidR="00216F31">
      <w:r>
        <w:t xml:space="preserve">Dna: pun. </w:t>
      </w:r>
      <w:proofErr w:type="spellStart"/>
      <w:r>
        <w:t>razlučnog</w:t>
      </w:r>
      <w:proofErr w:type="spellEnd"/>
      <w:r>
        <w:t xml:space="preserve"> vjerovnika</w:t>
      </w:r>
    </w:p>
    <w:p w:rsidRDefault="00216F31" w:rsidP="00216F31" w:rsidR="00216F31">
      <w:r>
        <w:t xml:space="preserve">        Stečajnom upravitelju</w:t>
      </w:r>
    </w:p>
    <w:p w:rsidRDefault="00216F31" w:rsidP="00216F31" w:rsidR="00216F31">
      <w:r>
        <w:t xml:space="preserve">         Oglasna ploča – ovdje</w:t>
      </w:r>
    </w:p>
    <w:p w:rsidRDefault="00216F31" w:rsidP="00216F31" w:rsidR="00216F31">
      <w:r>
        <w:t xml:space="preserve">         K ročištu</w:t>
      </w:r>
    </w:p>
    <w:p w:rsidRDefault="00216F31" w:rsidP="00216F31" w:rsidR="00216F31">
      <w:r>
        <w:t>Bjelovar, 20. 05.  2015.</w:t>
      </w:r>
    </w:p>
    <w:p w:rsidRDefault="00216F31" w:rsidP="00216F31" w:rsidR="00216F31"/>
    <w:p w:rsidRDefault="00216F31" w:rsidP="00216F31" w:rsidR="00216F31"/>
    <w:p w:rsidRDefault="00216F31" w:rsidP="00216F31" w:rsidR="00216F31"/>
    <w:p w:rsidRDefault="00CB0EA4" w:rsidP="00216F31" w:rsidR="00CB0EA4">
      <w:pPr>
        <w:pStyle w:val="Bezprored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F31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16F3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16F3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79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Orahovica</izvorni_sadrzaj>
    <derivirana_varijabla naziv="DomainObject.UcesnikSudskeRadnje.Adresa.Naselje_1">Orahovica</derivirana_varijabla>
  </DomainObject.UcesnikSudskeRadnje.Adresa.Naselje>
  <DomainObject.UcesnikSudskeRadnje.Adresa.PostBroj>
    <izvorni_sadrzaj>33515</izvorni_sadrzaj>
    <derivirana_varijabla naziv="DomainObject.UcesnikSudskeRadnje.Adresa.PostBroj_1">33515</derivirana_varijabla>
  </DomainObject.UcesnikSudskeRadnje.Adresa.PostBroj>
  <DomainObject.UcesnikSudskeRadnje.Adresa.UlicaIKBR>
    <izvorni_sadrzaj>Ljudevita Gaja 8</izvorni_sadrzaj>
    <derivirana_varijabla naziv="DomainObject.UcesnikSudskeRadnje.Adresa.UlicaIKBR_1">Ljudevita Gaja 8</derivirana_varijabla>
  </DomainObject.UcesnikSudskeRadnje.Adresa.UlicaIKBR>
  <DomainObject.UcesnikSudskeRadnje.Naziv>
    <izvorni_sadrzaj>MIRA ILINČIĆ, stečajni upravitelj</izvorni_sadrzaj>
    <derivirana_varijabla naziv="DomainObject.UcesnikSudskeRadnje.Naziv_1">MIRA ILINČIĆ, stečajni upravitelj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lipnja 2016.</izvorni_sadrzaj>
    <derivirana_varijabla naziv="DomainObject.UcesnikSudskeRadnje.SudskaRadnja.PlaniraniZavrsetakDatum_1">14. lipnja 2016.</derivirana_varijabla>
  </DomainObject.UcesnikSudskeRadnje.SudskaRadnja.PlaniraniZavrsetakDatum>
  <DomainObject.UcesnikSudskeRadnje.SudskaRadnja.PlaniraniPocetakDatum>
    <izvorni_sadrzaj>14. lipnja 2016.</izvorni_sadrzaj>
    <derivirana_varijabla naziv="DomainObject.UcesnikSudskeRadnje.SudskaRadnja.PlaniraniPocetakDatum_1">14. lipnja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10:15</izvorni_sadrzaj>
    <derivirana_varijabla naziv="DomainObject.UcesnikSudskeRadnje.SudskaRadnja.PlaniraniZavrsetakVrijeme_1">10:15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OstaliListFormated_1"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  <item>SEDIA d.o.o., V. Škorpika 22., 10000 Zagreb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Brestovačka 65., 43280 Garešnički Brestovac</item>
      <item>Nikola Radošević, Brestovačka 65., 44320 Stupovača</item>
      <item>SEDIA d.o.o., V. Škorpika 22., 10000 Zagreb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  <item>SEDIA d.o.o., V. Škorpika 22., 10000 Zagreb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Općinski sud u Bjelovaru, Stalna služba u Garešnici Zemljišno knjižni odjel, ., 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  <item>e - oglasna ploča</item>
      <item>Općinski sud u Bjelovaru, Stalna služba u Garešnici, ., 43280 Garešnica</item>
      <item>N.B. Nena d.o.o., M. Gupca 220., 43280 Garešnica</item>
      <item>BOŽICA JOZIĆ, OIB 31016821414, Brestovačka 65., 43280 Garešnički Brestovac</item>
      <item>Nikola Radošević, OIB 27086131107, Brestovačka 65., 44320 Stupovača</item>
      <item>SEDIA d.o.o., V. Škorpika 22., 10000 Zagreb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JOZIĆ, OIB 31016821414</item>
      <item>Nikola Radošević, OIB 27086131107</item>
      <item>SEDIA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Općinski sud u Bjelovaru, Stalna služba u Garešnici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  <item>e - oglasna ploča</item>
      <item>Općinski sud u Bjelovaru, Stalna služba u Garešnici</item>
      <item>N.B. Nena d.o.o.</item>
      <item>BOŽICA JOZIĆ</item>
      <item>Nikola Radošević</item>
      <item>SEDIA d.o.o.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Općinski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  <item>SEDIA d.o.o., V. Škorpika 22.,10000 Zagreb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Općinski sud u Bjelovaru, Stalna služba u Garešnici Zemljišno knjižni odjel, .,43280 Garešnica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  <item>e - oglasna ploča</item>
      <item>Općinski sud u Bjelovaru, Stalna služba u Garešnici, .,43280 Garešnica</item>
      <item>N.B. Nena d.o.o., M. Gupca 220.,43280 Garešnica</item>
      <item>BOŽICA JOZIĆ, OIB 31016821414, Brestovačka 65.,43280 Garešnički Brestovac</item>
      <item>Nikola Radošević, OIB 27086131107, Brestovačka 65.,44320 Stupovača</item>
      <item>SEDIA d.o.o., V. Škorpika 22.,10000 Zagreb</item>
    </derivirana_varijabla>
  </DomainObject.Predmet.SudioniciListAdressOIB>
  <DomainObject.UcesnikSudskeRadnje.NazivFormated>
    <izvorni_sadrzaj>MIRA ILINČIĆ, stečajni upravitelj, OIB 54240422937, Ljudevita Gaja 8,33515 Orahovica</izvorni_sadrzaj>
    <derivirana_varijabla naziv="DomainObject.UcesnikSudskeRadnje.NazivFormated_1">MIRA ILINČIĆ, stečajni upravitelj, OIB 54240422937, Ljudevita Gaja 8,33515 Orahovica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DC49E6-0AD1-4784-AA8A-45391A277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171</properties:Words>
  <properties:Characters>952</properties:Characters>
  <properties:Lines>50</properties:Lines>
  <properties:Paragraphs>19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2016-05-20T06:48:00Z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MIRA ILINČIĆ, stečajni upravitelj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