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a7f5" w14:paraId="31fa7f5" w:rsidRDefault="003850F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850F8" w:rsidP="003850F8" w:rsidR="00AE649C">
      <w:pPr>
        <w:pStyle w:val="NormaleSPIS"/>
        <w:spacing w:after="0"/>
      </w:pPr>
      <w:r>
        <w:t xml:space="preserve">        Republika Hrvatska</w:t>
      </w:r>
    </w:p>
    <w:p w:rsidRDefault="003850F8" w:rsidP="003850F8" w:rsidR="003850F8">
      <w:pPr>
        <w:pStyle w:val="NormaleSPIS"/>
        <w:spacing w:after="0"/>
      </w:pPr>
      <w:r>
        <w:t xml:space="preserve">     Trgovački sud u Bjelovaru</w:t>
      </w:r>
    </w:p>
    <w:p w:rsidRDefault="003850F8" w:rsidP="003850F8" w:rsidR="003850F8" w:rsidRPr="00B76F3C">
      <w:pPr>
        <w:pStyle w:val="NormaleSPIS"/>
        <w:spacing w:after="0"/>
      </w:pPr>
      <w:r>
        <w:t>Bjelovar, Šetalište dr.I.Lebovića 42.</w:t>
      </w:r>
    </w:p>
    <w:p w:rsidRDefault="003850F8" w:rsidP="003850F8" w:rsidR="003850F8">
      <w:pPr>
        <w:jc w:val="right"/>
        <w:rPr>
          <w:b/>
        </w:rPr>
      </w:pPr>
      <w:r>
        <w:t>Poslovni broj: 7 St-379/2017-9</w:t>
      </w:r>
    </w:p>
    <w:p w:rsidRDefault="003850F8" w:rsidP="003850F8" w:rsidR="003850F8">
      <w:pPr>
        <w:jc w:val="center"/>
      </w:pPr>
      <w:r>
        <w:t>R E P U B L I K A  H R V A T S K A</w:t>
      </w:r>
    </w:p>
    <w:p w:rsidRDefault="003850F8" w:rsidP="003850F8" w:rsidR="003850F8">
      <w:pPr>
        <w:jc w:val="center"/>
      </w:pPr>
      <w:r>
        <w:t>R J E Š E N J E</w:t>
      </w:r>
    </w:p>
    <w:p w:rsidRDefault="003850F8" w:rsidP="003850F8" w:rsidR="003850F8">
      <w:pPr>
        <w:jc w:val="center"/>
      </w:pPr>
    </w:p>
    <w:p w:rsidRDefault="003850F8" w:rsidP="003850F8" w:rsidR="003850F8">
      <w:pPr>
        <w:ind w:firstLine="720"/>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Sjeverna Hrvatska, zastupanog po zastupniku po zakonu Županijskom državnom odvjetništvu u Bjelovaru za otvaranje stečajnog postupka nad dužnikom NIKON d.o.o. za proizvodnju, trgovinu i usluge iz Križevaca, </w:t>
      </w:r>
      <w:proofErr w:type="spellStart"/>
      <w:r>
        <w:t>Preradovićeva</w:t>
      </w:r>
      <w:proofErr w:type="spellEnd"/>
      <w:r>
        <w:t xml:space="preserve"> ulica 12, OIB 17922770959, 8. svibnja 2018. </w:t>
      </w:r>
    </w:p>
    <w:p w:rsidRDefault="003850F8" w:rsidP="003850F8" w:rsidR="003850F8">
      <w:pPr>
        <w:jc w:val="center"/>
        <w:rPr>
          <w:b/>
        </w:rPr>
      </w:pPr>
      <w:r>
        <w:t>r i j e š i o   j e</w:t>
      </w:r>
    </w:p>
    <w:p w:rsidRDefault="003850F8" w:rsidP="003850F8" w:rsidR="003850F8">
      <w:pPr>
        <w:ind w:left="720"/>
        <w:jc w:val="both"/>
      </w:pPr>
      <w:r>
        <w:rPr>
          <w:b/>
        </w:rPr>
        <w:t>I.</w:t>
      </w:r>
      <w:r>
        <w:t xml:space="preserve"> Pozivaju se osobe koje imaju pravni interes za provedbom stečajnog postupka nad dužnikom NIKON d.o.o. za proizvodnju, trgovinu i usluge iz Križevaca, </w:t>
      </w:r>
      <w:proofErr w:type="spellStart"/>
      <w:r>
        <w:t>Preradovićeva</w:t>
      </w:r>
      <w:proofErr w:type="spellEnd"/>
      <w:r>
        <w:t xml:space="preserve"> ulica 12, OIB 17922770959,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05 540-379-17. </w:t>
      </w:r>
    </w:p>
    <w:p w:rsidRDefault="003850F8" w:rsidP="003850F8" w:rsidR="003850F8">
      <w:pPr>
        <w:ind w:left="720"/>
        <w:jc w:val="both"/>
      </w:pPr>
    </w:p>
    <w:p w:rsidRDefault="003850F8" w:rsidP="003850F8" w:rsidR="003850F8">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NIKON d.o.o. za proizvodnju, trgovinu i usluge iz Križevaca, </w:t>
      </w:r>
      <w:proofErr w:type="spellStart"/>
      <w:r>
        <w:t>Preradovićeva</w:t>
      </w:r>
      <w:proofErr w:type="spellEnd"/>
      <w:r>
        <w:t xml:space="preserve"> ulica 12, OIB 17922770959.</w:t>
      </w:r>
    </w:p>
    <w:p w:rsidRDefault="003850F8" w:rsidP="003850F8" w:rsidR="003850F8">
      <w:pPr>
        <w:jc w:val="center"/>
      </w:pPr>
    </w:p>
    <w:p w:rsidRDefault="003850F8" w:rsidP="003850F8" w:rsidR="003850F8">
      <w:pPr>
        <w:jc w:val="center"/>
        <w:rPr>
          <w:b/>
        </w:rPr>
      </w:pPr>
      <w:r>
        <w:t>Obrazloženje</w:t>
      </w:r>
    </w:p>
    <w:p w:rsidRDefault="003850F8" w:rsidP="003850F8" w:rsidR="003850F8">
      <w:pPr>
        <w:jc w:val="both"/>
      </w:pPr>
      <w:r>
        <w:tab/>
        <w:t xml:space="preserve">Predlagatelj REPUBLIKA HRVATSKA, Ministarstvo financija, Porezna uprava, Područni ured Sjeverna Hrvatska, podnijela je prijedlog za otvaranje stečajnog postupka nad dužnikom NIKON d.o.o. iz Križevaca. Predlagatelj u svom prijedlogu i tijekom ovog postupka ističe da mu navedeni dužnik na dan 02.02.2016. godine duguje iznos od 48.884,79 kuna s naslova poreza i doprinosa i drugih obveza, a da je prema podacima iz evidencije MUP dužnik vlasnik teretnog automobila Citroen, godina proizvodnje 1991, koje vozilo je odjavljeno dana 05.05.2006. godine.  Prema podacima FINE dužnik je u neprekidnoj blokadi računa preko kojeg je poslovao više od 60 dana, jer na dan 01. rujna 2015. godine ima evidentirane neizvršene osnove za plaćanje u neprekinutom razdoblju od 996 dana, a na dan </w:t>
      </w:r>
    </w:p>
    <w:p w:rsidRDefault="003850F8" w:rsidP="003850F8" w:rsidR="003850F8">
      <w:pPr>
        <w:jc w:val="center"/>
      </w:pPr>
      <w:r>
        <w:lastRenderedPageBreak/>
        <w:t>2</w:t>
      </w:r>
    </w:p>
    <w:p w:rsidRDefault="003850F8" w:rsidP="003850F8" w:rsidR="003850F8">
      <w:pPr>
        <w:jc w:val="right"/>
      </w:pPr>
      <w:r>
        <w:t>Poslovni broj:7 St-379/2017-9</w:t>
      </w:r>
    </w:p>
    <w:p w:rsidRDefault="003850F8" w:rsidP="003850F8" w:rsidR="003850F8">
      <w:pPr>
        <w:jc w:val="both"/>
      </w:pPr>
      <w:r>
        <w:t xml:space="preserve">10. studenog 2015. godine dužnik u jedinstvenom registru računa nema evidentiran račun, niti mu je sa računa FINA zaplijenila novčana sredstva na ime predujma za namirenje troškova stečajnog postupka, a prema podacima Državne geodetske uprave dužnik nije u posjedu nekretnina a posljednji godišnji financijski izvještaj predao je za 2011. godinu. </w:t>
      </w:r>
    </w:p>
    <w:p w:rsidRDefault="003850F8" w:rsidP="003850F8" w:rsidR="003850F8">
      <w:pPr>
        <w:ind w:firstLine="720"/>
        <w:jc w:val="both"/>
      </w:pPr>
      <w:r>
        <w:t>Kao dokaze za ove tvrdnje predlagatelj je priložio stanje računa poreznog obveznika na dan 02.02.2016. godine, Podatke Državne geodetske uprave o imovini i posjedu nekretnina, te godišnji financijski izvještaj dužnika za 2011. godinu, a slijedom čega predlaže da sud otvori stečaj nad ovim dužnikom.</w:t>
      </w:r>
    </w:p>
    <w:p w:rsidRDefault="003850F8" w:rsidP="003850F8" w:rsidR="003850F8">
      <w:pPr>
        <w:ind w:firstLine="720"/>
        <w:jc w:val="both"/>
      </w:pPr>
      <w:r>
        <w:t>Sud je svojim rješenjem pod poslovnim brojem 7 St-379/2017-2 dana 22.08.2017. godine, pokrenuo prethodni postupak, radi utvrđivanja uvjeta za otvaranje stečajnog postupka nad dužnikom NIKON d.o.o. iz Križevaca i imenovao privremenog stečajnog upravitelja.</w:t>
      </w:r>
    </w:p>
    <w:p w:rsidRDefault="003850F8" w:rsidP="003850F8" w:rsidR="003850F8">
      <w:pPr>
        <w:ind w:firstLine="720"/>
        <w:jc w:val="both"/>
      </w:pPr>
      <w:r>
        <w:t xml:space="preserve">Privremeni stečajni upravitelj Branko </w:t>
      </w:r>
      <w:proofErr w:type="spellStart"/>
      <w:r>
        <w:t>Smrtić</w:t>
      </w:r>
      <w:proofErr w:type="spellEnd"/>
      <w:r>
        <w:t xml:space="preserve">, dostavio je sudu izvješće o financijsko gospodarskom stanju dužnika na dan 26.09.2017. godine u kojem ističe da tvrtka dužnik nema nikakve imovine iz koje bi se mogli namiriti troškovi stečajnog postupka, a niti imovine koja bi ušla u stečajnu masu, što je razvidno iz dokumentacije koju je dostavio sam predlagatelj obzirom da dužnik nekretnina nema, novčanih sredstava na računu nema, pa nema čak niti račun, a teretno vozilo prema podacima MUP proizvedeno je 1991. godine, te odjavljeno 2006. godine, dok je posljednji godišnji financijski izvještaj tvrtka dužnik predala Poreznoj upravi za 2011. godinu, te nema više nikakvih podataka o daljnjoj aktivnosti ove tvrtke dužnika, kao niti o zaposlenim djelatnicima. Prema izjavi nasljednika iza pokojne Nikoline Papa zakonske zastupnice tvrtke dužnika, zakonska zastupnica tvrtke dužnika Nikolina Papa rođena </w:t>
      </w:r>
      <w:proofErr w:type="spellStart"/>
      <w:r>
        <w:t>Konfic</w:t>
      </w:r>
      <w:proofErr w:type="spellEnd"/>
      <w:r>
        <w:t>, OIB 05706981845, umrla je dana 14.10.2012. godine. Nadalje iz Rješenja o nasljeđivanju Općinskog suda u Vrbovcu od 11. prosinca 2012. godine proizlazi da tvrtka dužnik NIKON d.o.o. nije ušla u ostavinsku imovinu, a pokojna Nikolina Papa je bila jedini vlasnik i osnivač, te zakonski zastupnik tvrtke dužnika, što je sve vidljivo i iz smrtnog lista za istu, iz uvida u rješenje o nasljeđivanju Općinskog suda u Vrbovcu, te iz uvida u izvadak iz sudskog registra. Zbog toga privremeni stečajni upravitelj predlaže da se postupak obustavi nad dužnikom.</w:t>
      </w:r>
    </w:p>
    <w:p w:rsidRDefault="003850F8" w:rsidP="003850F8" w:rsidR="003850F8">
      <w:pPr>
        <w:ind w:firstLine="720"/>
        <w:jc w:val="both"/>
      </w:pPr>
      <w:r>
        <w:t xml:space="preserve">Sud je u svrhu dokaza izvršio uvid u sadržaj izvješća privremenog stečajnog upravitelja Branka </w:t>
      </w:r>
      <w:proofErr w:type="spellStart"/>
      <w:r>
        <w:t>Smrtića</w:t>
      </w:r>
      <w:proofErr w:type="spellEnd"/>
      <w:r>
        <w:t xml:space="preserve"> (list spisa 30), uvid u sadržaj sve priložene dokumentacije (list spisa 3, 4, 10-13, 27- 29), pa je na temelju provedenih dokaza utvrdio da dužnik nema imovine koja bi ušla u stečajnu masu niti koja bi bila značajnija i dovoljna za namirenje troškova stečajnog postupka, obzirom da jedinu imovinu koja bi eventualno mogla predstavljati stečajnu masu čini odjavljeno vozilo marke Citroen godina proizvodnje 1991. godine a odjavljeno 2006. godine, te za koje vozilo se ne zna da li da li uopće postoji, obzirom da je odjavljeno još 2006. godine te proizvedeno 1991. godine kao niti  i u čijem je sada eventualno vlasništvu to vozilo. Zbog toga je sud na temelju provedenih dokaza i utvrđenog činjeničnog stanja temeljem čl.132.Stečajnog zakona riješio kao u izreci ovog rješenja (Narodne novine broj 71/15 i 104/17) i tim rješenjem pozvao osobe koje imaju pravni interes za provođenjem stečajnog postupka nad tvrtkom dužnika da u roku od 15 dana uplate </w:t>
      </w:r>
    </w:p>
    <w:p w:rsidRDefault="003850F8" w:rsidP="003850F8" w:rsidR="003850F8">
      <w:pPr>
        <w:ind w:firstLine="720"/>
        <w:jc w:val="center"/>
      </w:pPr>
      <w:r>
        <w:lastRenderedPageBreak/>
        <w:t>3</w:t>
      </w:r>
    </w:p>
    <w:p w:rsidRDefault="003850F8" w:rsidP="003850F8" w:rsidR="003850F8">
      <w:pPr>
        <w:ind w:firstLine="720"/>
        <w:jc w:val="right"/>
      </w:pPr>
      <w:r>
        <w:t>Poslovni broj:7 St-379/2017-9</w:t>
      </w:r>
    </w:p>
    <w:p w:rsidRDefault="003850F8" w:rsidP="003850F8" w:rsidR="003850F8">
      <w:pPr>
        <w:jc w:val="both"/>
      </w:pPr>
      <w:bookmarkStart w:name="_GoBack" w:id="0"/>
      <w:bookmarkEnd w:id="0"/>
      <w:r>
        <w:t xml:space="preserve">potreban predujam naveden u izreci ovog rješenja jer će u protivnom otvoriti i istovremeno zaključiti stečajni postupak nad navedenim dužnikom.   </w:t>
      </w:r>
    </w:p>
    <w:p w:rsidRDefault="003850F8" w:rsidP="003850F8" w:rsidR="003850F8">
      <w:pPr>
        <w:ind w:firstLine="720"/>
        <w:jc w:val="center"/>
      </w:pPr>
      <w:r>
        <w:t xml:space="preserve">Bjelovar 8. svibnja 2018. </w:t>
      </w:r>
    </w:p>
    <w:p w:rsidRDefault="003850F8" w:rsidP="003850F8" w:rsidR="003850F8">
      <w:pPr>
        <w:spacing w:after="0"/>
        <w:ind w:firstLine="720"/>
        <w:jc w:val="both"/>
      </w:pPr>
      <w:r>
        <w:tab/>
      </w:r>
      <w:r>
        <w:tab/>
      </w:r>
      <w:r>
        <w:tab/>
      </w:r>
      <w:r>
        <w:tab/>
      </w:r>
      <w:r>
        <w:tab/>
      </w:r>
      <w:r>
        <w:tab/>
      </w:r>
      <w:r>
        <w:tab/>
        <w:t xml:space="preserve">               Sudac</w:t>
      </w:r>
    </w:p>
    <w:p w:rsidRDefault="003850F8" w:rsidP="003850F8" w:rsidR="003850F8">
      <w:pPr>
        <w:ind w:firstLine="720"/>
        <w:jc w:val="both"/>
      </w:pPr>
      <w:r>
        <w:tab/>
      </w:r>
      <w:r>
        <w:tab/>
      </w:r>
      <w:r>
        <w:tab/>
      </w:r>
      <w:r>
        <w:tab/>
      </w:r>
      <w:r>
        <w:tab/>
      </w:r>
      <w:r>
        <w:tab/>
      </w:r>
      <w:r>
        <w:tab/>
        <w:t xml:space="preserve">        Tomislav Mrazović,v.r.</w:t>
      </w:r>
    </w:p>
    <w:p w:rsidRDefault="003850F8" w:rsidP="003850F8" w:rsidR="003850F8">
      <w:pPr>
        <w:spacing w:after="0"/>
        <w:ind w:firstLine="720"/>
        <w:jc w:val="both"/>
      </w:pPr>
      <w:r>
        <w:t xml:space="preserve">                                                                           Za točnost </w:t>
      </w:r>
      <w:proofErr w:type="spellStart"/>
      <w:r>
        <w:t>otpravka</w:t>
      </w:r>
      <w:proofErr w:type="spellEnd"/>
      <w:r>
        <w:t>-ovlašteni službenik</w:t>
      </w:r>
    </w:p>
    <w:p w:rsidRDefault="003850F8" w:rsidP="003850F8" w:rsidR="003850F8">
      <w:pPr>
        <w:ind w:firstLine="720"/>
        <w:jc w:val="both"/>
      </w:pPr>
      <w:r>
        <w:t xml:space="preserve">                                                                                           Jasmina </w:t>
      </w:r>
      <w:proofErr w:type="spellStart"/>
      <w:r>
        <w:t>Tubić</w:t>
      </w:r>
      <w:proofErr w:type="spellEnd"/>
      <w:r>
        <w:t xml:space="preserve">                                                                      </w:t>
      </w:r>
    </w:p>
    <w:p w:rsidRDefault="003850F8" w:rsidP="003850F8" w:rsidR="003850F8">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850F8" w:rsidP="003850F8" w:rsidR="003850F8">
      <w:pPr>
        <w:jc w:val="both"/>
      </w:pPr>
    </w:p>
    <w:p w:rsidRDefault="003850F8" w:rsidP="003850F8" w:rsidR="003850F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50F8"/>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3542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St-379/2017-9</izvorni_sadrzaj>
    <derivirana_varijabla naziv="DomainObject.Oznaka_1">St-379/2017-9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St-379/2017</izvorni_sadrzaj>
    <derivirana_varijabla naziv="DomainObject.Predmet.OznakaBroj_1">St-379/2017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NIKON društvo s ograničenom odgovornošću za proizvodnju, trgovinu i usluge zastupanog po punomoćniku Nikolina Konfic</izvorni_sadrzaj>
    <derivirana_varijabla naziv="DomainObject.Predmet.ProtustrankaFormated_1">  NIKON društvo s ograničenom odgovornošću za proizvodnju, trgovinu i usluge zastupanog po punomoćniku Nikolina Konfic</derivirana_varijabla>
  </DomainObject.Predmet.ProtustrankaFormated>
  <DomainObject.Predmet.ProtustrankaFormatedOIB>
    <izvorni_sadrzaj>  NIKON društvo s ograničenom odgovornošću za proizvodnju, trgovinu i usluge, OIB 17922770959 zastupanog po punomoćniku Nikolina Konfic</izvorni_sadrzaj>
    <derivirana_varijabla naziv="DomainObject.Predmet.ProtustrankaFormatedOIB_1">  NIKON društvo s ograničenom odgovornošću za proizvodnju, trgovinu i usluge, OIB 17922770959 zastupanog po punomoćniku Nikolina Konfic</derivirana_varijabla>
  </DomainObject.Predmet.ProtustrankaFormatedOIB>
  <DomainObject.Predmet.ProtustrankaFormatedWithAdress>
    <izvorni_sadrzaj> NIKON društvo s ograničenom odgovornošću za proizvodnju, trgovinu i usluge, Preradovićeva ulica 12, 48260 Križevci zastupanog po punomoćniku Nikolina Konfic</izvorni_sadrzaj>
    <derivirana_varijabla naziv="DomainObject.Predmet.ProtustrankaFormatedWithAdress_1"> NIKON društvo s ograničenom odgovornošću za proizvodnju, trgovinu i usluge, Preradovićeva ulica 12, 48260 Križevci zastupanog po punomoćniku Nikolina Konfic</derivirana_varijabla>
  </DomainObject.Predmet.ProtustrankaFormatedWithAdress>
  <DomainObject.Predmet.ProtustrankaFormatedWithAdressOIB>
    <izvorni_sadrzaj> NIKON društvo s ograničenom odgovornošću za proizvodnju, trgovinu i usluge, OIB 17922770959, Preradovićeva ulica 12, 48260 Križevci zastupanog po punomoćniku Nikolina Konfic</izvorni_sadrzaj>
    <derivirana_varijabla naziv="DomainObject.Predmet.ProtustrankaFormatedWithAdressOIB_1"> NIKON društvo s ograničenom odgovornošću za proizvodnju, trgovinu i usluge, OIB 17922770959, Preradovićeva ulica 12, 48260 Križevci zastupanog po punomoćniku Nikolina Konfic</derivirana_varijabla>
  </DomainObject.Predmet.ProtustrankaFormatedWithAdressOIB>
  <DomainObject.Predmet.ProtustrankaWithAdress>
    <izvorni_sadrzaj>NIKON društvo s ograničenom odgovornošću za proizvodnju, trgovinu i usluge Preradovićeva ulica 12, 48260 Križevci</izvorni_sadrzaj>
    <derivirana_varijabla naziv="DomainObject.Predmet.ProtustrankaWithAdress_1">NIKON društvo s ograničenom odgovornošću za proizvodnju, trgovinu i usluge Preradovićeva ulica 12, 48260 Križevci</derivirana_varijabla>
  </DomainObject.Predmet.ProtustrankaWithAdress>
  <DomainObject.Predmet.ProtustrankaWithAdressOIB>
    <izvorni_sadrzaj>NIKON društvo s ograničenom odgovornošću za proizvodnju, trgovinu i usluge, OIB 17922770959, Preradovićeva ulica 12, 48260 Križevci</izvorni_sadrzaj>
    <derivirana_varijabla naziv="DomainObject.Predmet.ProtustrankaWithAdressOIB_1">NIKON društvo s ograničenom odgovornošću za proizvodnju, trgovinu i usluge, OIB 17922770959, Preradovićeva ulica 12, 48260 Križevci</derivirana_varijabla>
  </DomainObject.Predmet.ProtustrankaWithAdressOIB>
  <DomainObject.Predmet.ProtustrankaNazivFormated>
    <izvorni_sadrzaj>NIKON društvo s ograničenom odgovornošću za proizvodnju, trgovinu i usluge</izvorni_sadrzaj>
    <derivirana_varijabla naziv="DomainObject.Predmet.ProtustrankaNazivFormated_1">NIKON društvo s ograničenom odgovornošću za proizvodnju, trgovinu i usluge</derivirana_varijabla>
  </DomainObject.Predmet.ProtustrankaNazivFormated>
  <DomainObject.Predmet.ProtustrankaNazivFormatedOIB>
    <izvorni_sadrzaj>NIKON društvo s ograničenom odgovornošću za proizvodnju, trgovinu i usluge, OIB 17922770959</izvorni_sadrzaj>
    <derivirana_varijabla naziv="DomainObject.Predmet.ProtustrankaNazivFormatedOIB_1">NIKON društvo s ograničenom odgovornošću za proizvodnju, trgovinu i usluge, OIB 17922770959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sjevjerna Hrvatska</izvorni_sadrzaj>
    <derivirana_varijabla naziv="DomainObject.Predmet.StrankaFormated_1">  RH MF -POREZNA UPRAVA, Područni ured sjevjerna Hrvatska</derivirana_varijabla>
  </DomainObject.Predmet.StrankaFormated>
  <DomainObject.Predmet.StrankaFormatedOIB>
    <izvorni_sadrzaj>  RH MF -POREZNA UPRAVA, Područni ured sjevjerna Hrvatska, OIB 18683136487</izvorni_sadrzaj>
    <derivirana_varijabla naziv="DomainObject.Predmet.StrankaFormatedOIB_1">  RH MF -POREZNA UPRAVA, Područni ured sjevjerna Hrvatska, OIB 18683136487</derivirana_varijabla>
  </DomainObject.Predmet.StrankaFormatedOIB>
  <DomainObject.Predmet.StrankaFormatedWithAdress>
    <izvorni_sadrzaj> RH MF -POREZNA UPRAVA, Područni ured sjevjerna Hrvatska, Graberje 1, 42000 Varaždin</izvorni_sadrzaj>
    <derivirana_varijabla naziv="DomainObject.Predmet.StrankaFormatedWithAdress_1"> RH MF -POREZNA UPRAVA, Područni ured sjevjerna Hrvatska, Graberje 1, 42000 Varaždin</derivirana_varijabla>
  </DomainObject.Predmet.StrankaFormatedWithAdress>
  <DomainObject.Predmet.StrankaFormatedWithAdressOIB>
    <izvorni_sadrzaj> RH MF -POREZNA UPRAVA, Područni ured sjevjerna Hrvatska, OIB 18683136487, Graberje 1, 42000 Varaždin</izvorni_sadrzaj>
    <derivirana_varijabla naziv="DomainObject.Predmet.StrankaFormatedWithAdressOIB_1"> RH MF -POREZNA UPRAVA, Područni ured sjevjerna Hrvatska, OIB 18683136487, Graberje 1, 42000 Varaždin</derivirana_varijabla>
  </DomainObject.Predmet.StrankaFormatedWithAdressOIB>
  <DomainObject.Predmet.StrankaWithAdress>
    <izvorni_sadrzaj>RH MF -POREZNA UPRAVA, Područni ured sjevjerna Hrvatska Graberje 1,42000 Varaždin</izvorni_sadrzaj>
    <derivirana_varijabla naziv="DomainObject.Predmet.StrankaWithAdress_1">RH MF -POREZNA UPRAVA, Područni ured sjevjerna Hrvatska Graberje 1,42000 Varaždin</derivirana_varijabla>
  </DomainObject.Predmet.StrankaWithAdress>
  <DomainObject.Predmet.StrankaWithAdressOIB>
    <izvorni_sadrzaj>RH MF -POREZNA UPRAVA, Područni ured sjevjerna Hrvatska, OIB 18683136487, Graberje 1,42000 Varaždin</izvorni_sadrzaj>
    <derivirana_varijabla naziv="DomainObject.Predmet.StrankaWithAdressOIB_1">RH MF -POREZNA UPRAVA, Područni ured sjevjerna Hrvatska, OIB 18683136487, Graberje 1,42000 Varaždin</derivirana_varijabla>
  </DomainObject.Predmet.StrankaWithAdressOIB>
  <DomainObject.Predmet.StrankaNazivFormated>
    <izvorni_sadrzaj>RH MF -POREZNA UPRAVA, Područni ured sjevjerna Hrvatska</izvorni_sadrzaj>
    <derivirana_varijabla naziv="DomainObject.Predmet.StrankaNazivFormated_1">RH MF -POREZNA UPRAVA, Područni ured sjevjerna Hrvatska</derivirana_varijabla>
  </DomainObject.Predmet.StrankaNazivFormated>
  <DomainObject.Predmet.StrankaNazivFormatedOIB>
    <izvorni_sadrzaj>RH MF -POREZNA UPRAVA, Područni ured sjevjerna Hrvatska, OIB 18683136487</izvorni_sadrzaj>
    <derivirana_varijabla naziv="DomainObject.Predmet.StrankaNazivFormatedOIB_1">RH MF -POREZNA UPRAVA, Područni ured sjevjerna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MF -POREZNA UPRAVA, Područni ured sjevjerna Hrvatska</item>
    </izvorni_sadrzaj>
    <derivirana_varijabla naziv="DomainObject.Predmet.StrankaListFormated_1">
      <item>RH MF -POREZNA UPRAVA, Područni ured sjevjerna Hrvatska</item>
    </derivirana_varijabla>
  </DomainObject.Predmet.StrankaListFormated>
  <DomainObject.Predmet.StrankaListFormatedOIB>
    <izvorni_sadrzaj>
      <item>RH MF -POREZNA UPRAVA, Područni ured sjevjerna Hrvatska, OIB 18683136487</item>
    </izvorni_sadrzaj>
    <derivirana_varijabla naziv="DomainObject.Predmet.StrankaListFormatedOIB_1">
      <item>RH MF -POREZNA UPRAVA, Područni ured sjevjerna Hrvatska, OIB 18683136487</item>
    </derivirana_varijabla>
  </DomainObject.Predmet.StrankaListFormatedOIB>
  <DomainObject.Predmet.StrankaListFormatedWithAdress>
    <izvorni_sadrzaj>
      <item>RH MF -POREZNA UPRAVA, Područni ured sjevjerna Hrvatska, Graberje 1, 42000 Varaždin</item>
    </izvorni_sadrzaj>
    <derivirana_varijabla naziv="DomainObject.Predmet.StrankaListFormatedWithAdress_1">
      <item>RH MF -POREZNA UPRAVA, Područni ured sjevjerna Hrvatska, Graberje 1, 42000 Varaždin</item>
    </derivirana_varijabla>
  </DomainObject.Predmet.StrankaListFormatedWithAdress>
  <DomainObject.Predmet.StrankaListFormatedWithAdressOIB>
    <izvorni_sadrzaj>
      <item>RH MF -POREZNA UPRAVA, Područni ured sjevjerna Hrvatska, OIB 18683136487, Graberje 1, 42000 Varaždin</item>
    </izvorni_sadrzaj>
    <derivirana_varijabla naziv="DomainObject.Predmet.StrankaListFormatedWithAdressOIB_1">
      <item>RH MF -POREZNA UPRAVA, Područni ured sjevjerna Hrvatska, OIB 18683136487, Graberje 1, 42000 Varaždin</item>
    </derivirana_varijabla>
  </DomainObject.Predmet.StrankaListFormatedWithAdressOIB>
  <DomainObject.Predmet.StrankaListNazivFormated>
    <izvorni_sadrzaj>
      <item>RH MF -POREZNA UPRAVA, Područni ured sjevjerna Hrvatska</item>
    </izvorni_sadrzaj>
    <derivirana_varijabla naziv="DomainObject.Predmet.StrankaListNazivFormated_1">
      <item>RH MF -POREZNA UPRAVA, Područni ured sjevjerna Hrvatska</item>
    </derivirana_varijabla>
  </DomainObject.Predmet.StrankaListNazivFormated>
  <DomainObject.Predmet.StrankaListNazivFormatedOIB>
    <izvorni_sadrzaj>
      <item>RH MF -POREZNA UPRAVA, Područni ured sjevjerna Hrvatska, OIB 18683136487</item>
    </izvorni_sadrzaj>
    <derivirana_varijabla naziv="DomainObject.Predmet.StrankaListNazivFormatedOIB_1">
      <item>RH MF -POREZNA UPRAVA, Područni ured sjevjerna Hrvatska, OIB 18683136487</item>
    </derivirana_varijabla>
  </DomainObject.Predmet.StrankaListNazivFormatedOIB>
  <DomainObject.Predmet.ProtuStrankaListFormated>
    <izvorni_sadrzaj>
      <item>NIKON društvo s ograničenom odgovornošću za proizvodnju, trgovinu i usluge zastupanog po punomoćniku Nikolina Konfic</item>
    </izvorni_sadrzaj>
    <derivirana_varijabla naziv="DomainObject.Predmet.ProtuStrankaListFormated_1">
      <item>NIKON društvo s ograničenom odgovornošću za proizvodnju, trgovinu i usluge zastupanog po punomoćniku Nikolina Konfic</item>
    </derivirana_varijabla>
  </DomainObject.Predmet.ProtuStrankaListFormated>
  <DomainObject.Predmet.ProtuStrankaListFormatedOIB>
    <izvorni_sadrzaj>
      <item>NIKON društvo s ograničenom odgovornošću za proizvodnju, trgovinu i usluge, OIB 17922770959 zastupanog po punomoćniku Nikolina Konfic</item>
    </izvorni_sadrzaj>
    <derivirana_varijabla naziv="DomainObject.Predmet.ProtuStrankaListFormatedOIB_1">
      <item>NIKON društvo s ograničenom odgovornošću za proizvodnju, trgovinu i usluge, OIB 17922770959 zastupanog po punomoćniku Nikolina Konfic</item>
    </derivirana_varijabla>
  </DomainObject.Predmet.ProtuStrankaListFormatedOIB>
  <DomainObject.Predmet.ProtuStrankaListFormatedWithAdress>
    <izvorni_sadrzaj>
      <item>NIKON društvo s ograničenom odgovornošću za proizvodnju, trgovinu i usluge, Preradovićeva ulica 12, 48260 Križevci zastupanog po punomoćniku Nikolina Konfic</item>
    </izvorni_sadrzaj>
    <derivirana_varijabla naziv="DomainObject.Predmet.ProtuStrankaListFormatedWithAdress_1">
      <item>NIKON društvo s ograničenom odgovornošću za proizvodnju, trgovinu i usluge, Preradovićeva ulica 12, 48260 Križevci zastupanog po punomoćniku Nikolina Konfic</item>
    </derivirana_varijabla>
  </DomainObject.Predmet.ProtuStrankaListFormatedWithAdress>
  <DomainObject.Predmet.ProtuStrankaListFormatedWithAdressOIB>
    <izvorni_sadrzaj>
      <item>NIKON društvo s ograničenom odgovornošću za proizvodnju, trgovinu i usluge, OIB 17922770959, Preradovićeva ulica 12, 48260 Križevci zastupanog po punomoćniku Nikolina Konfic</item>
    </izvorni_sadrzaj>
    <derivirana_varijabla naziv="DomainObject.Predmet.ProtuStrankaListFormatedWithAdressOIB_1">
      <item>NIKON društvo s ograničenom odgovornošću za proizvodnju, trgovinu i usluge, OIB 17922770959, Preradovićeva ulica 12, 48260 Križevci zastupanog po punomoćniku Nikolina Konfic</item>
    </derivirana_varijabla>
  </DomainObject.Predmet.ProtuStrankaListFormatedWithAdressOIB>
  <DomainObject.Predmet.ProtuStrankaListNazivFormated>
    <izvorni_sadrzaj>
      <item>NIKON društvo s ograničenom odgovornošću za proizvodnju, trgovinu i usluge</item>
    </izvorni_sadrzaj>
    <derivirana_varijabla naziv="DomainObject.Predmet.ProtuStrankaListNazivFormated_1">
      <item>NIKON društvo s ograničenom odgovornošću za proizvodnju, trgovinu i usluge</item>
    </derivirana_varijabla>
  </DomainObject.Predmet.ProtuStrankaListNazivFormated>
  <DomainObject.Predmet.ProtuStrankaListNazivFormatedOIB>
    <izvorni_sadrzaj>
      <item>NIKON društvo s ograničenom odgovornošću za proizvodnju, trgovinu i usluge, OIB 17922770959</item>
    </izvorni_sadrzaj>
    <derivirana_varijabla naziv="DomainObject.Predmet.ProtuStrankaListNazivFormatedOIB_1">
      <item>NIKON društvo s ograničenom odgovornošću za proizvodnju, trgovinu i usluge, OIB 17922770959</item>
    </derivirana_varijabla>
  </DomainObject.Predmet.ProtuStrankaListNazivFormatedOIB>
  <DomainObject.Predmet.OstaliListFormated>
    <izvorni_sadrzaj>
      <item>Županijsko državno odvjetništvo u Varaždinu</item>
      <item>Nikolina Konfic punomoćnik sudionika u postupku NIKON društvo s ograničenom odgovornošću za proizvodnju, trgovinu i usluge</item>
    </izvorni_sadrzaj>
    <derivirana_varijabla naziv="DomainObject.Predmet.OstaliListFormated_1">
      <item>Županijsko državno odvjetništvo u Varaždinu</item>
      <item>Nikolina Konfic punomoćnik sudionika u postupku NIKON društvo s ograničenom odgovornošću za proizvodnju, trgovinu i usluge</item>
    </derivirana_varijabla>
  </DomainObject.Predmet.OstaliListFormated>
  <DomainObject.Predmet.OstaliListFormatedOIB>
    <izvorni_sadrzaj>
      <item>Županijsko državno odvjetništvo u Varaždinu, OIB 23987413075</item>
      <item>Nikolina Konfic, OIB 05706981845 punomoćnik sudionika u postupku NIKON društvo s ograničenom odgovornošću za proizvodnju, trgovinu i usluge</item>
    </izvorni_sadrzaj>
    <derivirana_varijabla naziv="DomainObject.Predmet.OstaliListFormatedOIB_1">
      <item>Županijsko državno odvjetništvo u Varaždinu, OIB 23987413075</item>
      <item>Nikolina Konfic, OIB 05706981845 punomoćnik sudionika u postupku NIKON društvo s ograničenom odgovornošću za proizvodnju, trgovinu i usluge</item>
    </derivirana_varijabla>
  </DomainObject.Predmet.OstaliListFormatedOIB>
  <DomainObject.Predmet.OstaliListFormatedWithAdress>
    <izvorni_sadrzaj>
      <item>Županijsko državno odvjetništvo u Varaždinu</item>
      <item>Nikolina Konfic, Preradovićeva ulica 12, 48260 Križevci punomoćnik sudionika u postupku NIKON društvo s ograničenom odgovornošću za proizvodnju, trgovinu i usluge</item>
    </izvorni_sadrzaj>
    <derivirana_varijabla naziv="DomainObject.Predmet.OstaliListFormatedWithAdress_1">
      <item>Županijsko državno odvjetništvo u Varaždinu</item>
      <item>Nikolina Konfic, Preradovićeva ulica 12, 48260 Križevci punomoćnik sudionika u postupku NIKON društvo s ograničenom odgovornošću za proizvodnju, trgovinu i usluge</item>
    </derivirana_varijabla>
  </DomainObject.Predmet.OstaliListFormatedWithAdress>
  <DomainObject.Predmet.OstaliListFormatedWithAdressOIB>
    <izvorni_sadrzaj>
      <item>Županijsko državno odvjetništvo u Varaždinu, OIB 23987413075</item>
      <item>Nikolina Konfic, OIB 05706981845, Preradovićeva ulica 12, 48260 Križevci punomoćnik sudionika u postupku NIKON društvo s ograničenom odgovornošću za proizvodnju, trgovinu i usluge</item>
    </izvorni_sadrzaj>
    <derivirana_varijabla naziv="DomainObject.Predmet.OstaliListFormatedWithAdressOIB_1">
      <item>Županijsko državno odvjetništvo u Varaždinu, OIB 23987413075</item>
      <item>Nikolina Konfic, OIB 05706981845, Preradovićeva ulica 12, 48260 Križevci punomoćnik sudionika u postupku NIKON društvo s ograničenom odgovornošću za proizvodnju, trgovinu i usluge</item>
    </derivirana_varijabla>
  </DomainObject.Predmet.OstaliListFormatedWithAdressOIB>
  <DomainObject.Predmet.OstaliListNazivFormated>
    <izvorni_sadrzaj>
      <item>Županijsko državno odvjetništvo u Varaždinu</item>
      <item>Nikolina Konfic</item>
    </izvorni_sadrzaj>
    <derivirana_varijabla naziv="DomainObject.Predmet.OstaliListNazivFormated_1">
      <item>Županijsko državno odvjetništvo u Varaždinu</item>
      <item>Nikolina Konfic</item>
    </derivirana_varijabla>
  </DomainObject.Predmet.OstaliListNazivFormated>
  <DomainObject.Predmet.OstaliListNazivFormatedOIB>
    <izvorni_sadrzaj>
      <item>Županijsko državno odvjetništvo u Varaždinu, OIB 23987413075</item>
      <item>Nikolina Konfic, OIB 05706981845</item>
    </izvorni_sadrzaj>
    <derivirana_varijabla naziv="DomainObject.Predmet.OstaliListNazivFormatedOIB_1">
      <item>Županijsko državno odvjetništvo u Varaždinu, OIB 23987413075</item>
      <item>Nikolina Konfic, OIB 05706981845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St-379/2017-9</izvorni_sadrzaj>
    <derivirana_varijabla naziv="DomainObject.PoslovniBrojDokumenta_1">St-379/2017-9</derivirana_varijabla>
  </DomainObject.PoslovniBrojDokumenta>
  <DomainObject.Predmet.StrankaIDrugi>
    <izvorni_sadrzaj>RH MF -POREZNA UPRAVA, Područni ured sjevjerna Hrvatska</izvorni_sadrzaj>
    <derivirana_varijabla naziv="DomainObject.Predmet.StrankaIDrugi_1">RH MF -POREZNA UPRAVA, Područni ured sjevjerna Hrvatska</derivirana_varijabla>
  </DomainObject.Predmet.StrankaIDrugi>
  <DomainObject.Predmet.ProtustrankaIDrugi>
    <izvorni_sadrzaj>NIKON društvo s ograničenom odgovornošću za proizvodnju, trgovinu i usluge</izvorni_sadrzaj>
    <derivirana_varijabla naziv="DomainObject.Predmet.ProtustrankaIDrugi_1">NIKON društvo s ograničenom odgovornošću za proizvodnju, trgovinu i usluge</derivirana_varijabla>
  </DomainObject.Predmet.ProtustrankaIDrugi>
  <DomainObject.Predmet.StrankaIDrugiAdressOIB>
    <izvorni_sadrzaj>RH MF -POREZNA UPRAVA, Područni ured sjevjerna Hrvatska, OIB 18683136487, Graberje 1, 42000 Varaždin</izvorni_sadrzaj>
    <derivirana_varijabla naziv="DomainObject.Predmet.StrankaIDrugiAdressOIB_1">RH MF -POREZNA UPRAVA, Područni ured sjevjerna Hrvatska, OIB 18683136487, Graberje 1, 42000 Varaždin</derivirana_varijabla>
  </DomainObject.Predmet.StrankaIDrugiAdressOIB>
  <DomainObject.Predmet.ProtustrankaIDrugiAdressOIB>
    <izvorni_sadrzaj>NIKON društvo s ograničenom odgovornošću za proizvodnju, trgovinu i usluge, OIB 17922770959, Preradovićeva ulica 12, 48260 Križevci</izvorni_sadrzaj>
    <derivirana_varijabla naziv="DomainObject.Predmet.ProtustrankaIDrugiAdressOIB_1">NIKON društvo s ograničenom odgovornošću za proizvodnju, trgovinu i usluge, OIB 17922770959, Preradovićeva ulica 12,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NIKON društvo s ograničenom odgovornošću za proizvodnju, trgovinu i usluge</item>
      <item>RH MF -POREZNA UPRAVA, Područni ured sjevjerna Hrvatska</item>
      <item>Županijsko državno odvjetništvo u Varaždinu</item>
      <item>Nikolina Konfic</item>
    </izvorni_sadrzaj>
    <derivirana_varijabla naziv="DomainObject.Predmet.SudioniciListNaziv_1">
      <item>NIKON društvo s ograničenom odgovornošću za proizvodnju, trgovinu i usluge</item>
      <item>RH MF -POREZNA UPRAVA, Područni ured sjevjerna Hrvatska</item>
      <item>Županijsko državno odvjetništvo u Varaždinu</item>
      <item>Nikolina Konfic</item>
    </derivirana_varijabla>
  </DomainObject.Predmet.SudioniciListNaziv>
  <DomainObject.Predmet.SudioniciListAdressOIB>
    <izvorni_sadrzaj>
      <item>NIKON društvo s ograničenom odgovornošću za proizvodnju, trgovinu i usluge, OIB 17922770959, Preradovićeva ulica 12,48260 Križevci</item>
      <item>RH MF -POREZNA UPRAVA, Područni ured sjevjerna Hrvatska, OIB 18683136487, Graberje 1,42000 Varaždin</item>
      <item>Županijsko državno odvjetništvo u Varaždinu, OIB 23987413075</item>
      <item>Nikolina Konfic, OIB 05706981845, Preradovićeva ulica 12,48260 Križevci</item>
    </izvorni_sadrzaj>
    <derivirana_varijabla naziv="DomainObject.Predmet.SudioniciListAdressOIB_1">
      <item>NIKON društvo s ograničenom odgovornošću za proizvodnju, trgovinu i usluge, OIB 17922770959, Preradovićeva ulica 12,48260 Križevci</item>
      <item>RH MF -POREZNA UPRAVA, Područni ured sjevjerna Hrvatska, OIB 18683136487, Graberje 1,42000 Varaždin</item>
      <item>Županijsko državno odvjetništvo u Varaždinu, OIB 23987413075</item>
      <item>Nikolina Konfic, OIB 05706981845, Preradovićeva ulica 12,48260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498DDD-8217-4A48-8D13-15BA6C0303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5368</properties:Characters>
  <properties:Lines>95</properties:Lines>
  <properties:Paragraphs>28</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2018-05-09T05:31:00Z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St-379/2017-9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