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a3ad" w14:paraId="ddfa3ad" w:rsidRDefault="00215B03" w:rsidP="00AA5209" w:rsidR="00215B03">
      <w:pPr>
        <w15:collapsed w:val="false"/>
        <w:rPr>
          <w:sz w:val="22"/>
          <w:szCs w:val="22"/>
        </w:rPr>
      </w:pPr>
      <w:bookmarkStart w:name="_GoBack" w:id="0"/>
      <w:bookmarkEnd w:id="0"/>
    </w:p>
    <w:p w:rsidRDefault="00AA5209" w:rsidP="00AA5209" w:rsidR="00EF61C2" w:rsidRPr="00833762">
      <w:pPr>
        <w:rPr>
          <w:sz w:val="22"/>
          <w:szCs w:val="22"/>
        </w:rPr>
      </w:pPr>
      <w:r w:rsidRPr="00833762">
        <w:rPr>
          <w:sz w:val="22"/>
          <w:szCs w:val="22"/>
        </w:rPr>
        <w:t xml:space="preserve">            </w:t>
      </w:r>
      <w:r w:rsidR="00E35738">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82EFC" w:rsidP="00982EFC" w:rsidR="00982EFC" w:rsidRPr="00833762">
      <w:pPr>
        <w:rPr>
          <w:sz w:val="22"/>
          <w:szCs w:val="22"/>
        </w:rPr>
      </w:pPr>
      <w:r w:rsidRPr="00833762">
        <w:rPr>
          <w:sz w:val="22"/>
          <w:szCs w:val="22"/>
        </w:rPr>
        <w:t>REPUBLIKA HRVATSKA</w:t>
      </w:r>
    </w:p>
    <w:p w:rsidRDefault="00982EFC" w:rsidP="00982EFC" w:rsidR="00982EFC" w:rsidRPr="00833762">
      <w:pPr>
        <w:rPr>
          <w:sz w:val="22"/>
          <w:szCs w:val="22"/>
        </w:rPr>
      </w:pPr>
      <w:r w:rsidRPr="00833762">
        <w:rPr>
          <w:sz w:val="22"/>
          <w:szCs w:val="22"/>
        </w:rPr>
        <w:t xml:space="preserve">TRGOVAČKI SUD U ZAGREBU                                             </w:t>
      </w:r>
    </w:p>
    <w:p w:rsidRDefault="00982EFC" w:rsidP="00982EFC" w:rsidR="00982EFC" w:rsidRPr="00833762">
      <w:pPr>
        <w:rPr>
          <w:sz w:val="22"/>
          <w:szCs w:val="22"/>
        </w:rPr>
      </w:pPr>
      <w:r w:rsidRPr="00833762">
        <w:rPr>
          <w:sz w:val="22"/>
          <w:szCs w:val="22"/>
        </w:rPr>
        <w:t xml:space="preserve">Zagreb, </w:t>
      </w:r>
      <w:proofErr w:type="spellStart"/>
      <w:r w:rsidRPr="00833762">
        <w:rPr>
          <w:sz w:val="22"/>
          <w:szCs w:val="22"/>
        </w:rPr>
        <w:t>Amruševa</w:t>
      </w:r>
      <w:proofErr w:type="spellEnd"/>
      <w:r w:rsidRPr="00833762">
        <w:rPr>
          <w:sz w:val="22"/>
          <w:szCs w:val="22"/>
        </w:rPr>
        <w:t xml:space="preserve"> 2/II </w:t>
      </w:r>
      <w:r w:rsidRPr="00833762">
        <w:rPr>
          <w:sz w:val="22"/>
          <w:szCs w:val="22"/>
        </w:rPr>
        <w:tab/>
      </w:r>
      <w:r w:rsidRPr="00833762">
        <w:rPr>
          <w:sz w:val="22"/>
          <w:szCs w:val="22"/>
        </w:rPr>
        <w:tab/>
      </w:r>
      <w:r w:rsidRPr="00833762">
        <w:rPr>
          <w:sz w:val="22"/>
          <w:szCs w:val="22"/>
        </w:rPr>
        <w:tab/>
      </w:r>
      <w:r w:rsidRPr="00833762">
        <w:rPr>
          <w:sz w:val="22"/>
          <w:szCs w:val="22"/>
        </w:rPr>
        <w:tab/>
        <w:t xml:space="preserve">         </w:t>
      </w:r>
      <w:r w:rsidRPr="00833762">
        <w:rPr>
          <w:sz w:val="22"/>
          <w:szCs w:val="22"/>
        </w:rPr>
        <w:tab/>
        <w:t xml:space="preserve"> </w:t>
      </w:r>
      <w:r w:rsidRPr="00833762">
        <w:rPr>
          <w:sz w:val="22"/>
          <w:szCs w:val="22"/>
        </w:rPr>
        <w:tab/>
      </w:r>
      <w:r w:rsidR="00EE7890" w:rsidRPr="00833762">
        <w:rPr>
          <w:sz w:val="22"/>
          <w:szCs w:val="22"/>
        </w:rPr>
        <w:tab/>
      </w:r>
      <w:r w:rsidRPr="00833762">
        <w:rPr>
          <w:sz w:val="22"/>
          <w:szCs w:val="22"/>
        </w:rPr>
        <w:t xml:space="preserve">  12  St-</w:t>
      </w:r>
      <w:r w:rsidR="00984F38" w:rsidRPr="00833762">
        <w:rPr>
          <w:sz w:val="22"/>
          <w:szCs w:val="22"/>
        </w:rPr>
        <w:t>1083</w:t>
      </w:r>
      <w:r w:rsidRPr="00833762">
        <w:rPr>
          <w:sz w:val="22"/>
          <w:szCs w:val="22"/>
        </w:rPr>
        <w:t>/20</w:t>
      </w:r>
      <w:r w:rsidR="00984F38" w:rsidRPr="00833762">
        <w:rPr>
          <w:sz w:val="22"/>
          <w:szCs w:val="22"/>
        </w:rPr>
        <w:t>02</w:t>
      </w:r>
    </w:p>
    <w:p w:rsidRDefault="00982EFC" w:rsidP="00982EFC" w:rsidR="00982EFC" w:rsidRPr="00833762">
      <w:pPr>
        <w:jc w:val="center"/>
        <w:rPr>
          <w:sz w:val="22"/>
          <w:szCs w:val="22"/>
        </w:rPr>
      </w:pPr>
    </w:p>
    <w:p w:rsidRDefault="00490A90" w:rsidP="00982EFC" w:rsidR="00982EFC" w:rsidRPr="00833762">
      <w:pPr>
        <w:jc w:val="center"/>
        <w:rPr>
          <w:sz w:val="22"/>
          <w:szCs w:val="22"/>
        </w:rPr>
      </w:pPr>
      <w:r w:rsidRPr="00833762">
        <w:rPr>
          <w:sz w:val="22"/>
          <w:szCs w:val="22"/>
        </w:rPr>
        <w:t xml:space="preserve">Z  A  K  LJ  U  Č  A  K </w:t>
      </w:r>
    </w:p>
    <w:p w:rsidRDefault="00982EFC" w:rsidP="00982EFC" w:rsidR="00982EFC" w:rsidRPr="00833762">
      <w:pPr>
        <w:rPr>
          <w:sz w:val="22"/>
          <w:szCs w:val="22"/>
        </w:rPr>
      </w:pPr>
    </w:p>
    <w:p w:rsidRDefault="00982EFC" w:rsidP="00AA5209" w:rsidR="00982EFC" w:rsidRPr="00833762">
      <w:pPr>
        <w:jc w:val="both"/>
        <w:rPr>
          <w:sz w:val="22"/>
          <w:szCs w:val="22"/>
        </w:rPr>
      </w:pPr>
      <w:r w:rsidRPr="00833762">
        <w:rPr>
          <w:sz w:val="22"/>
          <w:szCs w:val="22"/>
        </w:rPr>
        <w:t xml:space="preserve">Trgovački sud u Zagrebu po sucu Nini Radiću kao stečajnom sucu u stečajnom postupku nad stečajnim dužnikom, </w:t>
      </w:r>
      <w:r w:rsidR="00F476F1" w:rsidRPr="00833762">
        <w:rPr>
          <w:sz w:val="22"/>
          <w:szCs w:val="22"/>
        </w:rPr>
        <w:t xml:space="preserve">MONTMONTAŽA-PODRUŽNICA LIBIJA D.D., u stečaju  reg. ul. 1-18224, Zagreb, Braće </w:t>
      </w:r>
      <w:proofErr w:type="spellStart"/>
      <w:r w:rsidR="00F476F1" w:rsidRPr="00833762">
        <w:rPr>
          <w:sz w:val="22"/>
          <w:szCs w:val="22"/>
        </w:rPr>
        <w:t>Domany</w:t>
      </w:r>
      <w:proofErr w:type="spellEnd"/>
      <w:r w:rsidR="00F476F1" w:rsidRPr="00833762">
        <w:rPr>
          <w:sz w:val="22"/>
          <w:szCs w:val="22"/>
        </w:rPr>
        <w:t xml:space="preserve"> 8, sada stečajna masa iza MONTMONTAŽA-PODRUŽNICA LIBIJA</w:t>
      </w:r>
      <w:r w:rsidR="005B0885" w:rsidRPr="00833762">
        <w:rPr>
          <w:sz w:val="22"/>
          <w:szCs w:val="22"/>
        </w:rPr>
        <w:t xml:space="preserve"> proj</w:t>
      </w:r>
      <w:r w:rsidR="00105788" w:rsidRPr="00833762">
        <w:rPr>
          <w:sz w:val="22"/>
          <w:szCs w:val="22"/>
        </w:rPr>
        <w:t>ektiranje, proizvodnja, izgrad</w:t>
      </w:r>
      <w:r w:rsidR="005B0885" w:rsidRPr="00833762">
        <w:rPr>
          <w:sz w:val="22"/>
          <w:szCs w:val="22"/>
        </w:rPr>
        <w:t>nja i montaža objekata i postrojenja d.d. Zagreb, Ribnjak 52, MBS:081021698, OIB:33042431324,</w:t>
      </w:r>
      <w:r w:rsidR="00215B03">
        <w:rPr>
          <w:sz w:val="22"/>
          <w:szCs w:val="22"/>
        </w:rPr>
        <w:t xml:space="preserve"> </w:t>
      </w:r>
      <w:r w:rsidR="00012881">
        <w:rPr>
          <w:sz w:val="22"/>
          <w:szCs w:val="22"/>
        </w:rPr>
        <w:t>28</w:t>
      </w:r>
      <w:r w:rsidRPr="00833762">
        <w:rPr>
          <w:sz w:val="22"/>
          <w:szCs w:val="22"/>
        </w:rPr>
        <w:t xml:space="preserve">. </w:t>
      </w:r>
      <w:r w:rsidR="00012881">
        <w:rPr>
          <w:sz w:val="22"/>
          <w:szCs w:val="22"/>
        </w:rPr>
        <w:t>prosinca</w:t>
      </w:r>
      <w:r w:rsidRPr="00833762">
        <w:rPr>
          <w:sz w:val="22"/>
          <w:szCs w:val="22"/>
        </w:rPr>
        <w:t xml:space="preserve"> 201</w:t>
      </w:r>
      <w:r w:rsidR="00F476F1" w:rsidRPr="00833762">
        <w:rPr>
          <w:sz w:val="22"/>
          <w:szCs w:val="22"/>
        </w:rPr>
        <w:t>6</w:t>
      </w:r>
      <w:r w:rsidRPr="00833762">
        <w:rPr>
          <w:sz w:val="22"/>
          <w:szCs w:val="22"/>
        </w:rPr>
        <w:t>. godine,</w:t>
      </w:r>
    </w:p>
    <w:p w:rsidRDefault="00A7380F" w:rsidP="00A6501C" w:rsidR="00A7380F" w:rsidRPr="00833762">
      <w:pPr>
        <w:jc w:val="both"/>
        <w:rPr>
          <w:sz w:val="22"/>
          <w:szCs w:val="22"/>
        </w:rPr>
      </w:pPr>
    </w:p>
    <w:p w:rsidRDefault="00490A90" w:rsidP="006F649C" w:rsidR="006F649C" w:rsidRPr="00833762">
      <w:pPr>
        <w:jc w:val="center"/>
        <w:rPr>
          <w:b/>
          <w:bCs/>
          <w:sz w:val="22"/>
          <w:szCs w:val="22"/>
        </w:rPr>
      </w:pPr>
      <w:r w:rsidRPr="00833762">
        <w:rPr>
          <w:b/>
          <w:bCs/>
          <w:sz w:val="22"/>
          <w:szCs w:val="22"/>
        </w:rPr>
        <w:t xml:space="preserve">z  a  k  </w:t>
      </w:r>
      <w:proofErr w:type="spellStart"/>
      <w:r w:rsidRPr="00833762">
        <w:rPr>
          <w:b/>
          <w:bCs/>
          <w:sz w:val="22"/>
          <w:szCs w:val="22"/>
        </w:rPr>
        <w:t>lj</w:t>
      </w:r>
      <w:proofErr w:type="spellEnd"/>
      <w:r w:rsidRPr="00833762">
        <w:rPr>
          <w:b/>
          <w:bCs/>
          <w:sz w:val="22"/>
          <w:szCs w:val="22"/>
        </w:rPr>
        <w:t xml:space="preserve">  u  č </w:t>
      </w:r>
      <w:r w:rsidR="003B7739" w:rsidRPr="00833762">
        <w:rPr>
          <w:b/>
          <w:bCs/>
          <w:sz w:val="22"/>
          <w:szCs w:val="22"/>
        </w:rPr>
        <w:t xml:space="preserve"> i  o  </w:t>
      </w:r>
      <w:r w:rsidR="006F649C" w:rsidRPr="00833762">
        <w:rPr>
          <w:b/>
          <w:bCs/>
          <w:sz w:val="22"/>
          <w:szCs w:val="22"/>
        </w:rPr>
        <w:t xml:space="preserve">   j e</w:t>
      </w:r>
    </w:p>
    <w:p w:rsidRDefault="006F649C" w:rsidP="006F649C" w:rsidR="006F649C" w:rsidRPr="00833762">
      <w:pPr>
        <w:rPr>
          <w:sz w:val="22"/>
          <w:szCs w:val="22"/>
        </w:rPr>
      </w:pPr>
    </w:p>
    <w:p w:rsidRDefault="00946550" w:rsidP="00AD0BA6" w:rsidR="005900C9" w:rsidRPr="006B373E">
      <w:pPr>
        <w:jc w:val="both"/>
        <w:rPr>
          <w:sz w:val="22"/>
          <w:szCs w:val="22"/>
        </w:rPr>
      </w:pPr>
      <w:r w:rsidRPr="00833762">
        <w:rPr>
          <w:b/>
          <w:sz w:val="22"/>
          <w:szCs w:val="22"/>
        </w:rPr>
        <w:t>I</w:t>
      </w:r>
      <w:r w:rsidR="0063780B" w:rsidRPr="00833762">
        <w:rPr>
          <w:b/>
          <w:sz w:val="22"/>
          <w:szCs w:val="22"/>
        </w:rPr>
        <w:t xml:space="preserve">    </w:t>
      </w:r>
      <w:r w:rsidR="00012881" w:rsidRPr="006B373E">
        <w:rPr>
          <w:sz w:val="22"/>
          <w:szCs w:val="22"/>
        </w:rPr>
        <w:t>Na s</w:t>
      </w:r>
      <w:r w:rsidR="0063780B" w:rsidRPr="006B373E">
        <w:rPr>
          <w:sz w:val="22"/>
          <w:szCs w:val="22"/>
        </w:rPr>
        <w:t>kupštin</w:t>
      </w:r>
      <w:r w:rsidR="00012881" w:rsidRPr="006B373E">
        <w:rPr>
          <w:sz w:val="22"/>
          <w:szCs w:val="22"/>
        </w:rPr>
        <w:t>i</w:t>
      </w:r>
      <w:r w:rsidR="0063780B" w:rsidRPr="006B373E">
        <w:rPr>
          <w:sz w:val="22"/>
          <w:szCs w:val="22"/>
        </w:rPr>
        <w:t xml:space="preserve"> vjerovnika</w:t>
      </w:r>
      <w:r w:rsidR="0063780B" w:rsidRPr="00833762">
        <w:rPr>
          <w:b/>
          <w:sz w:val="22"/>
          <w:szCs w:val="22"/>
        </w:rPr>
        <w:t xml:space="preserve"> </w:t>
      </w:r>
      <w:r w:rsidR="005B0885" w:rsidRPr="00833762">
        <w:rPr>
          <w:sz w:val="22"/>
          <w:szCs w:val="22"/>
        </w:rPr>
        <w:t>stečajn</w:t>
      </w:r>
      <w:r w:rsidR="00012881">
        <w:rPr>
          <w:sz w:val="22"/>
          <w:szCs w:val="22"/>
        </w:rPr>
        <w:t>e</w:t>
      </w:r>
      <w:r w:rsidR="005B0885" w:rsidRPr="00833762">
        <w:rPr>
          <w:sz w:val="22"/>
          <w:szCs w:val="22"/>
        </w:rPr>
        <w:t xml:space="preserve"> mas</w:t>
      </w:r>
      <w:r w:rsidR="00012881">
        <w:rPr>
          <w:sz w:val="22"/>
          <w:szCs w:val="22"/>
        </w:rPr>
        <w:t>e</w:t>
      </w:r>
      <w:r w:rsidR="005B0885" w:rsidRPr="00833762">
        <w:rPr>
          <w:sz w:val="22"/>
          <w:szCs w:val="22"/>
        </w:rPr>
        <w:t xml:space="preserve"> iza MONTMONTAŽA-</w:t>
      </w:r>
      <w:r w:rsidR="00215B03">
        <w:rPr>
          <w:sz w:val="22"/>
          <w:szCs w:val="22"/>
        </w:rPr>
        <w:t>PODRUŽNICA LIBIJA projektiranje, proizvodnja, izgrad</w:t>
      </w:r>
      <w:r w:rsidR="005B0885" w:rsidRPr="00833762">
        <w:rPr>
          <w:sz w:val="22"/>
          <w:szCs w:val="22"/>
        </w:rPr>
        <w:t>nja i montaža objekata i postrojenja d.d. Zagreb, Ribnjak 52, MBS:081021698, OIB:33042431324</w:t>
      </w:r>
      <w:r w:rsidR="00490A90" w:rsidRPr="00833762">
        <w:rPr>
          <w:b/>
          <w:sz w:val="22"/>
          <w:szCs w:val="22"/>
        </w:rPr>
        <w:t xml:space="preserve"> </w:t>
      </w:r>
      <w:r w:rsidR="0078015F" w:rsidRPr="00833762">
        <w:rPr>
          <w:sz w:val="22"/>
          <w:szCs w:val="22"/>
        </w:rPr>
        <w:t xml:space="preserve"> </w:t>
      </w:r>
      <w:r w:rsidR="00012881">
        <w:rPr>
          <w:sz w:val="22"/>
          <w:szCs w:val="22"/>
        </w:rPr>
        <w:t xml:space="preserve">održanoj 28. prosinca </w:t>
      </w:r>
      <w:r w:rsidR="00A6501C" w:rsidRPr="006B373E">
        <w:rPr>
          <w:sz w:val="22"/>
          <w:szCs w:val="22"/>
        </w:rPr>
        <w:t>201</w:t>
      </w:r>
      <w:r w:rsidR="005B0885" w:rsidRPr="006B373E">
        <w:rPr>
          <w:sz w:val="22"/>
          <w:szCs w:val="22"/>
        </w:rPr>
        <w:t>6</w:t>
      </w:r>
      <w:r w:rsidR="0078015F" w:rsidRPr="006B373E">
        <w:rPr>
          <w:sz w:val="22"/>
          <w:szCs w:val="22"/>
        </w:rPr>
        <w:t xml:space="preserve">. godine u prostorijama Trgovačkog suda </w:t>
      </w:r>
      <w:r w:rsidR="00A6501C" w:rsidRPr="006B373E">
        <w:rPr>
          <w:sz w:val="22"/>
          <w:szCs w:val="22"/>
        </w:rPr>
        <w:t xml:space="preserve">u Zagrebu, Petrinjska 8, soba </w:t>
      </w:r>
      <w:r w:rsidR="00251872" w:rsidRPr="006B373E">
        <w:rPr>
          <w:sz w:val="22"/>
          <w:szCs w:val="22"/>
        </w:rPr>
        <w:t xml:space="preserve">100 </w:t>
      </w:r>
      <w:r w:rsidR="00012881" w:rsidRPr="006B373E">
        <w:rPr>
          <w:sz w:val="22"/>
          <w:szCs w:val="22"/>
        </w:rPr>
        <w:t xml:space="preserve">donesena je slijedeća odluka: </w:t>
      </w:r>
    </w:p>
    <w:p w:rsidRDefault="00012881" w:rsidP="00012881" w:rsidR="00012881" w:rsidRPr="006B373E">
      <w:pPr>
        <w:jc w:val="both"/>
        <w:rPr>
          <w:sz w:val="22"/>
          <w:szCs w:val="22"/>
        </w:rPr>
      </w:pPr>
      <w:r w:rsidRPr="006B373E">
        <w:rPr>
          <w:sz w:val="22"/>
          <w:szCs w:val="22"/>
        </w:rPr>
        <w:t xml:space="preserve">prihvaća se  prijedlog nagodbe sa tvrtkom MONTMONTAŽA d.d. Zagreb, </w:t>
      </w:r>
      <w:proofErr w:type="spellStart"/>
      <w:r w:rsidRPr="006B373E">
        <w:rPr>
          <w:sz w:val="22"/>
          <w:szCs w:val="22"/>
        </w:rPr>
        <w:t>Rakitnica</w:t>
      </w:r>
      <w:proofErr w:type="spellEnd"/>
      <w:r w:rsidRPr="006B373E">
        <w:rPr>
          <w:sz w:val="22"/>
          <w:szCs w:val="22"/>
        </w:rPr>
        <w:t xml:space="preserve"> 2, OIB: 48696032271 koji glasi: </w:t>
      </w:r>
    </w:p>
    <w:p w:rsidRDefault="00012881" w:rsidP="006B373E" w:rsidR="006B373E">
      <w:pPr>
        <w:jc w:val="center"/>
      </w:pPr>
      <w:r w:rsidRPr="005B038F">
        <w:t>I</w:t>
      </w:r>
    </w:p>
    <w:p w:rsidRDefault="00012881" w:rsidP="003931AD" w:rsidR="00012881" w:rsidRPr="005B038F">
      <w:pPr>
        <w:jc w:val="both"/>
      </w:pPr>
      <w:r w:rsidRPr="005B038F">
        <w:t xml:space="preserve">Stranke utvrđuju da pristupaju zaključenju ove Nagodbe u dobroj vjeri, a u skladu s načelom savjesnosti i poštenja, kako bi riješili svoje međusobne odnose nastale u svezi pravomoćne i ovršne presude Trgovačkog suda u Zagrebu, posl.br. P-1474/13 od 30. travnja 2014. godine, potvrđene presudom Visokog trgovačkog suda u Republike Hrvatske, posl.br. </w:t>
      </w:r>
      <w:proofErr w:type="spellStart"/>
      <w:r w:rsidRPr="005B038F">
        <w:t>Pž</w:t>
      </w:r>
      <w:proofErr w:type="spellEnd"/>
      <w:r w:rsidRPr="005B038F">
        <w:t xml:space="preserve">-736/15-7 od 01. prosinca 2015. godine u dijelu </w:t>
      </w:r>
      <w:proofErr w:type="spellStart"/>
      <w:r w:rsidRPr="005B038F">
        <w:t>toč</w:t>
      </w:r>
      <w:proofErr w:type="spellEnd"/>
      <w:r w:rsidRPr="005B038F">
        <w:t xml:space="preserve">. I njene izreke kojim je naloženo DUŽNIKU da plati VJEROVNIKU iznos od 2.452.114,05 USD u kunskoj protuvrijednosti po srednjem tečaju HNB na dan plaćanja sa zateznim kamatama po stopi koju banka u mjestu ispunjenja plaća na devizne štedne uloge u USD po viđenju  od 28. siječnja 2002. do 31. prosinca 2007., a od 01. siječnja 2008. do 30. lipnja 2011. po stopi od 14% godišnje, a od 01. srpnja 2011. do 31. srpnja 2015. po stopi od 12% godišnje i od 01. kolovoza 2015. godine do isplate po stopi od 8,14% </w:t>
      </w:r>
      <w:proofErr w:type="spellStart"/>
      <w:r w:rsidRPr="005B038F">
        <w:t>godišnje.</w:t>
      </w:r>
      <w:proofErr w:type="spellEnd"/>
      <w:r w:rsidRPr="005B038F">
        <w:t>.</w:t>
      </w:r>
    </w:p>
    <w:p w:rsidRDefault="00012881" w:rsidP="00012881" w:rsidR="00012881" w:rsidRPr="005B038F">
      <w:pPr>
        <w:jc w:val="center"/>
      </w:pPr>
      <w:r w:rsidRPr="005B038F">
        <w:t>II</w:t>
      </w:r>
    </w:p>
    <w:p w:rsidRDefault="00012881" w:rsidP="00012881" w:rsidR="00012881" w:rsidRPr="005B038F">
      <w:pPr>
        <w:jc w:val="both"/>
      </w:pPr>
      <w:r w:rsidRPr="005B038F">
        <w:t xml:space="preserve">Radi ekonomičnog i racionalnog, te konačnog okončanja spornih odnosa iz </w:t>
      </w:r>
      <w:proofErr w:type="spellStart"/>
      <w:r w:rsidRPr="005B038F">
        <w:t>toč</w:t>
      </w:r>
      <w:proofErr w:type="spellEnd"/>
      <w:r w:rsidRPr="005B038F">
        <w:t xml:space="preserve">. I Nagodbe stranke su se suglasile da DUŽNIK ili treća osoba po njegovom nalogu, plati VJEROVNIKU  na njegov račun br. IBAN: HR2724080021100047160 iznos od 19.000.000,00 kn (slovima: </w:t>
      </w:r>
      <w:proofErr w:type="spellStart"/>
      <w:r w:rsidRPr="005B038F">
        <w:t>devetnaestmilijuna</w:t>
      </w:r>
      <w:proofErr w:type="spellEnd"/>
      <w:r w:rsidRPr="005B038F">
        <w:t xml:space="preserve"> kuna), u trinaest mjesečnih obroka, specificirano po obrocima kako slijedi:</w:t>
      </w:r>
    </w:p>
    <w:p w:rsidRDefault="00012881" w:rsidP="00012881" w:rsidR="00012881" w:rsidRPr="005B038F">
      <w:pPr>
        <w:numPr>
          <w:ilvl w:val="0"/>
          <w:numId w:val="7"/>
        </w:numPr>
        <w:jc w:val="both"/>
      </w:pPr>
      <w:r w:rsidRPr="005B038F">
        <w:t>iznos od 7.000.000,00 kn na dan potpisivanja Nagodbe,</w:t>
      </w:r>
    </w:p>
    <w:p w:rsidRDefault="00012881" w:rsidP="00012881" w:rsidR="00012881" w:rsidRPr="005B038F">
      <w:pPr>
        <w:numPr>
          <w:ilvl w:val="0"/>
          <w:numId w:val="7"/>
        </w:numPr>
        <w:jc w:val="both"/>
      </w:pPr>
      <w:r w:rsidRPr="005B038F">
        <w:t>iznos od 1.000.000,00 kn najkasnije do 31. siječnja 2017. godine,</w:t>
      </w:r>
    </w:p>
    <w:p w:rsidRDefault="00012881" w:rsidP="00012881" w:rsidR="00012881" w:rsidRPr="005B038F">
      <w:pPr>
        <w:numPr>
          <w:ilvl w:val="0"/>
          <w:numId w:val="7"/>
        </w:numPr>
        <w:jc w:val="both"/>
      </w:pPr>
      <w:r w:rsidRPr="005B038F">
        <w:t>iznos od 1.000.000,00 kn najkasnije do 28. veljače 2017. godine,</w:t>
      </w:r>
    </w:p>
    <w:p w:rsidRDefault="00012881" w:rsidP="00012881" w:rsidR="00012881" w:rsidRPr="005B038F">
      <w:pPr>
        <w:numPr>
          <w:ilvl w:val="0"/>
          <w:numId w:val="7"/>
        </w:numPr>
        <w:jc w:val="both"/>
      </w:pPr>
      <w:r w:rsidRPr="005B038F">
        <w:t>iznos od 1.000.000,00 kn najkasnije do 31. ožujka 2017. godine,</w:t>
      </w:r>
    </w:p>
    <w:p w:rsidRDefault="00012881" w:rsidP="00012881" w:rsidR="00012881" w:rsidRPr="005B038F">
      <w:pPr>
        <w:numPr>
          <w:ilvl w:val="0"/>
          <w:numId w:val="7"/>
        </w:numPr>
        <w:jc w:val="both"/>
      </w:pPr>
      <w:r w:rsidRPr="005B038F">
        <w:t>iznos od 1.000.000,00 kn najkasnije do 30. travnja 2017. godine,</w:t>
      </w:r>
    </w:p>
    <w:p w:rsidRDefault="00012881" w:rsidP="00012881" w:rsidR="00012881" w:rsidRPr="005B038F">
      <w:pPr>
        <w:numPr>
          <w:ilvl w:val="0"/>
          <w:numId w:val="7"/>
        </w:numPr>
        <w:jc w:val="both"/>
      </w:pPr>
      <w:r w:rsidRPr="005B038F">
        <w:t>iznos od 1.000.000,00 kn najkasnije do 31. svibnja 2017. godine,</w:t>
      </w:r>
    </w:p>
    <w:p w:rsidRDefault="00012881" w:rsidP="00012881" w:rsidR="00012881" w:rsidRPr="005B038F">
      <w:pPr>
        <w:numPr>
          <w:ilvl w:val="0"/>
          <w:numId w:val="7"/>
        </w:numPr>
        <w:jc w:val="both"/>
      </w:pPr>
      <w:r w:rsidRPr="005B038F">
        <w:t>iznos od 1.000.000,00 kn najkasnije do 30. lipnja 2017. godine,</w:t>
      </w:r>
    </w:p>
    <w:p w:rsidRDefault="00012881" w:rsidP="00012881" w:rsidR="00012881" w:rsidRPr="005B038F">
      <w:pPr>
        <w:numPr>
          <w:ilvl w:val="0"/>
          <w:numId w:val="7"/>
        </w:numPr>
        <w:jc w:val="both"/>
      </w:pPr>
      <w:r w:rsidRPr="005B038F">
        <w:t>iznos od 1.000.000,00 kn najkasnije do 31. srpnja 2017. godine,</w:t>
      </w:r>
    </w:p>
    <w:p w:rsidRDefault="00012881" w:rsidP="00012881" w:rsidR="00012881" w:rsidRPr="005B038F">
      <w:pPr>
        <w:numPr>
          <w:ilvl w:val="0"/>
          <w:numId w:val="7"/>
        </w:numPr>
        <w:jc w:val="both"/>
      </w:pPr>
      <w:r w:rsidRPr="005B038F">
        <w:t>iznos od 1.000.000,00 kn najkasnije do 31. kolovoza 2017. godine,</w:t>
      </w:r>
    </w:p>
    <w:p w:rsidRDefault="00012881" w:rsidP="00012881" w:rsidR="00012881" w:rsidRPr="005B038F">
      <w:pPr>
        <w:ind w:left="360"/>
        <w:jc w:val="both"/>
      </w:pPr>
      <w:r w:rsidRPr="005B038F">
        <w:lastRenderedPageBreak/>
        <w:t>10.iznos od 1.000.000,00 kn najkasnije do 30. rujna 2017. godine,</w:t>
      </w:r>
    </w:p>
    <w:p w:rsidRDefault="00012881" w:rsidP="00012881" w:rsidR="00012881" w:rsidRPr="005B038F">
      <w:pPr>
        <w:ind w:firstLine="360"/>
        <w:jc w:val="both"/>
      </w:pPr>
      <w:r w:rsidRPr="005B038F">
        <w:t>11.iznos od 1.000.000,00 kn najkasnije do 31. listopada 2017. godine,</w:t>
      </w:r>
    </w:p>
    <w:p w:rsidRDefault="00012881" w:rsidP="00012881" w:rsidR="00012881" w:rsidRPr="005B038F">
      <w:pPr>
        <w:ind w:firstLine="360"/>
        <w:jc w:val="both"/>
      </w:pPr>
      <w:r w:rsidRPr="005B038F">
        <w:t>12.iznos od 1.000.000,00 kn najkasnije do 30. studenog 2017. godine,</w:t>
      </w:r>
    </w:p>
    <w:p w:rsidRDefault="00012881" w:rsidP="00012881" w:rsidR="00012881" w:rsidRPr="005B038F">
      <w:pPr>
        <w:ind w:firstLine="360"/>
        <w:jc w:val="both"/>
      </w:pPr>
      <w:r w:rsidRPr="005B038F">
        <w:t>13.iznos od 1.000.000,00 kn najkasnije do 31. prosinca 2017.godine.</w:t>
      </w:r>
    </w:p>
    <w:p w:rsidRDefault="00012881" w:rsidP="00012881" w:rsidR="00012881" w:rsidRPr="005B038F">
      <w:pPr>
        <w:jc w:val="both"/>
      </w:pPr>
    </w:p>
    <w:p w:rsidRDefault="00012881" w:rsidP="00012881" w:rsidR="00012881" w:rsidRPr="005B038F">
      <w:pPr>
        <w:jc w:val="both"/>
      </w:pPr>
      <w:r w:rsidRPr="005B038F">
        <w:t xml:space="preserve">U svrhu namirenja VJEROVNIKA po osnovi iz </w:t>
      </w:r>
      <w:proofErr w:type="spellStart"/>
      <w:r w:rsidRPr="005B038F">
        <w:t>toč</w:t>
      </w:r>
      <w:proofErr w:type="spellEnd"/>
      <w:r w:rsidRPr="005B038F">
        <w:t xml:space="preserve">. I Nagodbe, a odmah nakon stupanja na snagu ove Nagodbe u smislu </w:t>
      </w:r>
      <w:proofErr w:type="spellStart"/>
      <w:r w:rsidRPr="005B038F">
        <w:t>toč</w:t>
      </w:r>
      <w:proofErr w:type="spellEnd"/>
      <w:r w:rsidRPr="005B038F">
        <w:t>. IV st. 1. Nagodbe, DUŽNIK se također:</w:t>
      </w:r>
    </w:p>
    <w:p w:rsidRDefault="00012881" w:rsidP="00012881" w:rsidR="00012881" w:rsidRPr="005B038F">
      <w:pPr>
        <w:numPr>
          <w:ilvl w:val="0"/>
          <w:numId w:val="8"/>
        </w:numPr>
        <w:jc w:val="both"/>
      </w:pPr>
      <w:r w:rsidRPr="005B038F">
        <w:t>odriče svojeg potraživanja u iznosu 5.772.600,53 kn u stečajnom postupku nad VJEROVNIKOM koji se vodi pred Trgovačkim sudom u Zagrebu, posl.br. St-1083/02 i u tom smislu obvezuje se povući tužbu i odreći se tužbenog zahtjeva i naknade parničnih troškova u parničnom predmetu posl.br. P-3657/07   koji se vodi pred Trgovačkim sudom u Zagrebu,</w:t>
      </w:r>
    </w:p>
    <w:p w:rsidRDefault="00012881" w:rsidP="00012881" w:rsidR="00012881" w:rsidRPr="005B038F">
      <w:pPr>
        <w:numPr>
          <w:ilvl w:val="0"/>
          <w:numId w:val="8"/>
        </w:numPr>
        <w:jc w:val="both"/>
      </w:pPr>
      <w:r w:rsidRPr="005B038F">
        <w:t xml:space="preserve">odriče svojeg potraživanja po osnovi </w:t>
      </w:r>
      <w:proofErr w:type="spellStart"/>
      <w:r w:rsidRPr="005B038F">
        <w:t>subrogacije</w:t>
      </w:r>
      <w:proofErr w:type="spellEnd"/>
      <w:r w:rsidRPr="005B038F">
        <w:t xml:space="preserve"> kao </w:t>
      </w:r>
      <w:proofErr w:type="spellStart"/>
      <w:r w:rsidRPr="005B038F">
        <w:t>ispunitelj</w:t>
      </w:r>
      <w:proofErr w:type="spellEnd"/>
      <w:r w:rsidRPr="005B038F">
        <w:t xml:space="preserve"> u ukupnom iznosu 2.708.506,03 kn za sve tražbine vjerovnika utvrđenih rješenjem Trgovačkog suda u  Zagrebu posl.br. St-1083/02 od 18. lipnja 2003. godine koje je ispunio neposredno vjerovnicima do dana stupanja na snagu ove Nagodbe,</w:t>
      </w:r>
    </w:p>
    <w:p w:rsidRDefault="00012881" w:rsidP="00012881" w:rsidR="00012881" w:rsidRPr="005B038F">
      <w:pPr>
        <w:numPr>
          <w:ilvl w:val="0"/>
          <w:numId w:val="8"/>
        </w:numPr>
        <w:jc w:val="both"/>
      </w:pPr>
      <w:r w:rsidRPr="005B038F">
        <w:t xml:space="preserve">daje suglasnost VJEROVNIKU kao solidarni vjerovnik i tužitelj </w:t>
      </w:r>
      <w:proofErr w:type="spellStart"/>
      <w:r w:rsidRPr="005B038F">
        <w:t>suparničar</w:t>
      </w:r>
      <w:proofErr w:type="spellEnd"/>
      <w:r w:rsidRPr="005B038F">
        <w:t xml:space="preserve"> u parničnom postupku koji se vodi pred Općinskim građanskim sudom u Zagrebu, posl.br. </w:t>
      </w:r>
      <w:proofErr w:type="spellStart"/>
      <w:r w:rsidRPr="005B038F">
        <w:t>Pr</w:t>
      </w:r>
      <w:proofErr w:type="spellEnd"/>
      <w:r w:rsidRPr="005B038F">
        <w:t>-9087/13 protiv dužnika i tuženika Darka Majića radi isplate 50.413,37 EUR s kamatama od 09.02.1993. godine do isplate i iznosa 25.359,56 EUR s kamatama od 06.02.1993. godine do isplate da u cijelosti naplati navedeni iznos od dužnika Darka Majića.</w:t>
      </w:r>
    </w:p>
    <w:p w:rsidRDefault="00012881" w:rsidP="00012881" w:rsidR="00012881" w:rsidRPr="005B038F">
      <w:pPr>
        <w:jc w:val="center"/>
      </w:pPr>
      <w:r w:rsidRPr="005B038F">
        <w:t>III</w:t>
      </w:r>
    </w:p>
    <w:p w:rsidRDefault="00012881" w:rsidP="00012881" w:rsidR="00012881" w:rsidRPr="005B038F">
      <w:pPr>
        <w:jc w:val="both"/>
      </w:pPr>
    </w:p>
    <w:p w:rsidRDefault="00012881" w:rsidP="00012881" w:rsidR="00012881" w:rsidRPr="005B038F">
      <w:pPr>
        <w:jc w:val="both"/>
      </w:pPr>
      <w:r w:rsidRPr="005B038F">
        <w:t xml:space="preserve">Radi osiguranja tražbine VJEROVNIKA prema DUŽNIKU iz </w:t>
      </w:r>
      <w:proofErr w:type="spellStart"/>
      <w:r w:rsidRPr="005B038F">
        <w:t>toč</w:t>
      </w:r>
      <w:proofErr w:type="spellEnd"/>
      <w:r w:rsidRPr="005B038F">
        <w:t xml:space="preserve">. II Nagodbe, DUŽNIK se obvezuje predati VJEROVNIKU 7 bjanko zadužnica do 1.000.000,00 kn izdavatelja Lavčević d.d. Split, Bihaćka 2 (OIB: 71421617824) i 5 bjanko zadužnica do 1.000.000,00 kn izdavatelja </w:t>
      </w:r>
      <w:proofErr w:type="spellStart"/>
      <w:r w:rsidRPr="005B038F">
        <w:t>Montcogim</w:t>
      </w:r>
      <w:proofErr w:type="spellEnd"/>
      <w:r w:rsidRPr="005B038F">
        <w:t xml:space="preserve"> – Plinara d.o.o. Sveta </w:t>
      </w:r>
      <w:proofErr w:type="spellStart"/>
      <w:r w:rsidRPr="005B038F">
        <w:t>Nedelja</w:t>
      </w:r>
      <w:proofErr w:type="spellEnd"/>
      <w:r w:rsidRPr="005B038F">
        <w:t>, Trg Ante Starčevića 3A (OIB: 85690422241).</w:t>
      </w:r>
    </w:p>
    <w:p w:rsidRDefault="00012881" w:rsidP="00012881" w:rsidR="00012881" w:rsidRPr="005B038F">
      <w:pPr>
        <w:jc w:val="both"/>
      </w:pPr>
      <w:r w:rsidRPr="005B038F">
        <w:t xml:space="preserve">DUŽNIK ovlašćuje VJEROVNIKA da svaku od navedenih bjanko zadužnica iz prethodnog stavka može upotrijebiti, bez prethodne opomene, radi naplate dospjele tražbine VJEROVNIKA iz </w:t>
      </w:r>
      <w:proofErr w:type="spellStart"/>
      <w:r w:rsidRPr="005B038F">
        <w:t>toč</w:t>
      </w:r>
      <w:proofErr w:type="spellEnd"/>
      <w:r w:rsidRPr="005B038F">
        <w:t>. II Nagodbe ako DUŽNIK niti nakon proteka roka od 15 dana od dospijeća ne plati dospjelu tražbinu.</w:t>
      </w:r>
    </w:p>
    <w:p w:rsidRDefault="00012881" w:rsidP="00012881" w:rsidR="00012881" w:rsidRPr="005B038F">
      <w:pPr>
        <w:jc w:val="both"/>
      </w:pPr>
      <w:r w:rsidRPr="005B038F">
        <w:t>Potpisivanje bjanko zadužnica iz prethodnog stavka u obliku javnobilježničke ovršne isprave i predaju zadužnica u posjed VJEROVNIKU, DUŽNIK se obvezuje osigurati na dan potpisivanja ove Nagodbe.</w:t>
      </w:r>
    </w:p>
    <w:p w:rsidRDefault="00012881" w:rsidP="00012881" w:rsidR="00012881" w:rsidRPr="005B038F">
      <w:pPr>
        <w:jc w:val="center"/>
      </w:pPr>
      <w:r w:rsidRPr="005B038F">
        <w:t>IV</w:t>
      </w:r>
    </w:p>
    <w:p w:rsidRDefault="00012881" w:rsidP="00012881" w:rsidR="00012881" w:rsidRPr="005B038F">
      <w:pPr>
        <w:jc w:val="both"/>
      </w:pPr>
    </w:p>
    <w:p w:rsidRDefault="00012881" w:rsidP="00012881" w:rsidR="00012881" w:rsidRPr="005B038F">
      <w:pPr>
        <w:jc w:val="both"/>
      </w:pPr>
      <w:r w:rsidRPr="005B038F">
        <w:t xml:space="preserve">Stranke suglasno utvrđuju da ova Nagodba proizvodi pravni učinak i stupa na snagu nakon što DUŽNIK uplati VJEROVNIKU prvi obrok iz </w:t>
      </w:r>
      <w:proofErr w:type="spellStart"/>
      <w:r w:rsidRPr="005B038F">
        <w:t>toč</w:t>
      </w:r>
      <w:proofErr w:type="spellEnd"/>
      <w:r w:rsidRPr="005B038F">
        <w:t xml:space="preserve">. II Nagodbe i nakon što DUŽNIK preda u posjed VJEROVNIKU sve bjanko zadužnice iz </w:t>
      </w:r>
      <w:proofErr w:type="spellStart"/>
      <w:r w:rsidRPr="005B038F">
        <w:t>toč</w:t>
      </w:r>
      <w:proofErr w:type="spellEnd"/>
      <w:r w:rsidRPr="005B038F">
        <w:t>. III Nagodbe.</w:t>
      </w:r>
    </w:p>
    <w:p w:rsidRDefault="00012881" w:rsidP="00012881" w:rsidR="00012881" w:rsidRPr="005B038F">
      <w:pPr>
        <w:jc w:val="both"/>
      </w:pPr>
      <w:r w:rsidRPr="005B038F">
        <w:t xml:space="preserve">Stranke suglasno utvrđuju da će se svi iznosi koje je VJEROVNIK naplatio od DUŽNIKA po zahtjevu za izravnu naplatu od 12.09.2016. godine kod FINE na računima DUŽNIKA do dana stupanja na snagu ove Nagodbe, uračunati u plaćanje prvog obroka iz </w:t>
      </w:r>
      <w:proofErr w:type="spellStart"/>
      <w:r w:rsidRPr="005B038F">
        <w:t>toč</w:t>
      </w:r>
      <w:proofErr w:type="spellEnd"/>
      <w:r w:rsidRPr="005B038F">
        <w:t>. II Nagodbe.</w:t>
      </w:r>
    </w:p>
    <w:p w:rsidRDefault="00012881" w:rsidP="00012881" w:rsidR="00012881" w:rsidRPr="005B038F">
      <w:pPr>
        <w:jc w:val="both"/>
      </w:pPr>
      <w:r w:rsidRPr="005B038F">
        <w:t xml:space="preserve">Stranke suglasno utvrđuju da u slučaju neplaćanja od strane DUŽNIKA, ili treće osobe po njegovom nalogu, VJEROVNIKU dva mjesečna dospjela obroka iz </w:t>
      </w:r>
      <w:proofErr w:type="spellStart"/>
      <w:r w:rsidRPr="005B038F">
        <w:t>toč</w:t>
      </w:r>
      <w:proofErr w:type="spellEnd"/>
      <w:r w:rsidRPr="005B038F">
        <w:t xml:space="preserve">. II Nagodbe, ova Nagodba se raskida, uplaćeni iznosi do dana raskida Nagodbe uračunat će se u namirenje obveze DUŽNIKA prema VJEROVNIKU po osnovi iz </w:t>
      </w:r>
      <w:proofErr w:type="spellStart"/>
      <w:r w:rsidRPr="005B038F">
        <w:t>toč</w:t>
      </w:r>
      <w:proofErr w:type="spellEnd"/>
      <w:r w:rsidRPr="005B038F">
        <w:t xml:space="preserve">. I Nagodbe, VJEROVNIK ima pravo namiriti svoje potraživanje po osnovi iz </w:t>
      </w:r>
      <w:proofErr w:type="spellStart"/>
      <w:r w:rsidRPr="005B038F">
        <w:t>toč</w:t>
      </w:r>
      <w:proofErr w:type="spellEnd"/>
      <w:r w:rsidRPr="005B038F">
        <w:t xml:space="preserve">. I Nagodbe iz bjanko zadužnica navedenih </w:t>
      </w:r>
      <w:r w:rsidRPr="005B038F">
        <w:lastRenderedPageBreak/>
        <w:t xml:space="preserve">u </w:t>
      </w:r>
      <w:proofErr w:type="spellStart"/>
      <w:r w:rsidRPr="005B038F">
        <w:t>toč</w:t>
      </w:r>
      <w:proofErr w:type="spellEnd"/>
      <w:r w:rsidRPr="005B038F">
        <w:t xml:space="preserve">. III Nagodbe, te se dalje naplaćivati od DUŽNIKA radi namirenja potraživanja po osnovi iz </w:t>
      </w:r>
      <w:proofErr w:type="spellStart"/>
      <w:r w:rsidRPr="005B038F">
        <w:t>toč</w:t>
      </w:r>
      <w:proofErr w:type="spellEnd"/>
      <w:r w:rsidRPr="005B038F">
        <w:t>. I Nagodbe.</w:t>
      </w:r>
    </w:p>
    <w:p w:rsidRDefault="00012881" w:rsidP="00012881" w:rsidR="00012881" w:rsidRPr="005B038F">
      <w:pPr>
        <w:jc w:val="center"/>
      </w:pPr>
      <w:r w:rsidRPr="005B038F">
        <w:t>V</w:t>
      </w:r>
    </w:p>
    <w:p w:rsidRDefault="00012881" w:rsidP="00012881" w:rsidR="00012881" w:rsidRPr="005B038F">
      <w:pPr>
        <w:jc w:val="both"/>
      </w:pPr>
    </w:p>
    <w:p w:rsidRDefault="00012881" w:rsidP="00012881" w:rsidR="00012881" w:rsidRPr="005B038F">
      <w:pPr>
        <w:jc w:val="both"/>
      </w:pPr>
      <w:r w:rsidRPr="005B038F">
        <w:t xml:space="preserve">Nakon stupanja na snagu ove Nagodbe u smislu </w:t>
      </w:r>
      <w:proofErr w:type="spellStart"/>
      <w:r w:rsidRPr="005B038F">
        <w:t>toč</w:t>
      </w:r>
      <w:proofErr w:type="spellEnd"/>
      <w:r w:rsidRPr="005B038F">
        <w:t xml:space="preserve">. IV st. 1. Nagodbe, VJEROVNIK se obvezuje odmah povući zahtjev za izravnu naplatu od 12.09.2016. godine kod FINE, odnosno </w:t>
      </w:r>
      <w:proofErr w:type="spellStart"/>
      <w:r w:rsidRPr="005B038F">
        <w:t>odblokirati</w:t>
      </w:r>
      <w:proofErr w:type="spellEnd"/>
      <w:r w:rsidRPr="005B038F">
        <w:t xml:space="preserve"> račune DUŽNIKA kod FINE.</w:t>
      </w:r>
    </w:p>
    <w:p w:rsidRDefault="00012881" w:rsidP="00012881" w:rsidR="00012881" w:rsidRPr="005B038F">
      <w:pPr>
        <w:jc w:val="both"/>
      </w:pPr>
      <w:r w:rsidRPr="005B038F">
        <w:t xml:space="preserve">Nakon stupanja na snagu ove Nagodbe u smislu </w:t>
      </w:r>
      <w:proofErr w:type="spellStart"/>
      <w:r w:rsidRPr="005B038F">
        <w:t>toč</w:t>
      </w:r>
      <w:proofErr w:type="spellEnd"/>
      <w:r w:rsidRPr="005B038F">
        <w:t>. IV st. 1. Nagodbe, DUŽNIK se obvezuje odmah kako slijedi:</w:t>
      </w:r>
    </w:p>
    <w:p w:rsidRDefault="00012881" w:rsidP="00012881" w:rsidR="00012881" w:rsidRPr="005B038F">
      <w:pPr>
        <w:numPr>
          <w:ilvl w:val="0"/>
          <w:numId w:val="9"/>
        </w:numPr>
        <w:jc w:val="both"/>
      </w:pPr>
      <w:r w:rsidRPr="005B038F">
        <w:t xml:space="preserve"> povući prijedlog za izdavanje rješenja kojim se pljenidba i prijenos novčanih sredstava proglašavaju nedopuštenim i kojim se odgađa prijenos zaplijenjenih sredstava u postupku koji se vodi pred Općinskim građanskim sudom u Zagrebu, posl.br. </w:t>
      </w:r>
      <w:proofErr w:type="spellStart"/>
      <w:r w:rsidRPr="005B038F">
        <w:t>Ovr</w:t>
      </w:r>
      <w:proofErr w:type="spellEnd"/>
      <w:r w:rsidRPr="005B038F">
        <w:t>-9319/16,</w:t>
      </w:r>
    </w:p>
    <w:p w:rsidRDefault="00012881" w:rsidP="00012881" w:rsidR="00012881" w:rsidRPr="005B038F">
      <w:pPr>
        <w:numPr>
          <w:ilvl w:val="0"/>
          <w:numId w:val="9"/>
        </w:numPr>
        <w:jc w:val="both"/>
      </w:pPr>
      <w:r w:rsidRPr="005B038F">
        <w:t xml:space="preserve">povući prijedlog za izdavanje rješenja kojim se pljenidba i prijenos novčanih sredstava proglašavaju nedopuštenim i kojim se odgađa prijenos zaplijenjenih sredstava u postupku koji se vodi pred Trgovačkim sudom u Zagrebu, posl.br. </w:t>
      </w:r>
      <w:proofErr w:type="spellStart"/>
      <w:r w:rsidRPr="005B038F">
        <w:t>Ovr</w:t>
      </w:r>
      <w:proofErr w:type="spellEnd"/>
      <w:r w:rsidRPr="005B038F">
        <w:t>-414/2016,</w:t>
      </w:r>
    </w:p>
    <w:p w:rsidRDefault="00012881" w:rsidP="00012881" w:rsidR="00012881" w:rsidRPr="005B038F">
      <w:pPr>
        <w:numPr>
          <w:ilvl w:val="0"/>
          <w:numId w:val="9"/>
        </w:numPr>
        <w:jc w:val="both"/>
      </w:pPr>
      <w:r w:rsidRPr="005B038F">
        <w:t xml:space="preserve">povući tužbu i odreći se tužbenog zahtjeva za utvrđenje </w:t>
      </w:r>
      <w:proofErr w:type="spellStart"/>
      <w:r w:rsidRPr="005B038F">
        <w:t>ništetnosti</w:t>
      </w:r>
      <w:proofErr w:type="spellEnd"/>
      <w:r w:rsidRPr="005B038F">
        <w:t xml:space="preserve"> upisa i prijedlog za osiguranje privremenom mjerom u postupku koji se vodi pred Trgovačkim sudom u Zagrebu, posl.br. P-2654/2016,</w:t>
      </w:r>
    </w:p>
    <w:p w:rsidRDefault="00012881" w:rsidP="00012881" w:rsidR="00012881" w:rsidRPr="005B038F">
      <w:pPr>
        <w:numPr>
          <w:ilvl w:val="0"/>
          <w:numId w:val="9"/>
        </w:numPr>
        <w:jc w:val="both"/>
      </w:pPr>
      <w:r w:rsidRPr="005B038F">
        <w:t>povući reviziju od 26.02.2016. godine u postupku koji se vodi pred Trgovačkim sudom u Zagrebu, posl.br. P-1474/13</w:t>
      </w:r>
    </w:p>
    <w:p w:rsidRDefault="00012881" w:rsidP="00012881" w:rsidR="00012881" w:rsidRPr="005B038F">
      <w:pPr>
        <w:jc w:val="both"/>
      </w:pPr>
      <w:r w:rsidRPr="005B038F">
        <w:t>Stranke Nagodbe suglasno utvrđuju da u svim sudskim postupcima iz ove Nagodbe, svaka strana snosi svoje troškove sudskog postupka i odriču se potraživanja troškova postupka od druge strane.</w:t>
      </w:r>
    </w:p>
    <w:p w:rsidRDefault="00012881" w:rsidP="00012881" w:rsidR="00012881" w:rsidRPr="005B038F">
      <w:pPr>
        <w:jc w:val="center"/>
      </w:pPr>
      <w:r w:rsidRPr="005B038F">
        <w:t>VI</w:t>
      </w:r>
    </w:p>
    <w:p w:rsidRDefault="00012881" w:rsidP="00012881" w:rsidR="00012881" w:rsidRPr="005B038F">
      <w:pPr>
        <w:jc w:val="both"/>
      </w:pPr>
    </w:p>
    <w:p w:rsidRDefault="00012881" w:rsidP="00012881" w:rsidR="00012881" w:rsidRPr="005B038F">
      <w:pPr>
        <w:jc w:val="both"/>
      </w:pPr>
      <w:r w:rsidRPr="005B038F">
        <w:t xml:space="preserve">Stranke suglasno utvrđuju da nakon stupanja na snagu Nagodbe, u tijeku ispunjenja Nagodbe u smislu </w:t>
      </w:r>
      <w:proofErr w:type="spellStart"/>
      <w:r w:rsidRPr="005B038F">
        <w:t>toč</w:t>
      </w:r>
      <w:proofErr w:type="spellEnd"/>
      <w:r w:rsidRPr="005B038F">
        <w:t xml:space="preserve">. II nagodbe, osim u slučaju iz </w:t>
      </w:r>
      <w:proofErr w:type="spellStart"/>
      <w:r w:rsidRPr="005B038F">
        <w:t>toč</w:t>
      </w:r>
      <w:proofErr w:type="spellEnd"/>
      <w:r w:rsidRPr="005B038F">
        <w:t>. IV st. 2. Nagodbe, VJEROVNIK nema pravo naplaćivati i provoditi prisilnu ovrhu na računima DUŽNIKA ili bilo kojem drugom predmetu ovrhe DUŽNIKA.</w:t>
      </w:r>
    </w:p>
    <w:p w:rsidRDefault="00012881" w:rsidP="00012881" w:rsidR="00012881" w:rsidRPr="005B038F">
      <w:pPr>
        <w:jc w:val="both"/>
      </w:pPr>
      <w:r w:rsidRPr="005B038F">
        <w:t xml:space="preserve">Nakon isplate VJEROVNIKU u cijelosti iznosa iz </w:t>
      </w:r>
      <w:proofErr w:type="spellStart"/>
      <w:r w:rsidRPr="005B038F">
        <w:t>toč</w:t>
      </w:r>
      <w:proofErr w:type="spellEnd"/>
      <w:r w:rsidRPr="005B038F">
        <w:t xml:space="preserve">. II Nagodbe VJEROVNIK potvrđuje da je tom isplatom u cijelosti namiren po svim tražbinama iz </w:t>
      </w:r>
      <w:proofErr w:type="spellStart"/>
      <w:r w:rsidRPr="005B038F">
        <w:t>toč</w:t>
      </w:r>
      <w:proofErr w:type="spellEnd"/>
      <w:r w:rsidRPr="005B038F">
        <w:t xml:space="preserve">. I Nagodbe, te da nema više </w:t>
      </w:r>
      <w:proofErr w:type="spellStart"/>
      <w:r w:rsidRPr="005B038F">
        <w:t>nikakovih</w:t>
      </w:r>
      <w:proofErr w:type="spellEnd"/>
      <w:r w:rsidRPr="005B038F">
        <w:t xml:space="preserve"> tražbina prema DUŽNIKU, po bilo kojoj osnovi.</w:t>
      </w:r>
    </w:p>
    <w:p w:rsidRDefault="00012881" w:rsidP="00012881" w:rsidR="00012881" w:rsidRPr="005B038F">
      <w:pPr>
        <w:jc w:val="both"/>
      </w:pPr>
      <w:r w:rsidRPr="005B038F">
        <w:t xml:space="preserve">U svrhu izbjegavanja bilo kakve dvojbe, stupanjem na snagu ove Nagodbe i isplatom VJEROVNIKU u cijelosti iznosa iz </w:t>
      </w:r>
      <w:proofErr w:type="spellStart"/>
      <w:r w:rsidRPr="005B038F">
        <w:t>toč</w:t>
      </w:r>
      <w:proofErr w:type="spellEnd"/>
      <w:r w:rsidRPr="005B038F">
        <w:t>. II Nagodbe, smatra se da Stranke nemaju nikakvih daljnjih međusobnih potraživanja iz bilo kojeg osnova, te se neopozivo odriču vođenja bilo kakvog sudskog postupka međusobno ili prema trećim osobama.</w:t>
      </w:r>
    </w:p>
    <w:p w:rsidRDefault="00012881" w:rsidP="00012881" w:rsidR="00012881" w:rsidRPr="005B038F">
      <w:pPr>
        <w:jc w:val="both"/>
      </w:pPr>
      <w:r w:rsidRPr="005B038F">
        <w:t>Izjave iz prethodnih stavaka ove točke smatraju se obvezujućom izjavom volje pred sudom ili drugim tijelima.</w:t>
      </w:r>
    </w:p>
    <w:p w:rsidRDefault="00012881" w:rsidP="00012881" w:rsidR="00012881" w:rsidRPr="005B038F">
      <w:pPr>
        <w:jc w:val="both"/>
      </w:pPr>
      <w:r w:rsidRPr="005B038F">
        <w:t xml:space="preserve">Nakon isplate VJEROVNIKU u cijelosti iznosa iz </w:t>
      </w:r>
      <w:proofErr w:type="spellStart"/>
      <w:r w:rsidRPr="005B038F">
        <w:t>toč</w:t>
      </w:r>
      <w:proofErr w:type="spellEnd"/>
      <w:r w:rsidRPr="005B038F">
        <w:t xml:space="preserve">. II Nagodbe, VJEROVNIK se obvezuje odmah vratiti DUŽNIKU u posjed sve bjanko zadužnice iz </w:t>
      </w:r>
      <w:proofErr w:type="spellStart"/>
      <w:r w:rsidRPr="005B038F">
        <w:t>toč</w:t>
      </w:r>
      <w:proofErr w:type="spellEnd"/>
      <w:r w:rsidRPr="005B038F">
        <w:t xml:space="preserve">. III Nagodbe. </w:t>
      </w:r>
    </w:p>
    <w:p w:rsidRDefault="00012881" w:rsidP="00012881" w:rsidR="00012881" w:rsidRPr="005B038F">
      <w:pPr>
        <w:jc w:val="center"/>
      </w:pPr>
      <w:r w:rsidRPr="005B038F">
        <w:t>VII</w:t>
      </w:r>
    </w:p>
    <w:p w:rsidRDefault="00012881" w:rsidP="00012881" w:rsidR="00012881" w:rsidRPr="005B038F">
      <w:pPr>
        <w:jc w:val="both"/>
      </w:pPr>
    </w:p>
    <w:p w:rsidRDefault="00012881" w:rsidP="00012881" w:rsidR="00012881" w:rsidRPr="005B038F">
      <w:pPr>
        <w:jc w:val="both"/>
      </w:pPr>
      <w:r w:rsidRPr="005B038F">
        <w:t>Stranke su ovu Nagodbu pročitale i razumjele, te ju u znak prihvata vlastoručno potpisuju i javnobilježnički ovjeravaju potpise.</w:t>
      </w:r>
    </w:p>
    <w:p w:rsidRDefault="00012881" w:rsidP="00012881" w:rsidR="00012881" w:rsidRPr="005B038F">
      <w:pPr>
        <w:jc w:val="center"/>
      </w:pPr>
      <w:r w:rsidRPr="005B038F">
        <w:t>VIII</w:t>
      </w:r>
    </w:p>
    <w:p w:rsidRDefault="00012881" w:rsidP="00012881" w:rsidR="00012881" w:rsidRPr="005B038F">
      <w:pPr>
        <w:jc w:val="both"/>
      </w:pPr>
    </w:p>
    <w:p w:rsidRDefault="00012881" w:rsidP="00012881" w:rsidR="00012881" w:rsidRPr="005B038F">
      <w:pPr>
        <w:jc w:val="both"/>
      </w:pPr>
      <w:r w:rsidRPr="005B038F">
        <w:t>Ova Nagodba zaključena je u 2 (dva) izvorna primjerka i 1 (jednu) ovjerenu presliku, po 1 (jedna) za svaku stranku i javnog bilježnika.</w:t>
      </w:r>
    </w:p>
    <w:p w:rsidRDefault="00012881" w:rsidP="00012881" w:rsidR="00012881" w:rsidRPr="005B038F"/>
    <w:p w:rsidRDefault="00215B03" w:rsidP="005F1C97" w:rsidR="005F1C97" w:rsidRPr="00833762">
      <w:pPr>
        <w:ind w:firstLine="708" w:left="3540"/>
        <w:jc w:val="both"/>
        <w:rPr>
          <w:b/>
          <w:sz w:val="22"/>
          <w:szCs w:val="22"/>
        </w:rPr>
      </w:pPr>
      <w:r>
        <w:rPr>
          <w:b/>
          <w:sz w:val="22"/>
          <w:szCs w:val="22"/>
        </w:rPr>
        <w:lastRenderedPageBreak/>
        <w:t>O</w:t>
      </w:r>
      <w:r w:rsidR="005F1C97" w:rsidRPr="00833762">
        <w:rPr>
          <w:b/>
          <w:sz w:val="22"/>
          <w:szCs w:val="22"/>
        </w:rPr>
        <w:t xml:space="preserve">brazloženje </w:t>
      </w:r>
    </w:p>
    <w:p w:rsidRDefault="005F1C97" w:rsidP="005F1C97" w:rsidR="005F1C97" w:rsidRPr="00833762">
      <w:pPr>
        <w:jc w:val="both"/>
        <w:rPr>
          <w:b/>
          <w:sz w:val="22"/>
          <w:szCs w:val="22"/>
        </w:rPr>
      </w:pPr>
    </w:p>
    <w:p w:rsidRDefault="005F1C97" w:rsidP="005F1C97" w:rsidR="005F1C97" w:rsidRPr="00833762">
      <w:pPr>
        <w:jc w:val="both"/>
        <w:rPr>
          <w:b/>
          <w:sz w:val="22"/>
          <w:szCs w:val="22"/>
        </w:rPr>
      </w:pPr>
    </w:p>
    <w:p w:rsidRDefault="00012881" w:rsidP="005F1C97" w:rsidR="005F1C97">
      <w:pPr>
        <w:jc w:val="both"/>
        <w:rPr>
          <w:sz w:val="22"/>
          <w:szCs w:val="22"/>
        </w:rPr>
      </w:pPr>
      <w:r>
        <w:rPr>
          <w:sz w:val="22"/>
          <w:szCs w:val="22"/>
        </w:rPr>
        <w:t>Na skupštini vjerovnika održanoj 28. prosinca 2016. godine temeljem odluke o sazivanju od 09. prosinca 2016., godine prov</w:t>
      </w:r>
      <w:r w:rsidR="006B373E">
        <w:rPr>
          <w:sz w:val="22"/>
          <w:szCs w:val="22"/>
        </w:rPr>
        <w:t xml:space="preserve">edeno je ročište. </w:t>
      </w:r>
      <w:r w:rsidR="003931AD">
        <w:rPr>
          <w:sz w:val="22"/>
          <w:szCs w:val="22"/>
        </w:rPr>
        <w:t>Ja</w:t>
      </w:r>
      <w:r w:rsidR="006B373E">
        <w:rPr>
          <w:sz w:val="22"/>
          <w:szCs w:val="22"/>
        </w:rPr>
        <w:t xml:space="preserve">vno </w:t>
      </w:r>
      <w:r w:rsidR="003931AD">
        <w:rPr>
          <w:sz w:val="22"/>
          <w:szCs w:val="22"/>
        </w:rPr>
        <w:t>se glasovalo</w:t>
      </w:r>
      <w:r w:rsidR="00215B03">
        <w:rPr>
          <w:sz w:val="22"/>
          <w:szCs w:val="22"/>
        </w:rPr>
        <w:t xml:space="preserve"> o prijedlogu</w:t>
      </w:r>
      <w:r w:rsidR="006B373E">
        <w:rPr>
          <w:sz w:val="22"/>
          <w:szCs w:val="22"/>
        </w:rPr>
        <w:t xml:space="preserve">. Vjerovnici koji su glasovali za prijedlog odluke o </w:t>
      </w:r>
      <w:proofErr w:type="spellStart"/>
      <w:r w:rsidR="006B373E">
        <w:rPr>
          <w:sz w:val="22"/>
          <w:szCs w:val="22"/>
        </w:rPr>
        <w:t>izvansudskoj</w:t>
      </w:r>
      <w:proofErr w:type="spellEnd"/>
      <w:r w:rsidR="006B373E">
        <w:rPr>
          <w:sz w:val="22"/>
          <w:szCs w:val="22"/>
        </w:rPr>
        <w:t xml:space="preserve"> nagodbi imaju zbroj glasova u visini 4.853.498,01 kuna, a vjerovnici koji su glasovali protiv predložene odluke imaju broj glasova u visini 2.077.239,12 kuna.</w:t>
      </w:r>
    </w:p>
    <w:p w:rsidRDefault="006B373E" w:rsidP="005F1C97" w:rsidR="005F1C97" w:rsidRPr="00833762">
      <w:pPr>
        <w:jc w:val="both"/>
        <w:rPr>
          <w:sz w:val="22"/>
          <w:szCs w:val="22"/>
        </w:rPr>
      </w:pPr>
      <w:r>
        <w:rPr>
          <w:sz w:val="22"/>
          <w:szCs w:val="22"/>
        </w:rPr>
        <w:t>Član</w:t>
      </w:r>
      <w:r w:rsidR="00215B03">
        <w:rPr>
          <w:sz w:val="22"/>
          <w:szCs w:val="22"/>
        </w:rPr>
        <w:t>a</w:t>
      </w:r>
      <w:r>
        <w:rPr>
          <w:sz w:val="22"/>
          <w:szCs w:val="22"/>
        </w:rPr>
        <w:t>k 38. c Stečajnog zakona određuje kada je odluka skupštine donesena. Smatrat će se da je odluka na skupštini donesena ako je zbroj iznosa tražbina stečajnih vjerovnika koji su glasovali za neku odluku viši od zbroja iznosa tražbina vjerovnika koji su glasovali protiv te odluke. Budući je utvrđeno da j</w:t>
      </w:r>
      <w:r w:rsidR="00215B03">
        <w:rPr>
          <w:sz w:val="22"/>
          <w:szCs w:val="22"/>
        </w:rPr>
        <w:t>e većina predviđena člankom 38.</w:t>
      </w:r>
      <w:r>
        <w:rPr>
          <w:sz w:val="22"/>
          <w:szCs w:val="22"/>
        </w:rPr>
        <w:t xml:space="preserve">c Stečajnog zakona glasovala za predloženu odluku sud objavljuje istu. </w:t>
      </w:r>
      <w:r w:rsidR="00215B03">
        <w:rPr>
          <w:sz w:val="22"/>
          <w:szCs w:val="22"/>
        </w:rPr>
        <w:t>Temeljem stanja spisa</w:t>
      </w:r>
      <w:r w:rsidR="008737FD">
        <w:rPr>
          <w:sz w:val="22"/>
          <w:szCs w:val="22"/>
        </w:rPr>
        <w:t>, poslije utvrđivanja zbroja iznosa</w:t>
      </w:r>
      <w:r w:rsidR="005F1C97" w:rsidRPr="00833762">
        <w:rPr>
          <w:sz w:val="22"/>
          <w:szCs w:val="22"/>
        </w:rPr>
        <w:t xml:space="preserve"> u skladu s člankom 17.  Stečajnog zakona </w:t>
      </w:r>
      <w:r w:rsidR="008737FD">
        <w:rPr>
          <w:sz w:val="22"/>
          <w:szCs w:val="22"/>
        </w:rPr>
        <w:t>odlučeno</w:t>
      </w:r>
      <w:r w:rsidR="005F1C97" w:rsidRPr="00833762">
        <w:rPr>
          <w:sz w:val="22"/>
          <w:szCs w:val="22"/>
        </w:rPr>
        <w:t xml:space="preserve"> je kao u izreci. </w:t>
      </w:r>
      <w:r w:rsidR="008737FD">
        <w:rPr>
          <w:sz w:val="22"/>
          <w:szCs w:val="22"/>
        </w:rPr>
        <w:t>Na e</w:t>
      </w:r>
      <w:r w:rsidR="00215B03">
        <w:rPr>
          <w:sz w:val="22"/>
          <w:szCs w:val="22"/>
        </w:rPr>
        <w:t>-</w:t>
      </w:r>
      <w:r w:rsidR="008737FD">
        <w:rPr>
          <w:sz w:val="22"/>
          <w:szCs w:val="22"/>
        </w:rPr>
        <w:t>Oglasnoj ploči sud će objaviti  popis vjerovnika sa iskazanim visinama tražbina uključenim u glasovanje.</w:t>
      </w:r>
    </w:p>
    <w:p w:rsidRDefault="005F1C97" w:rsidP="005F1C97" w:rsidR="005F1C97" w:rsidRPr="00833762">
      <w:pPr>
        <w:jc w:val="center"/>
        <w:rPr>
          <w:sz w:val="22"/>
          <w:szCs w:val="22"/>
        </w:rPr>
      </w:pPr>
    </w:p>
    <w:p w:rsidRDefault="005F1C97" w:rsidP="005F1C97" w:rsidR="005F1C97" w:rsidRPr="00833762">
      <w:pPr>
        <w:jc w:val="center"/>
        <w:rPr>
          <w:sz w:val="22"/>
          <w:szCs w:val="22"/>
        </w:rPr>
      </w:pPr>
      <w:r w:rsidRPr="00833762">
        <w:rPr>
          <w:sz w:val="22"/>
          <w:szCs w:val="22"/>
        </w:rPr>
        <w:t xml:space="preserve">U Zagrebu, </w:t>
      </w:r>
      <w:r w:rsidR="006B373E">
        <w:rPr>
          <w:sz w:val="22"/>
          <w:szCs w:val="22"/>
        </w:rPr>
        <w:t>28</w:t>
      </w:r>
      <w:r w:rsidRPr="00833762">
        <w:rPr>
          <w:sz w:val="22"/>
          <w:szCs w:val="22"/>
        </w:rPr>
        <w:t xml:space="preserve">. </w:t>
      </w:r>
      <w:r w:rsidR="006B373E">
        <w:rPr>
          <w:sz w:val="22"/>
          <w:szCs w:val="22"/>
        </w:rPr>
        <w:t>prosinca</w:t>
      </w:r>
      <w:r w:rsidRPr="00833762">
        <w:rPr>
          <w:sz w:val="22"/>
          <w:szCs w:val="22"/>
        </w:rPr>
        <w:t xml:space="preserve">  2016. godine</w:t>
      </w:r>
    </w:p>
    <w:p w:rsidRDefault="005F1C97" w:rsidP="005F1C97" w:rsidR="005F1C97" w:rsidRPr="00833762">
      <w:pPr>
        <w:jc w:val="center"/>
        <w:rPr>
          <w:sz w:val="22"/>
          <w:szCs w:val="22"/>
        </w:rPr>
      </w:pPr>
    </w:p>
    <w:p w:rsidRDefault="005F1C97" w:rsidP="005F1C97" w:rsidR="005F1C97" w:rsidRPr="00833762">
      <w:pPr>
        <w:rPr>
          <w:sz w:val="22"/>
          <w:szCs w:val="22"/>
        </w:rPr>
      </w:pPr>
      <w:r w:rsidRPr="00833762">
        <w:rPr>
          <w:sz w:val="22"/>
          <w:szCs w:val="22"/>
        </w:rPr>
        <w:t xml:space="preserve">                                                                                                         STEČAJNI SUDAC:</w:t>
      </w:r>
    </w:p>
    <w:p w:rsidRDefault="005F1C97" w:rsidP="005F1C97" w:rsidR="005F1C97" w:rsidRPr="00833762">
      <w:pPr>
        <w:rPr>
          <w:sz w:val="22"/>
          <w:szCs w:val="22"/>
        </w:rPr>
      </w:pPr>
      <w:r w:rsidRPr="00833762">
        <w:rPr>
          <w:sz w:val="22"/>
          <w:szCs w:val="22"/>
        </w:rPr>
        <w:t xml:space="preserve">                                                                                                         NINO RADIĆ  v.r. </w:t>
      </w:r>
    </w:p>
    <w:p w:rsidRDefault="005F1C97" w:rsidP="005F1C97" w:rsidR="005F1C97" w:rsidRPr="00833762">
      <w:pPr>
        <w:rPr>
          <w:sz w:val="22"/>
          <w:szCs w:val="22"/>
        </w:rPr>
      </w:pPr>
      <w:r w:rsidRPr="00833762">
        <w:rPr>
          <w:sz w:val="22"/>
          <w:szCs w:val="22"/>
        </w:rPr>
        <w:t>Pouka o pravnom lijeku:</w:t>
      </w:r>
    </w:p>
    <w:p w:rsidRDefault="005F1C97" w:rsidP="005F1C97" w:rsidR="005F1C97" w:rsidRPr="00833762">
      <w:pPr>
        <w:rPr>
          <w:sz w:val="22"/>
          <w:szCs w:val="22"/>
        </w:rPr>
      </w:pPr>
      <w:r w:rsidRPr="00833762">
        <w:rPr>
          <w:sz w:val="22"/>
          <w:szCs w:val="22"/>
        </w:rPr>
        <w:t>Protiv zaključka žalba nije dopuštena ( čl. 11. st. 9. SZ-a)</w:t>
      </w:r>
      <w:r w:rsidRPr="00833762">
        <w:rPr>
          <w:sz w:val="22"/>
          <w:szCs w:val="22"/>
        </w:rPr>
        <w:tab/>
      </w:r>
      <w:r w:rsidRPr="00833762">
        <w:rPr>
          <w:sz w:val="22"/>
          <w:szCs w:val="22"/>
        </w:rPr>
        <w:tab/>
      </w:r>
      <w:r w:rsidRPr="00833762">
        <w:rPr>
          <w:sz w:val="22"/>
          <w:szCs w:val="22"/>
        </w:rPr>
        <w:tab/>
      </w:r>
      <w:r w:rsidRPr="00833762">
        <w:rPr>
          <w:sz w:val="22"/>
          <w:szCs w:val="22"/>
        </w:rPr>
        <w:tab/>
      </w:r>
      <w:r w:rsidRPr="00833762">
        <w:rPr>
          <w:sz w:val="22"/>
          <w:szCs w:val="22"/>
        </w:rPr>
        <w:tab/>
      </w:r>
      <w:r w:rsidRPr="00833762">
        <w:rPr>
          <w:sz w:val="22"/>
          <w:szCs w:val="22"/>
        </w:rPr>
        <w:tab/>
        <w:t xml:space="preserve">                                        </w:t>
      </w:r>
    </w:p>
    <w:p w:rsidRDefault="00CC501A" w:rsidP="0043139C" w:rsidR="005F1C97" w:rsidRPr="00833762">
      <w:pPr>
        <w:pStyle w:val="Tijeloteksta"/>
        <w:spacing w:lineRule="auto" w:line="237"/>
        <w:ind w:firstLine="56" w:right="598" w:left="2088"/>
        <w:jc w:val="both"/>
        <w:rPr>
          <w:sz w:val="22"/>
          <w:szCs w:val="22"/>
        </w:rPr>
      </w:pPr>
      <w:r>
        <w:rPr>
          <w:sz w:val="22"/>
          <w:szCs w:val="22"/>
        </w:rPr>
        <w:tab/>
      </w:r>
      <w:r>
        <w:rPr>
          <w:sz w:val="22"/>
          <w:szCs w:val="22"/>
        </w:rPr>
        <w:tab/>
      </w:r>
      <w:r>
        <w:rPr>
          <w:sz w:val="22"/>
          <w:szCs w:val="22"/>
        </w:rPr>
        <w:tab/>
      </w:r>
      <w:r>
        <w:rPr>
          <w:sz w:val="22"/>
          <w:szCs w:val="22"/>
        </w:rPr>
        <w:tab/>
      </w:r>
      <w:proofErr w:type="spellStart"/>
      <w:r>
        <w:rPr>
          <w:sz w:val="22"/>
          <w:szCs w:val="22"/>
        </w:rPr>
        <w:t>Za</w:t>
      </w:r>
      <w:proofErr w:type="spellEnd"/>
      <w:r>
        <w:rPr>
          <w:sz w:val="22"/>
          <w:szCs w:val="22"/>
        </w:rPr>
        <w:t xml:space="preserve"> </w:t>
      </w:r>
      <w:proofErr w:type="spellStart"/>
      <w:r>
        <w:rPr>
          <w:sz w:val="22"/>
          <w:szCs w:val="22"/>
        </w:rPr>
        <w:t>točnost</w:t>
      </w:r>
      <w:proofErr w:type="spellEnd"/>
      <w:r>
        <w:rPr>
          <w:sz w:val="22"/>
          <w:szCs w:val="22"/>
        </w:rPr>
        <w:t xml:space="preserve"> </w:t>
      </w:r>
      <w:proofErr w:type="spellStart"/>
      <w:r>
        <w:rPr>
          <w:sz w:val="22"/>
          <w:szCs w:val="22"/>
        </w:rPr>
        <w:t>otpravka:Tatjana</w:t>
      </w:r>
      <w:proofErr w:type="spellEnd"/>
      <w:r>
        <w:rPr>
          <w:sz w:val="22"/>
          <w:szCs w:val="22"/>
        </w:rPr>
        <w:t xml:space="preserve"> Slaviček </w:t>
      </w:r>
    </w:p>
    <w:p w:rsidRDefault="00380787" w:rsidP="0043139C" w:rsidR="00380787">
      <w:pPr>
        <w:spacing w:lineRule="auto" w:line="237"/>
        <w:jc w:val="both"/>
        <w:rPr>
          <w:sz w:val="22"/>
          <w:szCs w:val="22"/>
        </w:rPr>
      </w:pPr>
    </w:p>
    <w:p w:rsidRDefault="005F1C97" w:rsidP="0043139C" w:rsidR="005F1C97">
      <w:pPr>
        <w:spacing w:lineRule="auto" w:line="237"/>
        <w:jc w:val="both"/>
        <w:rPr>
          <w:sz w:val="22"/>
          <w:szCs w:val="22"/>
        </w:rPr>
      </w:pPr>
    </w:p>
    <w:p w:rsidRDefault="00F75454" w:rsidR="00F75454" w:rsidRPr="00833762">
      <w:pPr>
        <w:rPr>
          <w:sz w:val="22"/>
          <w:szCs w:val="22"/>
        </w:rPr>
      </w:pPr>
    </w:p>
    <w:sectPr w:rsidR="00F75454" w:rsidRPr="008337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56D95"/>
    <w:multiLevelType w:val="hybridMultilevel"/>
    <w:tmpl w:val="8820A02A"/>
    <w:lvl w:tplc="0EB0FA22" w:ilvl="0">
      <w:start w:val="1"/>
      <w:numFmt w:val="decimal"/>
      <w:lvlText w:val="%1."/>
      <w:lvlJc w:val="left"/>
      <w:pPr>
        <w:ind w:hanging="315" w:left="1744"/>
        <w:jc w:val="right"/>
      </w:pPr>
      <w:rPr>
        <w:rFonts w:eastAsia="Times New Roman" w:hAnsi="Times New Roman" w:ascii="Times New Roman" w:hint="default"/>
        <w:color w:val="1F1F1F"/>
        <w:w w:val="113"/>
        <w:sz w:val="25"/>
        <w:szCs w:val="25"/>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9D6F3F"/>
    <w:multiLevelType w:val="hybridMultilevel"/>
    <w:tmpl w:val="19006738"/>
    <w:lvl w:tplc="29982AA0" w:ilvl="0">
      <w:start w:val="1"/>
      <w:numFmt w:val="decimal"/>
      <w:lvlText w:val="%1."/>
      <w:lvlJc w:val="left"/>
      <w:pPr>
        <w:ind w:hanging="299" w:left="1593"/>
        <w:jc w:val="right"/>
      </w:pPr>
      <w:rPr>
        <w:rFonts w:eastAsia="Times New Roman" w:hAnsi="Times New Roman" w:ascii="Times New Roman" w:hint="default"/>
        <w:color w:val="2A2A2A"/>
        <w:w w:val="111"/>
        <w:sz w:val="25"/>
        <w:szCs w:val="25"/>
      </w:rPr>
    </w:lvl>
    <w:lvl w:tplc="9348DCD2" w:ilvl="1">
      <w:start w:val="1"/>
      <w:numFmt w:val="bullet"/>
      <w:lvlText w:val="•"/>
      <w:lvlJc w:val="left"/>
      <w:pPr>
        <w:ind w:hanging="299" w:left="2420"/>
      </w:pPr>
      <w:rPr>
        <w:rFonts w:hint="default"/>
      </w:rPr>
    </w:lvl>
    <w:lvl w:tplc="1982EAD2" w:ilvl="2">
      <w:start w:val="1"/>
      <w:numFmt w:val="bullet"/>
      <w:lvlText w:val="•"/>
      <w:lvlJc w:val="left"/>
      <w:pPr>
        <w:ind w:hanging="299" w:left="3247"/>
      </w:pPr>
      <w:rPr>
        <w:rFonts w:hint="default"/>
      </w:rPr>
    </w:lvl>
    <w:lvl w:tplc="101C5202" w:ilvl="3">
      <w:start w:val="1"/>
      <w:numFmt w:val="bullet"/>
      <w:lvlText w:val="•"/>
      <w:lvlJc w:val="left"/>
      <w:pPr>
        <w:ind w:hanging="299" w:left="4073"/>
      </w:pPr>
      <w:rPr>
        <w:rFonts w:hint="default"/>
      </w:rPr>
    </w:lvl>
    <w:lvl w:tplc="8780D844" w:ilvl="4">
      <w:start w:val="1"/>
      <w:numFmt w:val="bullet"/>
      <w:lvlText w:val="•"/>
      <w:lvlJc w:val="left"/>
      <w:pPr>
        <w:ind w:hanging="299" w:left="4900"/>
      </w:pPr>
      <w:rPr>
        <w:rFonts w:hint="default"/>
      </w:rPr>
    </w:lvl>
    <w:lvl w:tplc="37AE7A56" w:ilvl="5">
      <w:start w:val="1"/>
      <w:numFmt w:val="bullet"/>
      <w:lvlText w:val="•"/>
      <w:lvlJc w:val="left"/>
      <w:pPr>
        <w:ind w:hanging="299" w:left="5726"/>
      </w:pPr>
      <w:rPr>
        <w:rFonts w:hint="default"/>
      </w:rPr>
    </w:lvl>
    <w:lvl w:tplc="D2E4F9A0" w:ilvl="6">
      <w:start w:val="1"/>
      <w:numFmt w:val="bullet"/>
      <w:lvlText w:val="•"/>
      <w:lvlJc w:val="left"/>
      <w:pPr>
        <w:ind w:hanging="299" w:left="6553"/>
      </w:pPr>
      <w:rPr>
        <w:rFonts w:hint="default"/>
      </w:rPr>
    </w:lvl>
    <w:lvl w:tplc="FB92B6E2" w:ilvl="7">
      <w:start w:val="1"/>
      <w:numFmt w:val="bullet"/>
      <w:lvlText w:val="•"/>
      <w:lvlJc w:val="left"/>
      <w:pPr>
        <w:ind w:hanging="299" w:left="7380"/>
      </w:pPr>
      <w:rPr>
        <w:rFonts w:hint="default"/>
      </w:rPr>
    </w:lvl>
    <w:lvl w:tplc="6BD8BE98" w:ilvl="8">
      <w:start w:val="1"/>
      <w:numFmt w:val="bullet"/>
      <w:lvlText w:val="•"/>
      <w:lvlJc w:val="left"/>
      <w:pPr>
        <w:ind w:hanging="299" w:left="8206"/>
      </w:pPr>
      <w:rPr>
        <w:rFonts w:hint="default"/>
      </w:rPr>
    </w:lvl>
  </w:abstractNum>
  <w:abstractNum w:abstractNumId="2">
    <w:nsid w:val="2D8E5BEB"/>
    <w:multiLevelType w:val="hybridMultilevel"/>
    <w:tmpl w:val="692ADE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8815DD7"/>
    <w:multiLevelType w:val="hybridMultilevel"/>
    <w:tmpl w:val="CC0ED014"/>
    <w:lvl w:tplc="F31AB3D6" w:ilvl="0">
      <w:start w:val="13"/>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3C69443E"/>
    <w:multiLevelType w:val="hybridMultilevel"/>
    <w:tmpl w:val="78B054A2"/>
    <w:lvl w:tplc="59F6CDA0" w:ilvl="0">
      <w:start w:val="1"/>
      <w:numFmt w:val="bullet"/>
      <w:lvlText w:val="-"/>
      <w:lvlJc w:val="left"/>
      <w:pPr>
        <w:ind w:hanging="167" w:left="528"/>
      </w:pPr>
      <w:rPr>
        <w:rFonts w:eastAsia="Times New Roman" w:hAnsi="Times New Roman" w:ascii="Times New Roman" w:hint="default"/>
        <w:color w:val="3F3F3F"/>
        <w:w w:val="115"/>
        <w:sz w:val="25"/>
        <w:szCs w:val="25"/>
      </w:rPr>
    </w:lvl>
    <w:lvl w:tplc="0EB0FA22" w:ilvl="1">
      <w:start w:val="1"/>
      <w:numFmt w:val="decimal"/>
      <w:lvlText w:val="%2."/>
      <w:lvlJc w:val="left"/>
      <w:pPr>
        <w:ind w:hanging="315" w:left="1744"/>
        <w:jc w:val="right"/>
      </w:pPr>
      <w:rPr>
        <w:rFonts w:eastAsia="Times New Roman" w:hAnsi="Times New Roman" w:ascii="Times New Roman" w:hint="default"/>
        <w:color w:val="1F1F1F"/>
        <w:w w:val="113"/>
        <w:sz w:val="25"/>
        <w:szCs w:val="25"/>
      </w:rPr>
    </w:lvl>
    <w:lvl w:tplc="8864DBAC" w:ilvl="2">
      <w:start w:val="1"/>
      <w:numFmt w:val="bullet"/>
      <w:lvlText w:val="•"/>
      <w:lvlJc w:val="left"/>
      <w:pPr>
        <w:ind w:hanging="315" w:left="2854"/>
      </w:pPr>
      <w:rPr>
        <w:rFonts w:hint="default"/>
      </w:rPr>
    </w:lvl>
    <w:lvl w:tplc="EBC23A4A" w:ilvl="3">
      <w:start w:val="1"/>
      <w:numFmt w:val="bullet"/>
      <w:lvlText w:val="•"/>
      <w:lvlJc w:val="left"/>
      <w:pPr>
        <w:ind w:hanging="315" w:left="3076"/>
      </w:pPr>
      <w:rPr>
        <w:rFonts w:hint="default"/>
      </w:rPr>
    </w:lvl>
    <w:lvl w:tplc="B9E63730" w:ilvl="4">
      <w:start w:val="1"/>
      <w:numFmt w:val="bullet"/>
      <w:lvlText w:val="•"/>
      <w:lvlJc w:val="left"/>
      <w:pPr>
        <w:ind w:hanging="315" w:left="3351"/>
      </w:pPr>
      <w:rPr>
        <w:rFonts w:hint="default"/>
      </w:rPr>
    </w:lvl>
    <w:lvl w:tplc="A032273C" w:ilvl="5">
      <w:start w:val="1"/>
      <w:numFmt w:val="bullet"/>
      <w:lvlText w:val="•"/>
      <w:lvlJc w:val="left"/>
      <w:pPr>
        <w:ind w:hanging="315" w:left="3626"/>
      </w:pPr>
      <w:rPr>
        <w:rFonts w:hint="default"/>
      </w:rPr>
    </w:lvl>
    <w:lvl w:tplc="80C2FAE4" w:ilvl="6">
      <w:start w:val="1"/>
      <w:numFmt w:val="bullet"/>
      <w:lvlText w:val="•"/>
      <w:lvlJc w:val="left"/>
      <w:pPr>
        <w:ind w:hanging="315" w:left="3901"/>
      </w:pPr>
      <w:rPr>
        <w:rFonts w:hint="default"/>
      </w:rPr>
    </w:lvl>
    <w:lvl w:tplc="80F83278" w:ilvl="7">
      <w:start w:val="1"/>
      <w:numFmt w:val="bullet"/>
      <w:lvlText w:val="•"/>
      <w:lvlJc w:val="left"/>
      <w:pPr>
        <w:ind w:hanging="315" w:left="4175"/>
      </w:pPr>
      <w:rPr>
        <w:rFonts w:hint="default"/>
      </w:rPr>
    </w:lvl>
    <w:lvl w:tplc="858272C0" w:ilvl="8">
      <w:start w:val="1"/>
      <w:numFmt w:val="bullet"/>
      <w:lvlText w:val="•"/>
      <w:lvlJc w:val="left"/>
      <w:pPr>
        <w:ind w:hanging="315" w:left="4450"/>
      </w:pPr>
      <w:rPr>
        <w:rFonts w:hint="default"/>
      </w:rPr>
    </w:lvl>
  </w:abstractNum>
  <w:abstractNum w:abstractNumId="5">
    <w:nsid w:val="4D6D1391"/>
    <w:multiLevelType w:val="hybridMultilevel"/>
    <w:tmpl w:val="2BDAA092"/>
    <w:lvl w:tplc="6FDE35A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7">
    <w:nsid w:val="643C1B09"/>
    <w:multiLevelType w:val="hybridMultilevel"/>
    <w:tmpl w:val="DFCAD9AC"/>
    <w:lvl w:tplc="4CA24172" w:ilvl="0">
      <w:start w:val="1"/>
      <w:numFmt w:val="decimal"/>
      <w:lvlText w:val="%1."/>
      <w:lvlJc w:val="left"/>
      <w:pPr>
        <w:ind w:hanging="309" w:left="2036"/>
        <w:jc w:val="right"/>
      </w:pPr>
      <w:rPr>
        <w:rFonts w:eastAsia="Times New Roman" w:hAnsi="Times New Roman" w:ascii="Times New Roman" w:hint="default"/>
        <w:color w:val="444449"/>
        <w:w w:val="109"/>
        <w:sz w:val="25"/>
        <w:szCs w:val="25"/>
      </w:rPr>
    </w:lvl>
    <w:lvl w:tplc="FDAEBCA0" w:ilvl="1">
      <w:start w:val="1"/>
      <w:numFmt w:val="bullet"/>
      <w:lvlText w:val="•"/>
      <w:lvlJc w:val="left"/>
      <w:pPr>
        <w:ind w:hanging="309" w:left="3022"/>
      </w:pPr>
      <w:rPr>
        <w:rFonts w:hint="default"/>
      </w:rPr>
    </w:lvl>
    <w:lvl w:tplc="C1A8E256" w:ilvl="2">
      <w:start w:val="1"/>
      <w:numFmt w:val="bullet"/>
      <w:lvlText w:val="•"/>
      <w:lvlJc w:val="left"/>
      <w:pPr>
        <w:ind w:hanging="309" w:left="4009"/>
      </w:pPr>
      <w:rPr>
        <w:rFonts w:hint="default"/>
      </w:rPr>
    </w:lvl>
    <w:lvl w:tplc="91F4C800" w:ilvl="3">
      <w:start w:val="1"/>
      <w:numFmt w:val="bullet"/>
      <w:lvlText w:val="•"/>
      <w:lvlJc w:val="left"/>
      <w:pPr>
        <w:ind w:hanging="309" w:left="4995"/>
      </w:pPr>
      <w:rPr>
        <w:rFonts w:hint="default"/>
      </w:rPr>
    </w:lvl>
    <w:lvl w:tplc="4A9C90BC" w:ilvl="4">
      <w:start w:val="1"/>
      <w:numFmt w:val="bullet"/>
      <w:lvlText w:val="•"/>
      <w:lvlJc w:val="left"/>
      <w:pPr>
        <w:ind w:hanging="309" w:left="5981"/>
      </w:pPr>
      <w:rPr>
        <w:rFonts w:hint="default"/>
      </w:rPr>
    </w:lvl>
    <w:lvl w:tplc="19F4FADC" w:ilvl="5">
      <w:start w:val="1"/>
      <w:numFmt w:val="bullet"/>
      <w:lvlText w:val="•"/>
      <w:lvlJc w:val="left"/>
      <w:pPr>
        <w:ind w:hanging="309" w:left="6968"/>
      </w:pPr>
      <w:rPr>
        <w:rFonts w:hint="default"/>
      </w:rPr>
    </w:lvl>
    <w:lvl w:tplc="5D9C7C04" w:ilvl="6">
      <w:start w:val="1"/>
      <w:numFmt w:val="bullet"/>
      <w:lvlText w:val="•"/>
      <w:lvlJc w:val="left"/>
      <w:pPr>
        <w:ind w:hanging="309" w:left="7954"/>
      </w:pPr>
      <w:rPr>
        <w:rFonts w:hint="default"/>
      </w:rPr>
    </w:lvl>
    <w:lvl w:tplc="475AB4A2" w:ilvl="7">
      <w:start w:val="1"/>
      <w:numFmt w:val="bullet"/>
      <w:lvlText w:val="•"/>
      <w:lvlJc w:val="left"/>
      <w:pPr>
        <w:ind w:hanging="309" w:left="8940"/>
      </w:pPr>
      <w:rPr>
        <w:rFonts w:hint="default"/>
      </w:rPr>
    </w:lvl>
    <w:lvl w:tplc="1842ED82" w:ilvl="8">
      <w:start w:val="1"/>
      <w:numFmt w:val="bullet"/>
      <w:lvlText w:val="•"/>
      <w:lvlJc w:val="left"/>
      <w:pPr>
        <w:ind w:hanging="309" w:left="9927"/>
      </w:pPr>
      <w:rPr>
        <w:rFonts w:hint="default"/>
      </w:rPr>
    </w:lvl>
  </w:abstractNum>
  <w:abstractNum w:abstractNumId="8">
    <w:nsid w:val="79BA39D2"/>
    <w:multiLevelType w:val="hybridMultilevel"/>
    <w:tmpl w:val="19006738"/>
    <w:lvl w:tplc="29982AA0" w:ilvl="0">
      <w:start w:val="1"/>
      <w:numFmt w:val="decimal"/>
      <w:lvlText w:val="%1."/>
      <w:lvlJc w:val="left"/>
      <w:pPr>
        <w:ind w:hanging="299" w:left="1593"/>
        <w:jc w:val="right"/>
      </w:pPr>
      <w:rPr>
        <w:rFonts w:eastAsia="Times New Roman" w:hAnsi="Times New Roman" w:ascii="Times New Roman" w:hint="default"/>
        <w:color w:val="2A2A2A"/>
        <w:w w:val="111"/>
        <w:sz w:val="25"/>
        <w:szCs w:val="25"/>
      </w:rPr>
    </w:lvl>
    <w:lvl w:tplc="9348DCD2" w:ilvl="1">
      <w:start w:val="1"/>
      <w:numFmt w:val="bullet"/>
      <w:lvlText w:val="•"/>
      <w:lvlJc w:val="left"/>
      <w:pPr>
        <w:ind w:hanging="299" w:left="2420"/>
      </w:pPr>
      <w:rPr>
        <w:rFonts w:hint="default"/>
      </w:rPr>
    </w:lvl>
    <w:lvl w:tplc="1982EAD2" w:ilvl="2">
      <w:start w:val="1"/>
      <w:numFmt w:val="bullet"/>
      <w:lvlText w:val="•"/>
      <w:lvlJc w:val="left"/>
      <w:pPr>
        <w:ind w:hanging="299" w:left="3247"/>
      </w:pPr>
      <w:rPr>
        <w:rFonts w:hint="default"/>
      </w:rPr>
    </w:lvl>
    <w:lvl w:tplc="101C5202" w:ilvl="3">
      <w:start w:val="1"/>
      <w:numFmt w:val="bullet"/>
      <w:lvlText w:val="•"/>
      <w:lvlJc w:val="left"/>
      <w:pPr>
        <w:ind w:hanging="299" w:left="4073"/>
      </w:pPr>
      <w:rPr>
        <w:rFonts w:hint="default"/>
      </w:rPr>
    </w:lvl>
    <w:lvl w:tplc="8780D844" w:ilvl="4">
      <w:start w:val="1"/>
      <w:numFmt w:val="bullet"/>
      <w:lvlText w:val="•"/>
      <w:lvlJc w:val="left"/>
      <w:pPr>
        <w:ind w:hanging="299" w:left="4900"/>
      </w:pPr>
      <w:rPr>
        <w:rFonts w:hint="default"/>
      </w:rPr>
    </w:lvl>
    <w:lvl w:tplc="37AE7A56" w:ilvl="5">
      <w:start w:val="1"/>
      <w:numFmt w:val="bullet"/>
      <w:lvlText w:val="•"/>
      <w:lvlJc w:val="left"/>
      <w:pPr>
        <w:ind w:hanging="299" w:left="5726"/>
      </w:pPr>
      <w:rPr>
        <w:rFonts w:hint="default"/>
      </w:rPr>
    </w:lvl>
    <w:lvl w:tplc="D2E4F9A0" w:ilvl="6">
      <w:start w:val="1"/>
      <w:numFmt w:val="bullet"/>
      <w:lvlText w:val="•"/>
      <w:lvlJc w:val="left"/>
      <w:pPr>
        <w:ind w:hanging="299" w:left="6553"/>
      </w:pPr>
      <w:rPr>
        <w:rFonts w:hint="default"/>
      </w:rPr>
    </w:lvl>
    <w:lvl w:tplc="FB92B6E2" w:ilvl="7">
      <w:start w:val="1"/>
      <w:numFmt w:val="bullet"/>
      <w:lvlText w:val="•"/>
      <w:lvlJc w:val="left"/>
      <w:pPr>
        <w:ind w:hanging="299" w:left="7380"/>
      </w:pPr>
      <w:rPr>
        <w:rFonts w:hint="default"/>
      </w:rPr>
    </w:lvl>
    <w:lvl w:tplc="6BD8BE98" w:ilvl="8">
      <w:start w:val="1"/>
      <w:numFmt w:val="bullet"/>
      <w:lvlText w:val="•"/>
      <w:lvlJc w:val="left"/>
      <w:pPr>
        <w:ind w:hanging="299" w:left="8206"/>
      </w:pPr>
      <w:rPr>
        <w:rFonts w:hint="default"/>
      </w:rPr>
    </w:lvl>
  </w:abstractNum>
  <w:num w:numId="1">
    <w:abstractNumId w:val="6"/>
  </w:num>
  <w:num w:numId="2">
    <w:abstractNumId w:val="1"/>
  </w:num>
  <w:num w:numId="3">
    <w:abstractNumId w:val="4"/>
  </w:num>
  <w:num w:numId="4">
    <w:abstractNumId w:val="7"/>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2881"/>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12B9"/>
    <w:rsid w:val="00062BEB"/>
    <w:rsid w:val="00065DDC"/>
    <w:rsid w:val="000667E0"/>
    <w:rsid w:val="00071632"/>
    <w:rsid w:val="00072D1D"/>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0578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4D01"/>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5B03"/>
    <w:rsid w:val="00220DF6"/>
    <w:rsid w:val="00220F12"/>
    <w:rsid w:val="0022146A"/>
    <w:rsid w:val="00231EEA"/>
    <w:rsid w:val="00233F3B"/>
    <w:rsid w:val="00233F55"/>
    <w:rsid w:val="00237017"/>
    <w:rsid w:val="002400CC"/>
    <w:rsid w:val="002413EA"/>
    <w:rsid w:val="0024580E"/>
    <w:rsid w:val="00245C82"/>
    <w:rsid w:val="0025187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5880"/>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0787"/>
    <w:rsid w:val="003811F3"/>
    <w:rsid w:val="00382B22"/>
    <w:rsid w:val="00384436"/>
    <w:rsid w:val="0038526D"/>
    <w:rsid w:val="0038734F"/>
    <w:rsid w:val="0039202E"/>
    <w:rsid w:val="003931AD"/>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3C0B"/>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139C"/>
    <w:rsid w:val="004331DE"/>
    <w:rsid w:val="00435E5D"/>
    <w:rsid w:val="00446CC0"/>
    <w:rsid w:val="00447166"/>
    <w:rsid w:val="0045019F"/>
    <w:rsid w:val="00450A26"/>
    <w:rsid w:val="0045278D"/>
    <w:rsid w:val="00452FC7"/>
    <w:rsid w:val="0045382F"/>
    <w:rsid w:val="00457E1D"/>
    <w:rsid w:val="00460578"/>
    <w:rsid w:val="00460A25"/>
    <w:rsid w:val="00464D53"/>
    <w:rsid w:val="0046542B"/>
    <w:rsid w:val="00466005"/>
    <w:rsid w:val="00470021"/>
    <w:rsid w:val="004708DD"/>
    <w:rsid w:val="00470C90"/>
    <w:rsid w:val="00470F5E"/>
    <w:rsid w:val="00472A07"/>
    <w:rsid w:val="00475C3A"/>
    <w:rsid w:val="0047669C"/>
    <w:rsid w:val="00480A62"/>
    <w:rsid w:val="0048164C"/>
    <w:rsid w:val="00482BB6"/>
    <w:rsid w:val="004867B9"/>
    <w:rsid w:val="00490A90"/>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3F3"/>
    <w:rsid w:val="00547D42"/>
    <w:rsid w:val="00550438"/>
    <w:rsid w:val="00552D3A"/>
    <w:rsid w:val="00561B90"/>
    <w:rsid w:val="005642E1"/>
    <w:rsid w:val="00565727"/>
    <w:rsid w:val="00565A63"/>
    <w:rsid w:val="0056604C"/>
    <w:rsid w:val="00567099"/>
    <w:rsid w:val="0057138F"/>
    <w:rsid w:val="0057147A"/>
    <w:rsid w:val="00574651"/>
    <w:rsid w:val="00577075"/>
    <w:rsid w:val="0057772F"/>
    <w:rsid w:val="00585728"/>
    <w:rsid w:val="00585C0C"/>
    <w:rsid w:val="00586ED6"/>
    <w:rsid w:val="005900C9"/>
    <w:rsid w:val="00594568"/>
    <w:rsid w:val="00595A31"/>
    <w:rsid w:val="005964C6"/>
    <w:rsid w:val="005A58A0"/>
    <w:rsid w:val="005B038C"/>
    <w:rsid w:val="005B0885"/>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1C97"/>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888"/>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2671"/>
    <w:rsid w:val="006B373E"/>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1D79"/>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2077"/>
    <w:rsid w:val="007D3594"/>
    <w:rsid w:val="007D3F7C"/>
    <w:rsid w:val="007D4A6B"/>
    <w:rsid w:val="007D5FD8"/>
    <w:rsid w:val="007D61EB"/>
    <w:rsid w:val="007E0B16"/>
    <w:rsid w:val="007E24FD"/>
    <w:rsid w:val="007E3B94"/>
    <w:rsid w:val="007E4AE6"/>
    <w:rsid w:val="007E6407"/>
    <w:rsid w:val="007F06B1"/>
    <w:rsid w:val="007F10EC"/>
    <w:rsid w:val="007F21C5"/>
    <w:rsid w:val="007F4A55"/>
    <w:rsid w:val="007F4B62"/>
    <w:rsid w:val="007F5758"/>
    <w:rsid w:val="007F6D60"/>
    <w:rsid w:val="007F712F"/>
    <w:rsid w:val="008013CE"/>
    <w:rsid w:val="00801882"/>
    <w:rsid w:val="00801DD3"/>
    <w:rsid w:val="00804FDF"/>
    <w:rsid w:val="008065B5"/>
    <w:rsid w:val="0081008F"/>
    <w:rsid w:val="00814D10"/>
    <w:rsid w:val="00815596"/>
    <w:rsid w:val="00815B34"/>
    <w:rsid w:val="008161DA"/>
    <w:rsid w:val="0081746E"/>
    <w:rsid w:val="00830817"/>
    <w:rsid w:val="00833762"/>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4607"/>
    <w:rsid w:val="0086534E"/>
    <w:rsid w:val="008654B5"/>
    <w:rsid w:val="00866DAB"/>
    <w:rsid w:val="0087199F"/>
    <w:rsid w:val="008737FD"/>
    <w:rsid w:val="00873925"/>
    <w:rsid w:val="00876E51"/>
    <w:rsid w:val="008802C7"/>
    <w:rsid w:val="00882D0B"/>
    <w:rsid w:val="0088592C"/>
    <w:rsid w:val="00886A35"/>
    <w:rsid w:val="008876F7"/>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4D0C"/>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035DB"/>
    <w:rsid w:val="009115B8"/>
    <w:rsid w:val="00914EAA"/>
    <w:rsid w:val="00916C4F"/>
    <w:rsid w:val="009218DD"/>
    <w:rsid w:val="00921D5C"/>
    <w:rsid w:val="009222FB"/>
    <w:rsid w:val="00924E4A"/>
    <w:rsid w:val="009267E0"/>
    <w:rsid w:val="00927A86"/>
    <w:rsid w:val="009306EA"/>
    <w:rsid w:val="009333FE"/>
    <w:rsid w:val="00933500"/>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2EFC"/>
    <w:rsid w:val="00984F38"/>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671E"/>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50B8"/>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4F7"/>
    <w:rsid w:val="00A7380F"/>
    <w:rsid w:val="00A73FAB"/>
    <w:rsid w:val="00A764D2"/>
    <w:rsid w:val="00A76DE3"/>
    <w:rsid w:val="00A775FF"/>
    <w:rsid w:val="00A81FE5"/>
    <w:rsid w:val="00A82A3F"/>
    <w:rsid w:val="00A84A93"/>
    <w:rsid w:val="00A85711"/>
    <w:rsid w:val="00A861AB"/>
    <w:rsid w:val="00A864E1"/>
    <w:rsid w:val="00A87061"/>
    <w:rsid w:val="00A87123"/>
    <w:rsid w:val="00A915E3"/>
    <w:rsid w:val="00A9284A"/>
    <w:rsid w:val="00A93FF8"/>
    <w:rsid w:val="00A94650"/>
    <w:rsid w:val="00AA0BF4"/>
    <w:rsid w:val="00AA243B"/>
    <w:rsid w:val="00AA29CA"/>
    <w:rsid w:val="00AA5209"/>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3F59"/>
    <w:rsid w:val="00B771FB"/>
    <w:rsid w:val="00B82A44"/>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E5B"/>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543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01A"/>
    <w:rsid w:val="00CC5629"/>
    <w:rsid w:val="00CD032A"/>
    <w:rsid w:val="00CD0DCD"/>
    <w:rsid w:val="00CD1842"/>
    <w:rsid w:val="00CD1E3A"/>
    <w:rsid w:val="00CE6D18"/>
    <w:rsid w:val="00CF269C"/>
    <w:rsid w:val="00CF3909"/>
    <w:rsid w:val="00CF47A5"/>
    <w:rsid w:val="00CF47FA"/>
    <w:rsid w:val="00CF5D90"/>
    <w:rsid w:val="00CF645A"/>
    <w:rsid w:val="00CF6AC4"/>
    <w:rsid w:val="00CF70E8"/>
    <w:rsid w:val="00D04B37"/>
    <w:rsid w:val="00D06381"/>
    <w:rsid w:val="00D06891"/>
    <w:rsid w:val="00D06E51"/>
    <w:rsid w:val="00D0763E"/>
    <w:rsid w:val="00D11531"/>
    <w:rsid w:val="00D117F4"/>
    <w:rsid w:val="00D13A06"/>
    <w:rsid w:val="00D146B0"/>
    <w:rsid w:val="00D15729"/>
    <w:rsid w:val="00D1610A"/>
    <w:rsid w:val="00D2252D"/>
    <w:rsid w:val="00D22C61"/>
    <w:rsid w:val="00D2340E"/>
    <w:rsid w:val="00D248E3"/>
    <w:rsid w:val="00D24DF5"/>
    <w:rsid w:val="00D25AF6"/>
    <w:rsid w:val="00D276D4"/>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6D90"/>
    <w:rsid w:val="00D67197"/>
    <w:rsid w:val="00D7029F"/>
    <w:rsid w:val="00D73F28"/>
    <w:rsid w:val="00D74A50"/>
    <w:rsid w:val="00D76A71"/>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17C"/>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5738"/>
    <w:rsid w:val="00E46D00"/>
    <w:rsid w:val="00E509F1"/>
    <w:rsid w:val="00E5273B"/>
    <w:rsid w:val="00E56661"/>
    <w:rsid w:val="00E571FD"/>
    <w:rsid w:val="00E5721F"/>
    <w:rsid w:val="00E57E8B"/>
    <w:rsid w:val="00E646AD"/>
    <w:rsid w:val="00E70AE7"/>
    <w:rsid w:val="00E7187B"/>
    <w:rsid w:val="00E7595F"/>
    <w:rsid w:val="00E76F4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890"/>
    <w:rsid w:val="00EE7C2E"/>
    <w:rsid w:val="00EF0D0D"/>
    <w:rsid w:val="00EF1056"/>
    <w:rsid w:val="00EF174E"/>
    <w:rsid w:val="00EF321C"/>
    <w:rsid w:val="00EF3946"/>
    <w:rsid w:val="00EF61C2"/>
    <w:rsid w:val="00EF7E39"/>
    <w:rsid w:val="00F017FC"/>
    <w:rsid w:val="00F1001A"/>
    <w:rsid w:val="00F100A7"/>
    <w:rsid w:val="00F15D7D"/>
    <w:rsid w:val="00F20144"/>
    <w:rsid w:val="00F21ED8"/>
    <w:rsid w:val="00F21F3C"/>
    <w:rsid w:val="00F230B2"/>
    <w:rsid w:val="00F32413"/>
    <w:rsid w:val="00F34361"/>
    <w:rsid w:val="00F3436A"/>
    <w:rsid w:val="00F347F4"/>
    <w:rsid w:val="00F362A1"/>
    <w:rsid w:val="00F372F8"/>
    <w:rsid w:val="00F41E52"/>
    <w:rsid w:val="00F41F62"/>
    <w:rsid w:val="00F4421D"/>
    <w:rsid w:val="00F45006"/>
    <w:rsid w:val="00F476F1"/>
    <w:rsid w:val="00F47F53"/>
    <w:rsid w:val="00F51B87"/>
    <w:rsid w:val="00F529C9"/>
    <w:rsid w:val="00F53677"/>
    <w:rsid w:val="00F557DE"/>
    <w:rsid w:val="00F57E6A"/>
    <w:rsid w:val="00F62042"/>
    <w:rsid w:val="00F62133"/>
    <w:rsid w:val="00F623EE"/>
    <w:rsid w:val="00F64B25"/>
    <w:rsid w:val="00F66028"/>
    <w:rsid w:val="00F66658"/>
    <w:rsid w:val="00F70302"/>
    <w:rsid w:val="00F717C0"/>
    <w:rsid w:val="00F71A42"/>
    <w:rsid w:val="00F746B0"/>
    <w:rsid w:val="00F75454"/>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1"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uiPriority="1" w:name="Body Text"/>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1"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styleId="Naslov1" w:type="paragraph">
    <w:name w:val="heading 1"/>
    <w:basedOn w:val="Normal"/>
    <w:link w:val="Naslov1Char"/>
    <w:uiPriority w:val="1"/>
    <w:qFormat/>
    <w:rsid w:val="00464D53"/>
    <w:pPr>
      <w:widowControl w:val="false"/>
      <w:ind w:left="144"/>
      <w:outlineLvl w:val="0"/>
    </w:pPr>
    <w:rPr>
      <w:sz w:val="26"/>
      <w:szCs w:val="2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uiPriority w:val="1"/>
    <w:rsid w:val="00464D53"/>
    <w:rPr>
      <w:sz w:val="26"/>
      <w:szCs w:val="26"/>
      <w:lang w:eastAsia="en-US" w:val="en-US"/>
    </w:rPr>
  </w:style>
  <w:style w:styleId="Tijeloteksta" w:type="paragraph">
    <w:name w:val="Body Text"/>
    <w:basedOn w:val="Normal"/>
    <w:link w:val="TijelotekstaChar"/>
    <w:uiPriority w:val="1"/>
    <w:qFormat/>
    <w:rsid w:val="00464D53"/>
    <w:pPr>
      <w:widowControl w:val="false"/>
      <w:ind w:left="1243"/>
    </w:pPr>
    <w:rPr>
      <w:sz w:val="25"/>
      <w:szCs w:val="25"/>
      <w:lang w:eastAsia="en-US" w:val="en-US"/>
    </w:rPr>
  </w:style>
  <w:style w:customStyle="true" w:styleId="TijelotekstaChar" w:type="character">
    <w:name w:val="Tijelo teksta Char"/>
    <w:link w:val="Tijeloteksta"/>
    <w:uiPriority w:val="1"/>
    <w:rsid w:val="00464D53"/>
    <w:rPr>
      <w:sz w:val="25"/>
      <w:szCs w:val="25"/>
      <w:lang w:eastAsia="en-US" w:val="en-US"/>
    </w:rPr>
  </w:style>
  <w:style w:styleId="Odlomakpopisa" w:type="paragraph">
    <w:name w:val="List Paragraph"/>
    <w:basedOn w:val="Normal"/>
    <w:uiPriority w:val="1"/>
    <w:qFormat/>
    <w:rsid w:val="00464D53"/>
    <w:pPr>
      <w:widowControl w:val="false"/>
    </w:pPr>
    <w:rPr>
      <w:rFonts w:eastAsia="Calibri" w:hAnsi="Calibri" w:ascii="Calibri"/>
      <w:sz w:val="22"/>
      <w:szCs w:val="22"/>
      <w:lang w:eastAsia="en-US" w:val="en-US"/>
    </w:rPr>
  </w:style>
  <w:style w:customStyle="true" w:styleId="TableParagraph" w:type="paragraph">
    <w:name w:val="Table Paragraph"/>
    <w:basedOn w:val="Normal"/>
    <w:uiPriority w:val="1"/>
    <w:qFormat/>
    <w:rsid w:val="00464D53"/>
    <w:pPr>
      <w:widowControl w:val="false"/>
    </w:pPr>
    <w:rPr>
      <w:rFonts w:eastAsia="Calibri" w:hAnsi="Calibri" w:ascii="Calibri"/>
      <w:sz w:val="22"/>
      <w:szCs w:val="22"/>
      <w:lang w:eastAsia="en-US" w:val="en-US"/>
    </w:rPr>
  </w:style>
  <w:style w:styleId="Tekstbalonia" w:type="paragraph">
    <w:name w:val="Balloon Text"/>
    <w:basedOn w:val="Normal"/>
    <w:link w:val="TekstbaloniaChar"/>
    <w:uiPriority w:val="99"/>
    <w:unhideWhenUsed/>
    <w:rsid w:val="00464D53"/>
    <w:pPr>
      <w:widowControl w:val="false"/>
    </w:pPr>
    <w:rPr>
      <w:rFonts w:cs="Tahoma" w:eastAsia="Calibri" w:hAnsi="Tahoma" w:ascii="Tahoma"/>
      <w:sz w:val="16"/>
      <w:szCs w:val="16"/>
      <w:lang w:eastAsia="en-US" w:val="en-US"/>
    </w:rPr>
  </w:style>
  <w:style w:customStyle="true" w:styleId="TekstbaloniaChar" w:type="character">
    <w:name w:val="Tekst balončića Char"/>
    <w:link w:val="Tekstbalonia"/>
    <w:uiPriority w:val="99"/>
    <w:rsid w:val="00464D53"/>
    <w:rPr>
      <w:rFonts w:cs="Tahoma" w:eastAsia="Calibri" w:hAnsi="Tahoma" w:ascii="Tahoma"/>
      <w:sz w:val="16"/>
      <w:szCs w:val="16"/>
      <w:lang w:eastAsia="en-US" w:val="en-US"/>
    </w:rPr>
  </w:style>
  <w:style w:customStyle="true" w:styleId="TableNormal" w:type="table">
    <w:name w:val="Table Normal"/>
    <w:uiPriority w:val="2"/>
    <w:semiHidden/>
    <w:unhideWhenUsed/>
    <w:qFormat/>
    <w:rsid w:val="00194D01"/>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styleId="Tekstrezerviranogmjesta" w:type="character">
    <w:name w:val="Placeholder Text"/>
    <w:basedOn w:val="Zadanifontodlomka"/>
    <w:uiPriority w:val="99"/>
    <w:semiHidden/>
    <w:rsid w:val="00C35435"/>
    <w:rPr>
      <w:color w:val="808080"/>
      <w:bdr w:space="0" w:sz="0" w:color="auto" w:val="none"/>
      <w:shd w:fill="auto" w:color="auto" w:val="clear"/>
    </w:rPr>
  </w:style>
  <w:style w:customStyle="true" w:styleId="eSPISCCParagraphDefaultFont" w:type="character">
    <w:name w:val="eSPIS_CC_Paragraph Default Font"/>
    <w:basedOn w:val="Zadanifontodlomka"/>
    <w:rsid w:val="00C3543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3543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3543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3543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qFormat="1" w:uiPriority="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styleId="Naslov1" w:type="paragraph">
    <w:name w:val="heading 1"/>
    <w:basedOn w:val="Normal"/>
    <w:link w:val="Naslov1Char"/>
    <w:uiPriority w:val="1"/>
    <w:qFormat/>
    <w:rsid w:val="00464D53"/>
    <w:pPr>
      <w:widowControl w:val="0"/>
      <w:ind w:left="144"/>
      <w:outlineLvl w:val="0"/>
    </w:pPr>
    <w:rPr>
      <w:sz w:val="26"/>
      <w:szCs w:val="2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uiPriority w:val="1"/>
    <w:rsid w:val="00464D53"/>
    <w:rPr>
      <w:sz w:val="26"/>
      <w:szCs w:val="26"/>
      <w:lang w:eastAsia="en-US" w:val="en-US"/>
    </w:rPr>
  </w:style>
  <w:style w:styleId="Tijeloteksta" w:type="paragraph">
    <w:name w:val="Body Text"/>
    <w:basedOn w:val="Normal"/>
    <w:link w:val="TijelotekstaChar"/>
    <w:uiPriority w:val="1"/>
    <w:qFormat/>
    <w:rsid w:val="00464D53"/>
    <w:pPr>
      <w:widowControl w:val="0"/>
      <w:ind w:left="1243"/>
    </w:pPr>
    <w:rPr>
      <w:sz w:val="25"/>
      <w:szCs w:val="25"/>
      <w:lang w:eastAsia="en-US" w:val="en-US"/>
    </w:rPr>
  </w:style>
  <w:style w:customStyle="1" w:styleId="TijelotekstaChar" w:type="character">
    <w:name w:val="Tijelo teksta Char"/>
    <w:link w:val="Tijeloteksta"/>
    <w:uiPriority w:val="1"/>
    <w:rsid w:val="00464D53"/>
    <w:rPr>
      <w:sz w:val="25"/>
      <w:szCs w:val="25"/>
      <w:lang w:eastAsia="en-US" w:val="en-US"/>
    </w:rPr>
  </w:style>
  <w:style w:styleId="Odlomakpopisa" w:type="paragraph">
    <w:name w:val="List Paragraph"/>
    <w:basedOn w:val="Normal"/>
    <w:uiPriority w:val="1"/>
    <w:qFormat/>
    <w:rsid w:val="00464D53"/>
    <w:pPr>
      <w:widowControl w:val="0"/>
    </w:pPr>
    <w:rPr>
      <w:rFonts w:ascii="Calibri" w:eastAsia="Calibri" w:hAnsi="Calibri"/>
      <w:sz w:val="22"/>
      <w:szCs w:val="22"/>
      <w:lang w:eastAsia="en-US" w:val="en-US"/>
    </w:rPr>
  </w:style>
  <w:style w:customStyle="1" w:styleId="TableParagraph" w:type="paragraph">
    <w:name w:val="Table Paragraph"/>
    <w:basedOn w:val="Normal"/>
    <w:uiPriority w:val="1"/>
    <w:qFormat/>
    <w:rsid w:val="00464D53"/>
    <w:pPr>
      <w:widowControl w:val="0"/>
    </w:pPr>
    <w:rPr>
      <w:rFonts w:ascii="Calibri" w:eastAsia="Calibri" w:hAnsi="Calibri"/>
      <w:sz w:val="22"/>
      <w:szCs w:val="22"/>
      <w:lang w:eastAsia="en-US" w:val="en-US"/>
    </w:rPr>
  </w:style>
  <w:style w:styleId="Tekstbalonia" w:type="paragraph">
    <w:name w:val="Balloon Text"/>
    <w:basedOn w:val="Normal"/>
    <w:link w:val="TekstbaloniaChar"/>
    <w:uiPriority w:val="99"/>
    <w:unhideWhenUsed/>
    <w:rsid w:val="00464D53"/>
    <w:pPr>
      <w:widowControl w:val="0"/>
    </w:pPr>
    <w:rPr>
      <w:rFonts w:ascii="Tahoma" w:cs="Tahoma" w:eastAsia="Calibri" w:hAnsi="Tahoma"/>
      <w:sz w:val="16"/>
      <w:szCs w:val="16"/>
      <w:lang w:eastAsia="en-US" w:val="en-US"/>
    </w:rPr>
  </w:style>
  <w:style w:customStyle="1" w:styleId="TekstbaloniaChar" w:type="character">
    <w:name w:val="Tekst balončića Char"/>
    <w:link w:val="Tekstbalonia"/>
    <w:uiPriority w:val="99"/>
    <w:rsid w:val="00464D53"/>
    <w:rPr>
      <w:rFonts w:ascii="Tahoma" w:cs="Tahoma" w:eastAsia="Calibri" w:hAnsi="Tahoma"/>
      <w:sz w:val="16"/>
      <w:szCs w:val="16"/>
      <w:lang w:eastAsia="en-US" w:val="en-US"/>
    </w:rPr>
  </w:style>
  <w:style w:customStyle="1" w:styleId="TableNormal" w:type="table">
    <w:name w:val="Table Normal"/>
    <w:uiPriority w:val="2"/>
    <w:semiHidden/>
    <w:unhideWhenUsed/>
    <w:qFormat/>
    <w:rsid w:val="00194D01"/>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styleId="Tekstrezerviranogmjesta" w:type="character">
    <w:name w:val="Placeholder Text"/>
    <w:basedOn w:val="Zadanifontodlomka"/>
    <w:uiPriority w:val="99"/>
    <w:semiHidden/>
    <w:rsid w:val="00C35435"/>
    <w:rPr>
      <w:color w:val="808080"/>
      <w:bdr w:color="auto" w:space="0" w:sz="0" w:val="none"/>
      <w:shd w:color="auto" w:fill="auto" w:val="clear"/>
    </w:rPr>
  </w:style>
  <w:style w:customStyle="1" w:styleId="eSPISCCParagraphDefaultFont" w:type="character">
    <w:name w:val="eSPIS_CC_Paragraph Default Font"/>
    <w:basedOn w:val="Zadanifontodlomka"/>
    <w:rsid w:val="00C3543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3543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3543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3543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St-1083/2002-76</izvorni_sadrzaj>
    <derivirana_varijabla naziv="DomainObject.Oznaka_1">St-1083/2002-76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2002.</izvorni_sadrzaj>
    <derivirana_varijabla naziv="DomainObject.Predmet.DatumOsnivanja_1">27. prosinca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lipnja 2009.</izvorni_sadrzaj>
    <derivirana_varijabla naziv="DomainObject.Predmet.DatumRjesavanja_1">23. lipnja 2009.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15. svibnja 2009.</izvorni_sadrzaj>
    <derivirana_varijabla naziv="DomainObject.Predmet.DatumZatvaranja_1">15. svibnja 2009.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izvorni_sadrzaj>
    <derivirana_varijabla naziv="DomainObject.Predmet.Opis_1">MIGRIRANO IZ IN2 IN2 napomene: 2005-11-15 PREDMET Spis presigniran iz ref sutkinje Orlić-Zaninović u ref sutkinje Pavičić po naredbi 10 Su-80/05 od 10.11.05. IN2 napomene: 2007-02-20 PREDMET izviješće st.uprav. 19.02.07. IN2 napomene: 2007-07-18 PREDMET Spis presigniran temeljem 10 Su-30/07 u ref. suca Nine Radića IN2 napomene: 2009-04-24 PREDMET ogl.ploča od 06.03.2009. IN2 napomene: 2010-01-22 PREDMET Podnesak (OGS u ZG) od 21.01.2010. Povijest stečajnih upravitelja: 19.03.2003.- MLADEN JANIŠKA;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St-1083/2002</izvorni_sadrzaj>
    <derivirana_varijabla naziv="DomainObject.Predmet.OznakaBroj_1">St-1083/2002</derivirana_varijabla>
  </DomainObject.Predmet.OznakaBroj>
  <DomainObject.Predmet.OznakaBrojOptuznogAkta>
    <izvorni_sadrzaj/>
    <derivirana_varijabla naziv="DomainObject.Predmet.OznakaBrojOptuznogAkta_1"/>
  </DomainObject.Predmet.OznakaBrojOptuznogAkta>
  <DomainObject.Predmet.PredmetRijesio.Ime>
    <izvorni_sadrzaj>Nino</izvorni_sadrzaj>
    <derivirana_varijabla naziv="DomainObject.Predmet.PredmetRijesio.Ime_1">Nino</derivirana_varijabla>
  </DomainObject.Predmet.PredmetRijesio.Ime>
  <DomainObject.Predmet.PredmetRijesio.Oib>
    <izvorni_sadrzaj>35142434119</izvorni_sadrzaj>
    <derivirana_varijabla naziv="DomainObject.Predmet.PredmetRijesio.Oib_1">35142434119</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MONTMONTAŽA-PODRUŽNICA LIBIJA, projektiranje, proizvodnja, izgradnja i montaža objekata i postrojenja d.d. zastupanog po punomoćniku NENAD CETINJA</izvorni_sadrzaj>
    <derivirana_varijabla naziv="DomainObject.Predmet.ProtustrankaFormated_1">  Stečajna masa iza MONTMONTAŽA-PODRUŽNICA LIBIJA, projektiranje, proizvodnja, izgradnja i montaža objekata i postrojenja d.d. zastupanog po punomoćniku NENAD CETINJA</derivirana_varijabla>
  </DomainObject.Predmet.ProtustrankaFormated>
  <DomainObject.Predmet.ProtustrankaFormatedOIB>
    <izvorni_sadrzaj>  Stečajna masa iza MONTMONTAŽA-PODRUŽNICA LIBIJA, projektiranje, proizvodnja, izgradnja i montaža objekata i postrojenja d.d., OIB 33042431324 zastupanog po punomoćniku NENAD CETINJA</izvorni_sadrzaj>
    <derivirana_varijabla naziv="DomainObject.Predmet.ProtustrankaFormatedOIB_1">  Stečajna masa iza MONTMONTAŽA-PODRUŽNICA LIBIJA, projektiranje, proizvodnja, izgradnja i montaža objekata i postrojenja d.d., OIB 33042431324 zastupanog po punomoćniku NENAD CETINJA</derivirana_varijabla>
  </DomainObject.Predmet.ProtustrankaFormatedOIB>
  <DomainObject.Predmet.ProtustrankaFormatedWithAdress>
    <izvorni_sadrzaj> Stečajna masa iza MONTMONTAŽA-PODRUŽNICA LIBIJA, projektiranje, proizvodnja, izgradnja i montaža objekata i postrojenja d.d., Ribnjak 52, 10000 Zagreb zastupanog po punomoćniku NENAD CETINJA</izvorni_sadrzaj>
    <derivirana_varijabla naziv="DomainObject.Predmet.ProtustrankaFormatedWithAdress_1"> Stečajna masa iza MONTMONTAŽA-PODRUŽNICA LIBIJA, projektiranje, proizvodnja, izgradnja i montaža objekata i postrojenja d.d., Ribnjak 52, 10000 Zagreb zastupanog po punomoćniku NENAD CETINJA</derivirana_varijabla>
  </DomainObject.Predmet.ProtustrankaFormatedWithAdress>
  <DomainObject.Predmet.ProtustrankaFormatedWithAdressOIB>
    <izvorni_sadrzaj> Stečajna masa iza MONTMONTAŽA-PODRUŽNICA LIBIJA, projektiranje, proizvodnja, izgradnja i montaža objekata i postrojenja d.d., OIB 33042431324, Ribnjak 52, 10000 Zagreb zastupanog po punomoćniku NENAD CETINJA</izvorni_sadrzaj>
    <derivirana_varijabla naziv="DomainObject.Predmet.ProtustrankaFormatedWithAdressOIB_1"> Stečajna masa iza MONTMONTAŽA-PODRUŽNICA LIBIJA, projektiranje, proizvodnja, izgradnja i montaža objekata i postrojenja d.d., OIB 33042431324, Ribnjak 52, 10000 Zagreb zastupanog po punomoćniku NENAD CETINJA</derivirana_varijabla>
  </DomainObject.Predmet.ProtustrankaFormatedWithAdressOIB>
  <DomainObject.Predmet.ProtustrankaWithAdress>
    <izvorni_sadrzaj>Stečajna masa iza MONTMONTAŽA-PODRUŽNICA LIBIJA, projektiranje, proizvodnja, izgradnja i montaža objekata i postrojenja d.d. Ribnjak 52, 10000 Zagreb</izvorni_sadrzaj>
    <derivirana_varijabla naziv="DomainObject.Predmet.ProtustrankaWithAdress_1">Stečajna masa iza MONTMONTAŽA-PODRUŽNICA LIBIJA, projektiranje, proizvodnja, izgradnja i montaža objekata i postrojenja d.d. Ribnjak 52, 10000 Zagreb</derivirana_varijabla>
  </DomainObject.Predmet.ProtustrankaWithAdress>
  <DomainObject.Predmet.ProtustrankaWithAdressOIB>
    <izvorni_sadrzaj>Stečajna masa iza MONTMONTAŽA-PODRUŽNICA LIBIJA, projektiranje, proizvodnja, izgradnja i montaža objekata i postrojenja d.d., OIB 33042431324, Ribnjak 52, 10000 Zagreb</izvorni_sadrzaj>
    <derivirana_varijabla naziv="DomainObject.Predmet.ProtustrankaWithAdressOIB_1">Stečajna masa iza MONTMONTAŽA-PODRUŽNICA LIBIJA, projektiranje, proizvodnja, izgradnja i montaža objekata i postrojenja d.d., OIB 33042431324, Ribnjak 52, 10000 Zagreb</derivirana_varijabla>
  </DomainObject.Predmet.ProtustrankaWithAdressOIB>
  <DomainObject.Predmet.ProtustrankaNazivFormated>
    <izvorni_sadrzaj>Stečajna masa iza MONTMONTAŽA-PODRUŽNICA LIBIJA, projektiranje, proizvodnja, izgradnja i montaža objekata i postrojenja d.d.</izvorni_sadrzaj>
    <derivirana_varijabla naziv="DomainObject.Predmet.ProtustrankaNazivFormated_1">Stečajna masa iza MONTMONTAŽA-PODRUŽNICA LIBIJA, projektiranje, proizvodnja, izgradnja i montaža objekata i postrojenja d.d.</derivirana_varijabla>
  </DomainObject.Predmet.ProtustrankaNazivFormated>
  <DomainObject.Predmet.ProtustrankaNazivFormatedOIB>
    <izvorni_sadrzaj>Stečajna masa iza MONTMONTAŽA-PODRUŽNICA LIBIJA, projektiranje, proizvodnja, izgradnja i montaža objekata i postrojenja d.d., OIB 33042431324</izvorni_sadrzaj>
    <derivirana_varijabla naziv="DomainObject.Predmet.ProtustrankaNazivFormatedOIB_1">Stečajna masa iza MONTMONTAŽA-PODRUŽNICA LIBIJA, projektiranje, proizvodnja, izgradnja i montaža objekata i postrojenja d.d., OIB 33042431324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HORVAT / - NADA HORVAT; MONTMONTAŽA dioničko društvo za inženjering i izgradnju</izvorni_sadrzaj>
    <derivirana_varijabla naziv="DomainObject.Predmet.StrankaFormated_1">  NADA HORVAT / - NADA HORVAT; MONTMONTAŽA dioničko društvo za inženjering i izgradnju</derivirana_varijabla>
  </DomainObject.Predmet.StrankaFormated>
  <DomainObject.Predmet.StrankaFormatedOIB>
    <izvorni_sadrzaj>  NADA HORVAT / - NADA HORVAT; MONTMONTAŽA dioničko društvo za inženjering i izgradnju, OIB 48696032271</izvorni_sadrzaj>
    <derivirana_varijabla naziv="DomainObject.Predmet.StrankaFormatedOIB_1">  NADA HORVAT / - NADA HORVAT; MONTMONTAŽA dioničko društvo za inženjering i izgradnju, OIB 48696032271</derivirana_varijabla>
  </DomainObject.Predmet.StrankaFormatedOIB>
  <DomainObject.Predmet.StrankaFormatedWithAdress>
    <izvorni_sadrzaj> NADA HORVAT / - NADA HORVAT, S.LJUBIĆA VOJVODE 26, 10000 Zagreb; MONTMONTAŽA dioničko društvo za inženjering i izgradnju, Rakitnica 2, 10000 Zagreb</izvorni_sadrzaj>
    <derivirana_varijabla naziv="DomainObject.Predmet.StrankaFormatedWithAdress_1"> NADA HORVAT / - NADA HORVAT, S.LJUBIĆA VOJVODE 26, 10000 Zagreb; MONTMONTAŽA dioničko društvo za inženjering i izgradnju, Rakitnica 2, 10000 Zagreb</derivirana_varijabla>
  </DomainObject.Predmet.StrankaFormatedWithAdress>
  <DomainObject.Predmet.StrankaFormatedWithAdressOIB>
    <izvorni_sadrzaj> NADA HORVAT / - NADA HORVAT, S.LJUBIĆA VOJVODE 26, 10000 Zagreb; MONTMONTAŽA dioničko društvo za inženjering i izgradnju, OIB 48696032271, Rakitnica 2, 10000 Zagreb</izvorni_sadrzaj>
    <derivirana_varijabla naziv="DomainObject.Predmet.StrankaFormatedWithAdressOIB_1"> NADA HORVAT / - NADA HORVAT, S.LJUBIĆA VOJVODE 26, 10000 Zagreb; MONTMONTAŽA dioničko društvo za inženjering i izgradnju, OIB 48696032271, Rakitnica 2, 10000 Zagreb</derivirana_varijabla>
  </DomainObject.Predmet.StrankaFormatedWithAdressOIB>
  <DomainObject.Predmet.StrankaWithAdress>
    <izvorni_sadrzaj>NADA HORVAT / - NADA HORVAT S.LJUBIĆA VOJVODE 26,10000 Zagreb,MONTMONTAŽA dioničko društvo za inženjering i izgradnju Rakitnica 2,10000 Zagreb</izvorni_sadrzaj>
    <derivirana_varijabla naziv="DomainObject.Predmet.StrankaWithAdress_1">NADA HORVAT / - NADA HORVAT S.LJUBIĆA VOJVODE 26,10000 Zagreb,MONTMONTAŽA dioničko društvo za inženjering i izgradnju Rakitnica 2,10000 Zagreb</derivirana_varijabla>
  </DomainObject.Predmet.StrankaWithAdress>
  <DomainObject.Predmet.StrankaWithAdressOIB>
    <izvorni_sadrzaj>NADA HORVAT / - NADA HORVAT, S.LJUBIĆA VOJVODE 26,10000 Zagreb,MONTMONTAŽA dioničko društvo za inženjering i izgradnju, OIB 48696032271, Rakitnica 2,10000 Zagreb</izvorni_sadrzaj>
    <derivirana_varijabla naziv="DomainObject.Predmet.StrankaWithAdressOIB_1">NADA HORVAT / - NADA HORVAT, S.LJUBIĆA VOJVODE 26,10000 Zagreb,MONTMONTAŽA dioničko društvo za inženjering i izgradnju, OIB 48696032271, Rakitnica 2,10000 Zagreb</derivirana_varijabla>
  </DomainObject.Predmet.StrankaWithAdressOIB>
  <DomainObject.Predmet.StrankaNazivFormated>
    <izvorni_sadrzaj>NADA HORVAT / - NADA HORVAT,MONTMONTAŽA dioničko društvo za inženjering i izgradnju</izvorni_sadrzaj>
    <derivirana_varijabla naziv="DomainObject.Predmet.StrankaNazivFormated_1">NADA HORVAT / - NADA HORVAT,MONTMONTAŽA dioničko društvo za inženjering i izgradnju</derivirana_varijabla>
  </DomainObject.Predmet.StrankaNazivFormated>
  <DomainObject.Predmet.StrankaNazivFormatedOIB>
    <izvorni_sadrzaj>NADA HORVAT / - NADA HORVAT,MONTMONTAŽA dioničko društvo za inženjering i izgradnju, OIB 48696032271</izvorni_sadrzaj>
    <derivirana_varijabla naziv="DomainObject.Predmet.StrankaNazivFormatedOIB_1">NADA HORVAT / - NADA HORVAT,MONTMONTAŽA dioničko društvo za inženjering i izgradnju, OIB 48696032271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NADA HORVAT / - NADA HORVAT</item>
      <item>MONTMONTAŽA dioničko društvo za inženjering i izgradnju</item>
    </izvorni_sadrzaj>
    <derivirana_varijabla naziv="DomainObject.Predmet.StrankaListFormated_1">
      <item>NADA HORVAT / - NADA HORVAT</item>
      <item>MONTMONTAŽA dioničko društvo za inženjering i izgradnju</item>
    </derivirana_varijabla>
  </DomainObject.Predmet.StrankaListFormated>
  <DomainObject.Predmet.StrankaListFormatedOIB>
    <izvorni_sadrzaj>
      <item>NADA HORVAT / - NADA HORVAT</item>
      <item>MONTMONTAŽA dioničko društvo za inženjering i izgradnju, OIB 48696032271</item>
    </izvorni_sadrzaj>
    <derivirana_varijabla naziv="DomainObject.Predmet.StrankaListFormatedOIB_1">
      <item>NADA HORVAT / - NADA HORVAT</item>
      <item>MONTMONTAŽA dioničko društvo za inženjering i izgradnju, OIB 48696032271</item>
    </derivirana_varijabla>
  </DomainObject.Predmet.StrankaListFormatedOIB>
  <DomainObject.Predmet.StrankaListFormatedWithAdress>
    <izvorni_sadrzaj>
      <item>NADA HORVAT / - NADA HORVAT, S.LJUBIĆA VOJVODE 26, 10000 Zagreb</item>
      <item>MONTMONTAŽA dioničko društvo za inženjering i izgradnju, Rakitnica 2, 10000 Zagreb</item>
    </izvorni_sadrzaj>
    <derivirana_varijabla naziv="DomainObject.Predmet.StrankaListFormatedWithAdress_1">
      <item>NADA HORVAT / - NADA HORVAT, S.LJUBIĆA VOJVODE 26, 10000 Zagreb</item>
      <item>MONTMONTAŽA dioničko društvo za inženjering i izgradnju, Rakitnica 2, 10000 Zagreb</item>
    </derivirana_varijabla>
  </DomainObject.Predmet.StrankaListFormatedWithAdress>
  <DomainObject.Predmet.StrankaListFormatedWithAdressOIB>
    <izvorni_sadrzaj>
      <item>NADA HORVAT / - NADA HORVAT, S.LJUBIĆA VOJVODE 26, 10000 Zagreb</item>
      <item>MONTMONTAŽA dioničko društvo za inženjering i izgradnju, OIB 48696032271, Rakitnica 2, 10000 Zagreb</item>
    </izvorni_sadrzaj>
    <derivirana_varijabla naziv="DomainObject.Predmet.StrankaListFormatedWithAdressOIB_1">
      <item>NADA HORVAT / - NADA HORVAT, S.LJUBIĆA VOJVODE 26, 10000 Zagreb</item>
      <item>MONTMONTAŽA dioničko društvo za inženjering i izgradnju, OIB 48696032271, Rakitnica 2, 10000 Zagreb</item>
    </derivirana_varijabla>
  </DomainObject.Predmet.StrankaListFormatedWithAdressOIB>
  <DomainObject.Predmet.StrankaListNazivFormated>
    <izvorni_sadrzaj>
      <item>NADA HORVAT / - NADA HORVAT</item>
      <item>MONTMONTAŽA dioničko društvo za inženjering i izgradnju</item>
    </izvorni_sadrzaj>
    <derivirana_varijabla naziv="DomainObject.Predmet.StrankaListNazivFormated_1">
      <item>NADA HORVAT / - NADA HORVAT</item>
      <item>MONTMONTAŽA dioničko društvo za inženjering i izgradnju</item>
    </derivirana_varijabla>
  </DomainObject.Predmet.StrankaListNazivFormated>
  <DomainObject.Predmet.StrankaListNazivFormatedOIB>
    <izvorni_sadrzaj>
      <item>NADA HORVAT / - NADA HORVAT</item>
      <item>MONTMONTAŽA dioničko društvo za inženjering i izgradnju, OIB 48696032271</item>
    </izvorni_sadrzaj>
    <derivirana_varijabla naziv="DomainObject.Predmet.StrankaListNazivFormatedOIB_1">
      <item>NADA HORVAT / - NADA HORVAT</item>
      <item>MONTMONTAŽA dioničko društvo za inženjering i izgradnju, OIB 48696032271</item>
    </derivirana_varijabla>
  </DomainObject.Predmet.StrankaListNazivFormatedOIB>
  <DomainObject.Predmet.ProtuStrankaListFormated>
    <izvorni_sadrzaj>
      <item>Stečajna masa iza MONTMONTAŽA-PODRUŽNICA LIBIJA, projektiranje, proizvodnja, izgradnja i montaža objekata i postrojenja d.d. zastupanog po punomoćniku NENAD CETINJA</item>
    </izvorni_sadrzaj>
    <derivirana_varijabla naziv="DomainObject.Predmet.ProtuStrankaListFormated_1">
      <item>Stečajna masa iza MONTMONTAŽA-PODRUŽNICA LIBIJA, projektiranje, proizvodnja, izgradnja i montaža objekata i postrojenja d.d. zastupanog po punomoćniku NENAD CETINJA</item>
    </derivirana_varijabla>
  </DomainObject.Predmet.ProtuStrankaListFormated>
  <DomainObject.Predmet.ProtuStrankaListFormatedOIB>
    <izvorni_sadrzaj>
      <item>Stečajna masa iza MONTMONTAŽA-PODRUŽNICA LIBIJA, projektiranje, proizvodnja, izgradnja i montaža objekata i postrojenja d.d., OIB 33042431324 zastupanog po punomoćniku NENAD CETINJA</item>
    </izvorni_sadrzaj>
    <derivirana_varijabla naziv="DomainObject.Predmet.ProtuStrankaListFormatedOIB_1">
      <item>Stečajna masa iza MONTMONTAŽA-PODRUŽNICA LIBIJA, projektiranje, proizvodnja, izgradnja i montaža objekata i postrojenja d.d., OIB 33042431324 zastupanog po punomoćniku NENAD CETINJA</item>
    </derivirana_varijabla>
  </DomainObject.Predmet.ProtuStrankaListFormatedOIB>
  <DomainObject.Predmet.ProtuStrankaListFormatedWithAdress>
    <izvorni_sadrzaj>
      <item>Stečajna masa iza MONTMONTAŽA-PODRUŽNICA LIBIJA, projektiranje, proizvodnja, izgradnja i montaža objekata i postrojenja d.d., Ribnjak 52, 10000 Zagreb zastupanog po punomoćniku NENAD CETINJA</item>
    </izvorni_sadrzaj>
    <derivirana_varijabla naziv="DomainObject.Predmet.ProtuStrankaListFormatedWithAdress_1">
      <item>Stečajna masa iza MONTMONTAŽA-PODRUŽNICA LIBIJA, projektiranje, proizvodnja, izgradnja i montaža objekata i postrojenja d.d., Ribnjak 52, 10000 Zagreb zastupanog po punomoćniku NENAD CETINJA</item>
    </derivirana_varijabla>
  </DomainObject.Predmet.ProtuStrankaListFormatedWithAdress>
  <DomainObject.Predmet.ProtuStrankaListFormatedWithAdressOIB>
    <izvorni_sadrzaj>
      <item>Stečajna masa iza MONTMONTAŽA-PODRUŽNICA LIBIJA, projektiranje, proizvodnja, izgradnja i montaža objekata i postrojenja d.d., OIB 33042431324, Ribnjak 52, 10000 Zagreb zastupanog po punomoćniku NENAD CETINJA</item>
    </izvorni_sadrzaj>
    <derivirana_varijabla naziv="DomainObject.Predmet.ProtuStrankaListFormatedWithAdressOIB_1">
      <item>Stečajna masa iza MONTMONTAŽA-PODRUŽNICA LIBIJA, projektiranje, proizvodnja, izgradnja i montaža objekata i postrojenja d.d., OIB 33042431324, Ribnjak 52, 10000 Zagreb zastupanog po punomoćniku NENAD CETINJA</item>
    </derivirana_varijabla>
  </DomainObject.Predmet.ProtuStrankaListFormatedWithAdressOIB>
  <DomainObject.Predmet.ProtuStrankaListNazivFormated>
    <izvorni_sadrzaj>
      <item>Stečajna masa iza MONTMONTAŽA-PODRUŽNICA LIBIJA, projektiranje, proizvodnja, izgradnja i montaža objekata i postrojenja d.d.</item>
    </izvorni_sadrzaj>
    <derivirana_varijabla naziv="DomainObject.Predmet.ProtuStrankaListNazivFormated_1">
      <item>Stečajna masa iza MONTMONTAŽA-PODRUŽNICA LIBIJA, projektiranje, proizvodnja, izgradnja i montaža objekata i postrojenja d.d.</item>
    </derivirana_varijabla>
  </DomainObject.Predmet.ProtuStrankaListNazivFormated>
  <DomainObject.Predmet.ProtuStrankaListNazivFormatedOIB>
    <izvorni_sadrzaj>
      <item>Stečajna masa iza MONTMONTAŽA-PODRUŽNICA LIBIJA, projektiranje, proizvodnja, izgradnja i montaža objekata i postrojenja d.d., OIB 33042431324</item>
    </izvorni_sadrzaj>
    <derivirana_varijabla naziv="DomainObject.Predmet.ProtuStrankaListNazivFormatedOIB_1">
      <item>Stečajna masa iza MONTMONTAŽA-PODRUŽNICA LIBIJA, projektiranje, proizvodnja, izgradnja i montaža objekata i postrojenja d.d., OIB 33042431324</item>
    </derivirana_varijabla>
  </DomainObject.Predmet.ProtuStrankaListNazivFormatedOIB>
  <DomainObject.Predmet.OstaliListFormated>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_1">
      <item>OD GUGIĆ &amp; KOVAČIĆ</item>
      <item>NENAD CETINJA punomoćnik sudionika u postupku Stečajna masa iza MONTMONTAŽA-PODRUŽNICA LIBIJA, projektiranje, proizvodnja, izgradnja i montaža objekata i postrojenja d.d.</item>
    </derivirana_varijabla>
  </DomainObject.Predmet.OstaliListFormated>
  <DomainObject.Predmet.OstaliListFormatedOIB>
    <izvorni_sadrzaj>
      <item>OD GUGIĆ &amp; KOVAČIĆ</item>
      <item>NENAD CETINJA punomoćnik sudionika u postupku Stečajna masa iza MONTMONTAŽA-PODRUŽNICA LIBIJA, projektiranje, proizvodnja, izgradnja i montaža objekata i postrojenja d.d.</item>
    </izvorni_sadrzaj>
    <derivirana_varijabla naziv="DomainObject.Predmet.OstaliListFormatedOIB_1">
      <item>OD GUGIĆ &amp; KOVAČIĆ</item>
      <item>NENAD CETINJA punomoćnik sudionika u postupku Stečajna masa iza MONTMONTAŽA-PODRUŽNICA LIBIJA, projektiranje, proizvodnja, izgradnja i montaža objekata i postrojenja d.d.</item>
    </derivirana_varijabla>
  </DomainObject.Predmet.OstaliListFormatedOIB>
  <DomainObject.Predmet.OstaliListFormatedWithAdress>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
  <DomainObject.Predmet.OstaliListFormatedWithAdressOIB>
    <izvorni_sadrzaj>
      <item>OD GUGIĆ &amp; KOVAČIĆ, Radnička c. 52, 10000 Zagreb</item>
      <item>NENAD CETINJA, Horvaćanska 17a/7, 10000 Zagreb punomoćnik sudionika u postupku Stečajna masa iza MONTMONTAŽA-PODRUŽNICA LIBIJA, projektiranje, proizvodnja, izgradnja i montaža objekata i postrojenja d.d.</item>
    </izvorni_sadrzaj>
    <derivirana_varijabla naziv="DomainObject.Predmet.OstaliListFormatedWithAdressOIB_1">
      <item>OD GUGIĆ &amp; KOVAČIĆ, Radnička c. 52, 10000 Zagreb</item>
      <item>NENAD CETINJA, Horvaćanska 17a/7, 10000 Zagreb punomoćnik sudionika u postupku Stečajna masa iza MONTMONTAŽA-PODRUŽNICA LIBIJA, projektiranje, proizvodnja, izgradnja i montaža objekata i postrojenja d.d.</item>
    </derivirana_varijabla>
  </DomainObject.Predmet.OstaliListFormatedWithAdressOIB>
  <DomainObject.Predmet.OstaliListNazivFormated>
    <izvorni_sadrzaj>
      <item>OD GUGIĆ &amp; KOVAČIĆ</item>
      <item>NENAD CETINJA</item>
    </izvorni_sadrzaj>
    <derivirana_varijabla naziv="DomainObject.Predmet.OstaliListNazivFormated_1">
      <item>OD GUGIĆ &amp; KOVAČIĆ</item>
      <item>NENAD CETINJA</item>
    </derivirana_varijabla>
  </DomainObject.Predmet.OstaliListNazivFormated>
  <DomainObject.Predmet.OstaliListNazivFormatedOIB>
    <izvorni_sadrzaj>
      <item>OD GUGIĆ &amp; KOVAČIĆ</item>
      <item>NENAD CETINJA</item>
    </izvorni_sadrzaj>
    <derivirana_varijabla naziv="DomainObject.Predmet.OstaliListNazivFormatedOIB_1">
      <item>OD GUGIĆ &amp; KOVAČIĆ</item>
      <item>NENAD CETINJA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St-1083/2002-76</izvorni_sadrzaj>
    <derivirana_varijabla naziv="DomainObject.PoslovniBrojDokumenta_1">St-1083/2002-76</derivirana_varijabla>
  </DomainObject.PoslovniBrojDokumenta>
  <DomainObject.Predmet.StrankaIDrugi>
    <izvorni_sadrzaj>MONTMONTAŽA dioničko društvo za inženjering i izgradnju i dr.</izvorni_sadrzaj>
    <derivirana_varijabla naziv="DomainObject.Predmet.StrankaIDrugi_1">MONTMONTAŽA dioničko društvo za inženjering i izgradnju i dr.</derivirana_varijabla>
  </DomainObject.Predmet.StrankaIDrugi>
  <DomainObject.Predmet.ProtustrankaIDrugi>
    <izvorni_sadrzaj>Stečajna masa iza MONTMONTAŽA-PODRUŽNICA LIBIJA, projektiranje, proizvodnja, izgradnja i montaža objekata i postrojenja d.d.</izvorni_sadrzaj>
    <derivirana_varijabla naziv="DomainObject.Predmet.ProtustrankaIDrugi_1">Stečajna masa iza MONTMONTAŽA-PODRUŽNICA LIBIJA, projektiranje, proizvodnja, izgradnja i montaža objekata i postrojenja d.d.</derivirana_varijabla>
  </DomainObject.Predmet.ProtustrankaIDrugi>
  <DomainObject.Predmet.StrankaIDrugiAdressOIB>
    <izvorni_sadrzaj>MONTMONTAŽA dioničko društvo za inženjering i izgradnju, OIB 48696032271, Rakitnica 2, 10000 Zagreb i dr.</izvorni_sadrzaj>
    <derivirana_varijabla naziv="DomainObject.Predmet.StrankaIDrugiAdressOIB_1">MONTMONTAŽA dioničko društvo za inženjering i izgradnju, OIB 48696032271, Rakitnica 2, 10000 Zagreb i dr.</derivirana_varijabla>
  </DomainObject.Predmet.StrankaIDrugiAdressOIB>
  <DomainObject.Predmet.ProtustrankaIDrugiAdressOIB>
    <izvorni_sadrzaj>Stečajna masa iza MONTMONTAŽA-PODRUŽNICA LIBIJA, projektiranje, proizvodnja, izgradnja i montaža objekata i postrojenja d.d., OIB 33042431324, Ribnjak 52, 10000 Zagreb</izvorni_sadrzaj>
    <derivirana_varijabla naziv="DomainObject.Predmet.ProtustrankaIDrugiAdressOIB_1">Stečajna masa iza MONTMONTAŽA-PODRUŽNICA LIBIJA, projektiranje, proizvodnja, izgradnja i montaža objekata i postrojenja d.d., OIB 33042431324, Ribnjak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ožujka 2003.</izvorni_sadrzaj>
    <derivirana_varijabla naziv="DomainObject.Predmet.OdlukaRjesenje.DatumDonosenjaOdluke_1">19. ožujka 2003.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St-1083/2002-0</izvorni_sadrzaj>
    <derivirana_varijabla naziv="DomainObject.Predmet.OdlukaRjesenje.Oznaka_1">St-1083/2002-0</derivirana_varijabla>
  </DomainObject.Predmet.OdlukaRjesenje.Oznaka>
  <DomainObject.Predmet.SudioniciListNaziv>
    <izvorni_sadrzaj>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izvorni_sadrzaj>
    <derivirana_varijabla naziv="DomainObject.Predmet.SudioniciListNaziv_1">
      <item>NADA HORVAT / - NADA HORVAT</item>
      <item>Stečajna masa iza MONTMONTAŽA-PODRUŽNICA LIBIJA, projektiranje, proizvodnja, izgradnja i montaža objekata i postrojenja d.d.</item>
      <item>MONTMONTAŽA dioničko društvo za inženjering i izgradnju</item>
      <item>OD GUGIĆ &amp; KOVAČIĆ</item>
      <item>NENAD CETINJA</item>
    </derivirana_varijabla>
  </DomainObject.Predmet.SudioniciListNaziv>
  <DomainObject.Predmet.SudioniciListAdressOIB>
    <izvorni_sadrzaj>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izvorni_sadrzaj>
    <derivirana_varijabla naziv="DomainObject.Predmet.SudioniciListAdressOIB_1">
      <item>NADA HORVAT / - NADA HORVAT, S.LJUBIĆA VOJVODE 26,10000 Zagreb</item>
      <item>Stečajna masa iza MONTMONTAŽA-PODRUŽNICA LIBIJA, projektiranje, proizvodnja, izgradnja i montaža objekata i postrojenja d.d., OIB 33042431324, Ribnjak 52,10000 Zagreb</item>
      <item>MONTMONTAŽA dioničko društvo za inženjering i izgradnju, OIB 48696032271, Rakitnica 2,10000 Zagreb</item>
      <item>OD GUGIĆ &amp; KOVAČIĆ, Radnička c. 52,10000 Zagreb</item>
      <item>NENAD CETINJA, Horvaćanska 17a/7,10000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33042431324</item>
      <item>, OIB 48696032271</item>
      <item>, OIB null</item>
      <item>, OIB null</item>
    </izvorni_sadrzaj>
    <derivirana_varijabla naziv="DomainObject.Predmet.SudioniciListNazivOIB_1">
      <item>, OIB null</item>
      <item>, OIB 33042431324</item>
      <item>, OIB 48696032271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4</properties:Pages>
  <properties:Words>1547</properties:Words>
  <properties:Characters>8570</properties:Characters>
  <properties:Lines>172</properties:Lines>
  <properties:Paragraphs>64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2016-12-29T10:11:00Z</dcterms:created>
  <dc:creator>radicn</dc:creator>
  <cp:lastModifiedBy>Tatjana Slaviček</cp:lastModifiedBy>
  <cp:lastPrinted>2016-12-29T10:05:00Z</cp:lastPrinted>
  <dcterms:modified xmlns:xsi="http://www.w3.org/2001/XMLSchema-instance" xsi:type="dcterms:W3CDTF">2016-12-29T10:44:00Z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St-1083/2002-76 / Odluka - Zaključak</vt:lpwstr>
  </prop:property>
  <prop:property name="CC_coloring" pid="4" fmtid="{D5CDD505-2E9C-101B-9397-08002B2CF9AE}">
    <vt:bool>false</vt:bool>
  </prop:property>
  <prop:property name="BrojStranica" pid="5" fmtid="{D5CDD505-2E9C-101B-9397-08002B2CF9AE}">
    <vt:i4>4</vt:i4>
  </prop:property>
</prop:Properties>
</file>