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52c3" w14:paraId="19552c3" w:rsidRDefault="008D006D" w:rsidP="001940FB" w:rsidR="008D006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8D006D" w:rsidR="001065A0" w:rsidRPr="008D006D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51493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8D006D" w:rsidP="00AA6BCF" w:rsidR="008D006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D006D" w:rsidP="008D006D" w:rsidR="008D006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D006D" w:rsidP="008D006D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D006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D006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33173">
        <w:rPr>
          <w:rFonts w:cs="Calibri" w:eastAsia="Arial Unicode MS" w:hAnsi="Calibri" w:ascii="Calibri"/>
          <w:kern w:val="1"/>
          <w:lang w:eastAsia="ar-SA" w:val="hr-HR"/>
        </w:rPr>
        <w:t>DAŠA ČABAJ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8D006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33173">
        <w:rPr>
          <w:rFonts w:cs="Calibri" w:eastAsia="Arial Unicode MS" w:hAnsi="Calibri" w:ascii="Calibri"/>
          <w:kern w:val="1"/>
          <w:lang w:eastAsia="ar-SA" w:val="hr-HR"/>
        </w:rPr>
        <w:t>88.475,08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33173">
        <w:rPr>
          <w:rFonts w:cs="Calibri" w:eastAsia="Arial Unicode MS" w:hAnsi="Calibri" w:ascii="Calibri"/>
          <w:kern w:val="1"/>
          <w:lang w:eastAsia="ar-SA" w:val="hr-HR"/>
        </w:rPr>
        <w:t>79.875,08</w:t>
      </w:r>
      <w:r w:rsidR="001D182A" w:rsidRPr="001D182A">
        <w:rPr>
          <w:rFonts w:cs="Calibri" w:hAnsi="Calibri" w:ascii="Calibri"/>
        </w:rPr>
        <w:t xml:space="preserve"> kn</w:t>
      </w:r>
      <w:r w:rsidR="008D006D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A33173">
        <w:rPr>
          <w:rFonts w:cs="Calibri" w:eastAsia="Arial Unicode MS" w:hAnsi="Calibri" w:ascii="Calibri"/>
          <w:kern w:val="1"/>
          <w:lang w:eastAsia="ar-SA" w:val="hr-HR"/>
        </w:rPr>
        <w:t>8</w:t>
      </w:r>
      <w:r w:rsidR="001D182A" w:rsidRPr="001D182A">
        <w:rPr>
          <w:rFonts w:cs="Calibri" w:hAnsi="Calibri" w:ascii="Calibri"/>
        </w:rPr>
        <w:t>.</w:t>
      </w:r>
      <w:r w:rsidR="00A33173">
        <w:rPr>
          <w:rFonts w:cs="Calibri" w:hAnsi="Calibri" w:ascii="Calibri"/>
        </w:rPr>
        <w:t>6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D006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D006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D006D" w:rsidRPr="008D006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D006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402A80" w:rsidP="001D182A" w:rsidR="00402A80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D006D" w:rsidP="001D182A" w:rsidR="008D006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3173" w:rsidP="00A3317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DAŠA ČABAJ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Vukovarska 175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23068427387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3173" w:rsidP="00A33173" w:rsidR="00A33173" w:rsidRPr="00A33173">
            <w:pPr>
              <w:rPr>
                <w:rFonts w:cs="Calibri" w:hAnsi="Calibri" w:ascii="Calibri"/>
              </w:rPr>
            </w:pPr>
            <w:r w:rsidRPr="00A33173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3317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88.475,08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3173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79.875,08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3173" w:rsidP="00A3317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8</w:t>
            </w:r>
            <w:r w:rsidR="001D182A"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6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AA6BCF">
      <w:pPr>
        <w:suppressAutoHyphens/>
        <w:spacing w:after="0"/>
        <w:jc w:val="both"/>
        <w:rPr>
          <w:rFonts w:cs="font302" w:eastAsia="Arial Unicode MS" w:hAnsi="Calibri" w:ascii="Calibri"/>
          <w:kern w:val="1"/>
          <w:lang w:eastAsia="ar-SA" w:val="hr-HR"/>
        </w:rPr>
      </w:pPr>
    </w:p>
    <w:p w:rsidRDefault="00201867" w:rsidP="00201867" w:rsidR="00201867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70B56" w:rsidP="00201867" w:rsidR="0020186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867" w:rsidP="00201867" w:rsidR="0020186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01867" w:rsidP="00201867" w:rsidR="0020186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01867" w:rsidP="00201867" w:rsidR="0020186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201867" w:rsidP="00201867" w:rsidR="0020186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201867" w:rsidP="00201867" w:rsidR="00201867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FE9" w:rsidR="00000FE9">
      <w:pPr>
        <w:spacing w:after="0"/>
      </w:pPr>
      <w:r>
        <w:separator/>
      </w:r>
    </w:p>
  </w:endnote>
  <w:endnote w:id="0" w:type="continuationSeparator">
    <w:p w:rsidRDefault="00000FE9" w:rsidR="00000F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2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C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FE9" w:rsidR="00000FE9">
      <w:pPr>
        <w:spacing w:after="0"/>
      </w:pPr>
      <w:r>
        <w:separator/>
      </w:r>
    </w:p>
  </w:footnote>
  <w:footnote w:id="0" w:type="continuationSeparator">
    <w:p w:rsidRDefault="00000FE9" w:rsidR="00000FE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CC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0FE9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1F1BC7"/>
    <w:rsid w:val="00201867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A5904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2A80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4C67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493F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33A4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5CC8"/>
    <w:rsid w:val="00866BA5"/>
    <w:rsid w:val="008708E2"/>
    <w:rsid w:val="0087158C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06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E6B1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33173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0B56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73A97"/>
    <w:rsid w:val="00B80FE8"/>
    <w:rsid w:val="00B81238"/>
    <w:rsid w:val="00B817B6"/>
    <w:rsid w:val="00B83312"/>
    <w:rsid w:val="00B8712D"/>
    <w:rsid w:val="00B93195"/>
    <w:rsid w:val="00B93DCB"/>
    <w:rsid w:val="00BA1A56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65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CC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CC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CC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CC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65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CC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CC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CC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CC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D8702-840F-477B-AF2D-60F03A1D6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1433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2018-08-23T10:32:00Z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2018-08-23T11:08:00Z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St-651/2017-84 / Podnesak - Podnesak (-84.docx)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