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249c" w14:paraId="988249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A58E7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St-16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4A58E7" w:rsidRPr="004A58E7">
        <w:t>BAŠAK d.o.o.</w:t>
      </w:r>
      <w:r w:rsidR="004A58E7">
        <w:t xml:space="preserve"> OIB: </w:t>
      </w:r>
      <w:r w:rsidR="004A58E7" w:rsidRPr="004A58E7">
        <w:t>99436620250</w:t>
      </w:r>
      <w:r w:rsidR="004A58E7">
        <w:t xml:space="preserve">, MBS: </w:t>
      </w:r>
      <w:r w:rsidR="004A58E7" w:rsidRPr="004A58E7">
        <w:t>080613381</w:t>
      </w:r>
      <w:r w:rsidR="004A58E7">
        <w:t xml:space="preserve"> iz Šipki, Šipki 7</w:t>
      </w:r>
      <w:r w:rsidR="00236046">
        <w:t xml:space="preserve"> </w:t>
      </w:r>
      <w:r w:rsidR="007C052C">
        <w:t xml:space="preserve">dana </w:t>
      </w:r>
      <w:r w:rsidR="00236046">
        <w:t>07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4A58E7" w:rsidRPr="004A58E7">
        <w:t xml:space="preserve">BAŠAK d.o.o. OIB: 99436620250, MBS: 080613381 iz Šipki, Šipki 7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4A58E7" w:rsidRPr="004A58E7">
        <w:t>BAŠAK d.o.o. OIB: 99436620250, MBS: 080613381 iz Šipki, Šipki 7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36046">
        <w:t>, 07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B31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A58E7">
          <w:t>70.St-16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5B316F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B3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B3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FENIKS IOVIA d.o.o. zastupanog po punomoćniku DAMIR HERCEGA</izvorni_sadrzaj>
    <derivirana_varijabla naziv="DomainObject.Predmet.ProtustrankaFormated_1">  FENIKS IOVIA d.o.o. zastupanog po punomoćniku DAMIR HERCEGA</derivirana_varijabla>
  </DomainObject.Predmet.ProtustrankaFormated>
  <DomainObject.Predmet.ProtustrankaFormatedOIB>
    <izvorni_sadrzaj>  FENIKS IOVIA d.o.o., OIB 99554826950 zastupanog po punomoćniku DAMIR HERCEGA</izvorni_sadrzaj>
    <derivirana_varijabla naziv="DomainObject.Predmet.ProtustrankaFormatedOIB_1">  FENIKS IOVIA d.o.o., OIB 99554826950 zastupanog po punomoćniku DAMIR HERCEGA</derivirana_varijabla>
  </DomainObject.Predmet.ProtustrankaFormatedOIB>
  <DomainObject.Predmet.ProtustrankaFormatedWithAdress>
    <izvorni_sadrzaj> FENIKS IOVIA d.o.o., Omiška 22, 10000 Zagreb zastupanog po punomoćniku DAMIR HERCEGA</izvorni_sadrzaj>
    <derivirana_varijabla naziv="DomainObject.Predmet.ProtustrankaFormatedWithAdress_1"> FENIKS IOVIA d.o.o., Omiška 22, 10000 Zagreb zastupanog po punomoćniku DAMIR HERCEGA</derivirana_varijabla>
  </DomainObject.Predmet.ProtustrankaFormatedWithAdress>
  <DomainObject.Predmet.ProtustrankaFormatedWithAdressOIB>
    <izvorni_sadrzaj> FENIKS IOVIA d.o.o., OIB 99554826950, Omiška 22, 10000 Zagreb zastupanog po punomoćniku DAMIR HERCEGA</izvorni_sadrzaj>
    <derivirana_varijabla naziv="DomainObject.Predmet.ProtustrankaFormatedWithAdressOIB_1"> FENIKS IOVIA d.o.o., OIB 99554826950, Omiška 22, 10000 Zagreb zastupanog po punomoćniku DAMIR HERCEGA</derivirana_varijabla>
  </DomainObject.Predmet.ProtustrankaFormatedWithAdressOIB>
  <DomainObject.Predmet.ProtustrankaWithAdress>
    <izvorni_sadrzaj>FENIKS IOVIA d.o.o. Omiška 22, 10000 Zagreb</izvorni_sadrzaj>
    <derivirana_varijabla naziv="DomainObject.Predmet.ProtustrankaWithAdress_1">FENIKS IOVIA d.o.o. Omiška 22, 10000 Zagreb</derivirana_varijabla>
  </DomainObject.Predmet.ProtustrankaWithAdress>
  <DomainObject.Predmet.ProtustrankaWithAdressOIB>
    <izvorni_sadrzaj>FENIKS IOVIA d.o.o., OIB 99554826950, Omiška 22, 10000 Zagreb</izvorni_sadrzaj>
    <derivirana_varijabla naziv="DomainObject.Predmet.ProtustrankaWithAdressOIB_1">FENIKS IOVIA d.o.o., OIB 99554826950, Omiška 22, 10000 Zagreb</derivirana_varijabla>
  </DomainObject.Predmet.ProtustrankaWithAdressOIB>
  <DomainObject.Predmet.ProtustrankaNazivFormated>
    <izvorni_sadrzaj>FENIKS IOVIA d.o.o.</izvorni_sadrzaj>
    <derivirana_varijabla naziv="DomainObject.Predmet.ProtustrankaNazivFormated_1">FENIKS IOVIA d.o.o.</derivirana_varijabla>
  </DomainObject.Predmet.ProtustrankaNazivFormated>
  <DomainObject.Predmet.ProtustrankaNazivFormatedOIB>
    <izvorni_sadrzaj>FENIKS IOVIA d.o.o., OIB 99554826950</izvorni_sadrzaj>
    <derivirana_varijabla naziv="DomainObject.Predmet.ProtustrankaNazivFormatedOIB_1">FENIKS IOVIA d.o.o., OIB 99554826950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FENIKS IOVIA d.o.o. zastupanog po punomoćniku DAMIR HERCEGA</item>
    </izvorni_sadrzaj>
    <derivirana_varijabla naziv="DomainObject.Predmet.ProtuStrankaListFormated_1">
      <item>FENIKS IOVIA d.o.o. zastupanog po punomoćniku DAMIR HERCEGA</item>
    </derivirana_varijabla>
  </DomainObject.Predmet.ProtuStrankaListFormated>
  <DomainObject.Predmet.ProtuStrankaListFormatedOIB>
    <izvorni_sadrzaj>
      <item>FENIKS IOVIA d.o.o., OIB 99554826950 zastupanog po punomoćniku DAMIR HERCEGA</item>
    </izvorni_sadrzaj>
    <derivirana_varijabla naziv="DomainObject.Predmet.ProtuStrankaListFormatedOIB_1">
      <item>FENIKS IOVIA d.o.o., OIB 99554826950 zastupanog po punomoćniku DAMIR HERCEGA</item>
    </derivirana_varijabla>
  </DomainObject.Predmet.ProtuStrankaListFormatedOIB>
  <DomainObject.Predmet.ProtuStrankaListFormatedWithAdress>
    <izvorni_sadrzaj>
      <item>FENIKS IOVIA d.o.o., Omiška 22, 10000 Zagreb zastupanog po punomoćniku DAMIR HERCEGA</item>
    </izvorni_sadrzaj>
    <derivirana_varijabla naziv="DomainObject.Predmet.ProtuStrankaListFormatedWithAdress_1">
      <item>FENIKS IOVIA d.o.o., Omiška 22, 10000 Zagreb zastupanog po punomoćniku DAMIR HERCEGA</item>
    </derivirana_varijabla>
  </DomainObject.Predmet.ProtuStrankaListFormatedWithAdress>
  <DomainObject.Predmet.ProtuStrankaListFormatedWithAdressOIB>
    <izvorni_sadrzaj>
      <item>FENIKS IOVIA d.o.o., OIB 99554826950, Omiška 22, 10000 Zagreb zastupanog po punomoćniku DAMIR HERCEGA</item>
    </izvorni_sadrzaj>
    <derivirana_varijabla naziv="DomainObject.Predmet.ProtuStrankaListFormatedWithAdressOIB_1">
      <item>FENIKS IOVIA d.o.o., OIB 99554826950, Omiška 22, 10000 Zagreb zastupanog po punomoćniku DAMIR HERCEGA</item>
    </derivirana_varijabla>
  </DomainObject.Predmet.ProtuStrankaListFormatedWithAdressOIB>
  <DomainObject.Predmet.ProtuStrankaListNazivFormated>
    <izvorni_sadrzaj>
      <item>FENIKS IOVIA d.o.o.</item>
    </izvorni_sadrzaj>
    <derivirana_varijabla naziv="DomainObject.Predmet.ProtuStrankaListNazivFormated_1">
      <item>FENIKS IOVIA d.o.o.</item>
    </derivirana_varijabla>
  </DomainObject.Predmet.ProtuStrankaListNazivFormated>
  <DomainObject.Predmet.ProtuStrankaListNazivFormatedOIB>
    <izvorni_sadrzaj>
      <item>FENIKS IOVIA d.o.o., OIB 99554826950</item>
    </izvorni_sadrzaj>
    <derivirana_varijabla naziv="DomainObject.Predmet.ProtuStrankaListNazivFormatedOIB_1">
      <item>FENIKS IOVIA d.o.o., OIB 99554826950</item>
    </derivirana_varijabla>
  </DomainObject.Predmet.ProtuStrankaListNazivFormatedOIB>
  <DomainObject.Predmet.OstaliListFormated>
    <izvorni_sadrzaj>
      <item>DAMIR HERCEGA punomoćnik sudionika u postupku FENIKS IOVIA d.o.o.</item>
    </izvorni_sadrzaj>
    <derivirana_varijabla naziv="DomainObject.Predmet.OstaliListFormated_1">
      <item>DAMIR HERCEGA punomoćnik sudionika u postupku FENIKS IOVIA d.o.o.</item>
    </derivirana_varijabla>
  </DomainObject.Predmet.OstaliListFormated>
  <DomainObject.Predmet.OstaliListFormatedOIB>
    <izvorni_sadrzaj>
      <item>DAMIR HERCEGA, OIB 27202978442 punomoćnik sudionika u postupku FENIKS IOVIA d.o.o.</item>
    </izvorni_sadrzaj>
    <derivirana_varijabla naziv="DomainObject.Predmet.OstaliListFormatedOIB_1">
      <item>DAMIR HERCEGA, OIB 27202978442 punomoćnik sudionika u postupku FENIKS IOVIA d.o.o.</item>
    </derivirana_varijabla>
  </DomainObject.Predmet.OstaliListFormatedOIB>
  <DomainObject.Predmet.OstaliListFormatedWithAdress>
    <izvorni_sadrzaj>
      <item>DAMIR HERCEGA, KOPRIVNIČKA 19A, 42230 Ludbreg punomoćnik sudionika u postupku FENIKS IOVIA d.o.o.</item>
    </izvorni_sadrzaj>
    <derivirana_varijabla naziv="DomainObject.Predmet.OstaliListFormatedWithAdress_1">
      <item>DAMIR HERCEGA, KOPRIVNIČKA 19A, 42230 Ludbreg punomoćnik sudionika u postupku FENIKS IOVIA d.o.o.</item>
    </derivirana_varijabla>
  </DomainObject.Predmet.OstaliListFormatedWithAdress>
  <DomainObject.Predmet.OstaliListFormatedWithAdressOIB>
    <izvorni_sadrzaj>
      <item>DAMIR HERCEGA, OIB 27202978442, KOPRIVNIČKA 19A, 42230 Ludbreg punomoćnik sudionika u postupku FENIKS IOVIA d.o.o.</item>
    </izvorni_sadrzaj>
    <derivirana_varijabla naziv="DomainObject.Predmet.OstaliListFormatedWithAdressOIB_1">
      <item>DAMIR HERCEGA, OIB 27202978442, KOPRIVNIČKA 19A, 42230 Ludbreg punomoćnik sudionika u postupku FENIKS IOVIA d.o.o.</item>
    </derivirana_varijabla>
  </DomainObject.Predmet.OstaliListFormatedWithAdressOIB>
  <DomainObject.Predmet.OstaliListNazivFormated>
    <izvorni_sadrzaj>
      <item>DAMIR HERCEGA</item>
    </izvorni_sadrzaj>
    <derivirana_varijabla naziv="DomainObject.Predmet.OstaliListNazivFormated_1">
      <item>DAMIR HERCEGA</item>
    </derivirana_varijabla>
  </DomainObject.Predmet.OstaliListNazivFormated>
  <DomainObject.Predmet.OstaliListNazivFormatedOIB>
    <izvorni_sadrzaj>
      <item>DAMIR HERCEGA, OIB 27202978442</item>
    </izvorni_sadrzaj>
    <derivirana_varijabla naziv="DomainObject.Predmet.OstaliListNazivFormatedOIB_1">
      <item>DAMIR HERCEGA, OIB 27202978442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FENIKS IOVIA d.o.o.</izvorni_sadrzaj>
    <derivirana_varijabla naziv="DomainObject.Predmet.ProtustrankaIDrugi_1">FENIKS IOVIA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FENIKS IOVIA d.o.o., OIB 99554826950, Omiška 22, 10000 Zagreb</izvorni_sadrzaj>
    <derivirana_varijabla naziv="DomainObject.Predmet.ProtustrankaIDrugiAdressOIB_1">FENIKS IOVIA d.o.o., OIB 99554826950,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FENIKS IOVIA d.o.o.</item>
      <item>DAMIR HERCEGA</item>
    </izvorni_sadrzaj>
    <derivirana_varijabla naziv="DomainObject.Predmet.SudioniciListNaziv_1">
      <item>FINA Regionalni centar Zagreb</item>
      <item>FENIKS IOVIA d.o.o.</item>
      <item>DAMIR HERCEGA</item>
    </derivirana_varijabla>
  </DomainObject.Predmet.SudioniciListNaziv>
  <DomainObject.Predmet.SudioniciListAdressOIB>
    <izvorni_sadrzaj>
      <item>FINA Regionalni centar Zagreb, OIB 85821130368, Trg svibanjskih žrtava 1995. 1,10000 Zagreb</item>
      <item>FENIKS IOVIA d.o.o., OIB 99554826950, Omiška 22,10000 Zagreb</item>
      <item>DAMIR HERCEGA, OIB 27202978442, KOPRIVNIČKA 19A,42230 Ludbreg</item>
    </izvorni_sadrzaj>
    <derivirana_varijabla naziv="DomainObject.Predmet.SudioniciListAdressOIB_1">
      <item>FINA Regionalni centar Zagreb, OIB 85821130368, Trg svibanjskih žrtava 1995. 1,10000 Zagreb</item>
      <item>FENIKS IOVIA d.o.o., OIB 99554826950, Omiška 22,10000 Zagreb</item>
      <item>DAMIR HERCEGA, OIB 27202978442, KOPRIVNIČKA 19A,42230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99554826950</item>
      <item>, OIB 27202978442</item>
    </izvorni_sadrzaj>
    <derivirana_varijabla naziv="DomainObject.Predmet.SudioniciListNazivOIB_1">
      <item>, OIB 85821130368</item>
      <item>, OIB 99554826950</item>
      <item>, OIB 27202978442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1685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2016-01-07T10:21:00Z</dcterms:created>
  <dc:creator>Maja Jurovicki</dc:creator>
  <cp:lastModifiedBy>Melanija Krilčić</cp:lastModifiedBy>
  <cp:lastPrinted>2016-01-22T12:04:00Z</cp:lastPrinted>
  <dcterms:modified xmlns:xsi="http://www.w3.org/2001/XMLSchema-instance" xsi:type="dcterms:W3CDTF">2016-01-22T12:05:00Z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