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d46" w14:paraId="b6f1d4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9122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St-4483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51C9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51C92" w:rsidRPr="00C51C92">
        <w:t xml:space="preserve"> </w:t>
      </w:r>
      <w:r w:rsidR="00C51C92" w:rsidRPr="00C51C92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M d.o.o., Karlovac, Bašč</w:t>
      </w:r>
      <w:r w:rsidR="00C51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inska cesta 37/B, </w:t>
      </w:r>
      <w:r w:rsidR="00C51C92" w:rsidRPr="00C51C9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020042584, OIB: 10159969862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99C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118E3" w:rsidRPr="00C51C92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M d.o.o., Karlovac, Bašč</w:t>
      </w:r>
      <w:r w:rsidR="00D118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inska cesta 37/B, </w:t>
      </w:r>
      <w:r w:rsidR="00D118E3" w:rsidRPr="00C51C9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020042584, OIB: 10159969862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E6671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C7F6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EC11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1164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Selak, Zagreb, Drenovačka 3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EC1164">
        <w:rPr>
          <w:rFonts w:cs="Times New Roman" w:eastAsia="Times New Roman" w:hAnsi="Times New Roman" w:ascii="Times New Roman"/>
          <w:sz w:val="24"/>
          <w:szCs w:val="24"/>
          <w:lang w:eastAsia="hr-HR"/>
        </w:rPr>
        <w:t>91237926182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18E3" w:rsidRPr="00C51C92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M d.o.o., Karlovac, Bašč</w:t>
      </w:r>
      <w:r w:rsidR="00D118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inska cesta 37/B, </w:t>
      </w:r>
      <w:r w:rsidR="00D118E3" w:rsidRPr="00C51C92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020042584, OIB: 10159969862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311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04.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</w:t>
      </w:r>
      <w:r w:rsidR="003131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3131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46E1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E3BD6">
      <w:rPr>
        <w:rFonts w:cs="Times New Roman" w:hAnsi="Times New Roman" w:ascii="Times New Roman"/>
        <w:sz w:val="24"/>
        <w:szCs w:val="24"/>
      </w:rPr>
      <w:t>4</w:t>
    </w:r>
    <w:r w:rsidR="00836613">
      <w:rPr>
        <w:rFonts w:cs="Times New Roman" w:hAnsi="Times New Roman" w:ascii="Times New Roman"/>
        <w:sz w:val="24"/>
        <w:szCs w:val="24"/>
      </w:rPr>
      <w:t>4</w:t>
    </w:r>
    <w:r w:rsidR="00291223">
      <w:rPr>
        <w:rFonts w:cs="Times New Roman" w:hAnsi="Times New Roman" w:ascii="Times New Roman"/>
        <w:sz w:val="24"/>
        <w:szCs w:val="24"/>
      </w:rPr>
      <w:t>83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1C7F6D"/>
    <w:rsid w:val="002242F1"/>
    <w:rsid w:val="00254826"/>
    <w:rsid w:val="0028717D"/>
    <w:rsid w:val="00291223"/>
    <w:rsid w:val="002B5FFE"/>
    <w:rsid w:val="002B79EC"/>
    <w:rsid w:val="002D5756"/>
    <w:rsid w:val="00305A38"/>
    <w:rsid w:val="0031311C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45178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3BD6"/>
    <w:rsid w:val="007E7B9C"/>
    <w:rsid w:val="007F7756"/>
    <w:rsid w:val="00806CDA"/>
    <w:rsid w:val="00836110"/>
    <w:rsid w:val="00836613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46E16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499C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1C92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18E3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1164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46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E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46E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46E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46E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46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E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46E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46E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46E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4483</izvorni_sadrzaj>
    <derivirana_varijabla naziv="DomainObject.Predmet.Broj_1">4483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St-4483/2015</izvorni_sadrzaj>
    <derivirana_varijabla naziv="DomainObject.Predmet.OznakaBroj_1">St-4483/2015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 M  d.o.o. zastupanog po punomoćniku Petra Jajčević</izvorni_sadrzaj>
    <derivirana_varijabla naziv="DomainObject.Predmet.ProtustrankaFormated_1">  Studio  M  d.o.o. zastupanog po punomoćniku Petra Jajčević</derivirana_varijabla>
  </DomainObject.Predmet.ProtustrankaFormated>
  <DomainObject.Predmet.ProtustrankaFormatedOIB>
    <izvorni_sadrzaj>  Studio  M  d.o.o., OIB 10159969862 zastupanog po punomoćniku Petra Jajčević</izvorni_sadrzaj>
    <derivirana_varijabla naziv="DomainObject.Predmet.ProtustrankaFormatedOIB_1">  Studio  M  d.o.o., OIB 10159969862 zastupanog po punomoćniku Petra Jajčević</derivirana_varijabla>
  </DomainObject.Predmet.ProtustrankaFormatedOIB>
  <DomainObject.Predmet.ProtustrankaFormatedWithAdress>
    <izvorni_sadrzaj> Studio  M  d.o.o., Baščinska cesta 37/B, 47000 Karlovac zastupanog po punomoćniku Petra Jajčević</izvorni_sadrzaj>
    <derivirana_varijabla naziv="DomainObject.Predmet.ProtustrankaFormatedWithAdress_1"> Studio  M  d.o.o., Baščinska cesta 37/B, 47000 Karlovac zastupanog po punomoćniku Petra Jajčević</derivirana_varijabla>
  </DomainObject.Predmet.ProtustrankaFormatedWithAdress>
  <DomainObject.Predmet.ProtustrankaFormatedWithAdressOIB>
    <izvorni_sadrzaj> Studio  M  d.o.o., OIB 10159969862, Baščinska cesta 37/B, 47000 Karlovac zastupanog po punomoćniku Petra Jajčević</izvorni_sadrzaj>
    <derivirana_varijabla naziv="DomainObject.Predmet.ProtustrankaFormatedWithAdressOIB_1"> Studio  M  d.o.o., OIB 10159969862, Baščinska cesta 37/B, 47000 Karlovac zastupanog po punomoćniku Petra Jajčević</derivirana_varijabla>
  </DomainObject.Predmet.ProtustrankaFormatedWithAdressOIB>
  <DomainObject.Predmet.ProtustrankaWithAdress>
    <izvorni_sadrzaj>Studio  M  d.o.o. Baščinska cesta 37/B, 47000 Karlovac</izvorni_sadrzaj>
    <derivirana_varijabla naziv="DomainObject.Predmet.ProtustrankaWithAdress_1">Studio  M  d.o.o. Baščinska cesta 37/B, 47000 Karlovac</derivirana_varijabla>
  </DomainObject.Predmet.ProtustrankaWithAdress>
  <DomainObject.Predmet.ProtustrankaWithAdressOIB>
    <izvorni_sadrzaj>Studio  M  d.o.o., OIB 10159969862, Baščinska cesta 37/B, 47000 Karlovac</izvorni_sadrzaj>
    <derivirana_varijabla naziv="DomainObject.Predmet.ProtustrankaWithAdressOIB_1">Studio  M  d.o.o., OIB 10159969862, Baščinska cesta 37/B, 47000 Karlovac</derivirana_varijabla>
  </DomainObject.Predmet.ProtustrankaWithAdressOIB>
  <DomainObject.Predmet.ProtustrankaNazivFormated>
    <izvorni_sadrzaj>Studio  M  d.o.o.</izvorni_sadrzaj>
    <derivirana_varijabla naziv="DomainObject.Predmet.ProtustrankaNazivFormated_1">Studio  M  d.o.o.</derivirana_varijabla>
  </DomainObject.Predmet.ProtustrankaNazivFormated>
  <DomainObject.Predmet.ProtustrankaNazivFormatedOIB>
    <izvorni_sadrzaj>Studio  M  d.o.o., OIB 10159969862</izvorni_sadrzaj>
    <derivirana_varijabla naziv="DomainObject.Predmet.ProtustrankaNazivFormatedOIB_1">Studio  M  d.o.o., OIB 10159969862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Studio  M  d.o.o. zastupanog po punomoćniku Petra Jajčević</item>
    </izvorni_sadrzaj>
    <derivirana_varijabla naziv="DomainObject.Predmet.ProtuStrankaListFormated_1">
      <item>Studio  M  d.o.o. zastupanog po punomoćniku Petra Jajčević</item>
    </derivirana_varijabla>
  </DomainObject.Predmet.ProtuStrankaListFormated>
  <DomainObject.Predmet.ProtuStrankaListFormatedOIB>
    <izvorni_sadrzaj>
      <item>Studio  M  d.o.o., OIB 10159969862 zastupanog po punomoćniku Petra Jajčević</item>
    </izvorni_sadrzaj>
    <derivirana_varijabla naziv="DomainObject.Predmet.ProtuStrankaListFormatedOIB_1">
      <item>Studio  M  d.o.o., OIB 10159969862 zastupanog po punomoćniku Petra Jajčević</item>
    </derivirana_varijabla>
  </DomainObject.Predmet.ProtuStrankaListFormatedOIB>
  <DomainObject.Predmet.ProtuStrankaListFormatedWithAdress>
    <izvorni_sadrzaj>
      <item>Studio  M  d.o.o., Baščinska cesta 37/B, 47000 Karlovac zastupanog po punomoćniku Petra Jajčević</item>
    </izvorni_sadrzaj>
    <derivirana_varijabla naziv="DomainObject.Predmet.ProtuStrankaListFormatedWithAdress_1">
      <item>Studio  M  d.o.o., Baščinska cesta 37/B, 47000 Karlovac zastupanog po punomoćniku Petra Jajčević</item>
    </derivirana_varijabla>
  </DomainObject.Predmet.ProtuStrankaListFormatedWithAdress>
  <DomainObject.Predmet.ProtuStrankaListFormatedWithAdressOIB>
    <izvorni_sadrzaj>
      <item>Studio  M  d.o.o., OIB 10159969862, Baščinska cesta 37/B, 47000 Karlovac zastupanog po punomoćniku Petra Jajčević</item>
    </izvorni_sadrzaj>
    <derivirana_varijabla naziv="DomainObject.Predmet.ProtuStrankaListFormatedWithAdressOIB_1">
      <item>Studio  M  d.o.o., OIB 10159969862, Baščinska cesta 37/B, 47000 Karlovac zastupanog po punomoćniku Petra Jajčević</item>
    </derivirana_varijabla>
  </DomainObject.Predmet.ProtuStrankaListFormatedWithAdressOIB>
  <DomainObject.Predmet.ProtuStrankaListNazivFormated>
    <izvorni_sadrzaj>
      <item>Studio  M  d.o.o.</item>
    </izvorni_sadrzaj>
    <derivirana_varijabla naziv="DomainObject.Predmet.ProtuStrankaListNazivFormated_1">
      <item>Studio  M  d.o.o.</item>
    </derivirana_varijabla>
  </DomainObject.Predmet.ProtuStrankaListNazivFormated>
  <DomainObject.Predmet.ProtuStrankaListNazivFormatedOIB>
    <izvorni_sadrzaj>
      <item>Studio  M  d.o.o., OIB 10159969862</item>
    </izvorni_sadrzaj>
    <derivirana_varijabla naziv="DomainObject.Predmet.ProtuStrankaListNazivFormatedOIB_1">
      <item>Studio  M  d.o.o., OIB 10159969862</item>
    </derivirana_varijabla>
  </DomainObject.Predmet.ProtuStrankaListNazivFormatedOIB>
  <DomainObject.Predmet.OstaliListFormated>
    <izvorni_sadrzaj>
      <item>Petra Jajčević punomoćnik sudionika u postupku Studio  M  d.o.o.</item>
    </izvorni_sadrzaj>
    <derivirana_varijabla naziv="DomainObject.Predmet.OstaliListFormated_1">
      <item>Petra Jajčević punomoćnik sudionika u postupku Studio  M  d.o.o.</item>
    </derivirana_varijabla>
  </DomainObject.Predmet.OstaliListFormated>
  <DomainObject.Predmet.OstaliListFormatedOIB>
    <izvorni_sadrzaj>
      <item>Petra Jajčević, OIB 99804595734 punomoćnik sudionika u postupku Studio  M  d.o.o.</item>
    </izvorni_sadrzaj>
    <derivirana_varijabla naziv="DomainObject.Predmet.OstaliListFormatedOIB_1">
      <item>Petra Jajčević, OIB 99804595734 punomoćnik sudionika u postupku Studio  M  d.o.o.</item>
    </derivirana_varijabla>
  </DomainObject.Predmet.OstaliListFormatedOIB>
  <DomainObject.Predmet.OstaliListFormatedWithAdress>
    <izvorni_sadrzaj>
      <item>Petra Jajčević, Donja Jelsa 57, 47000 Karlovac punomoćnik sudionika u postupku Studio  M  d.o.o.</item>
    </izvorni_sadrzaj>
    <derivirana_varijabla naziv="DomainObject.Predmet.OstaliListFormatedWithAdress_1">
      <item>Petra Jajčević, Donja Jelsa 57, 47000 Karlovac punomoćnik sudionika u postupku Studio  M  d.o.o.</item>
    </derivirana_varijabla>
  </DomainObject.Predmet.OstaliListFormatedWithAdress>
  <DomainObject.Predmet.OstaliListFormatedWithAdressOIB>
    <izvorni_sadrzaj>
      <item>Petra Jajčević, OIB 99804595734, Donja Jelsa 57, 47000 Karlovac punomoćnik sudionika u postupku Studio  M  d.o.o.</item>
    </izvorni_sadrzaj>
    <derivirana_varijabla naziv="DomainObject.Predmet.OstaliListFormatedWithAdressOIB_1">
      <item>Petra Jajčević, OIB 99804595734, Donja Jelsa 57, 47000 Karlovac punomoćnik sudionika u postupku Studio  M  d.o.o.</item>
    </derivirana_varijabla>
  </DomainObject.Predmet.OstaliListFormatedWithAdressOIB>
  <DomainObject.Predmet.OstaliListNazivFormated>
    <izvorni_sadrzaj>
      <item>Petra Jajčević</item>
    </izvorni_sadrzaj>
    <derivirana_varijabla naziv="DomainObject.Predmet.OstaliListNazivFormated_1">
      <item>Petra Jajčević</item>
    </derivirana_varijabla>
  </DomainObject.Predmet.OstaliListNazivFormated>
  <DomainObject.Predmet.OstaliListNazivFormatedOIB>
    <izvorni_sadrzaj>
      <item>Petra Jajčević, OIB 99804595734</item>
    </izvorni_sadrzaj>
    <derivirana_varijabla naziv="DomainObject.Predmet.OstaliListNazivFormatedOIB_1">
      <item>Petra Jajčević, OIB 99804595734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Studio  M  d.o.o.</izvorni_sadrzaj>
    <derivirana_varijabla naziv="DomainObject.Predmet.ProtustrankaIDrugi_1">Studio  M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Studio  M  d.o.o., OIB 10159969862, Baščinska cesta 37/B, 47000 Karlovac</izvorni_sadrzaj>
    <derivirana_varijabla naziv="DomainObject.Predmet.ProtustrankaIDrugiAdressOIB_1">Studio  M  d.o.o., OIB 10159969862, Baščinska cesta 37/B,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Studio  M  d.o.o.</item>
      <item>Petra Jajčević</item>
    </izvorni_sadrzaj>
    <derivirana_varijabla naziv="DomainObject.Predmet.SudioniciListNaziv_1">
      <item>FINA Regionalni centar Zagreb Podružnica Karlovac</item>
      <item>Studio  M  d.o.o.</item>
      <item>Petra Jajčević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Studio  M  d.o.o., OIB 10159969862, Baščinska cesta 37/B,47000 Karlovac</item>
      <item>Petra Jajčević, OIB 99804595734, Donja Jelsa 57,47000 Karlovac</item>
    </izvorni_sadrzaj>
    <derivirana_varijabla naziv="DomainObject.Predmet.SudioniciListAdressOIB_1">
      <item>FINA Regionalni centar Zagreb Podružnica Karlovac, OIB 85821130368, Ul. Pavla Vitezovića 1,47000 Karlovac</item>
      <item>Studio  M  d.o.o., OIB 10159969862, Baščinska cesta 37/B,47000 Karlovac</item>
      <item>Petra Jajčević, OIB 99804595734, Donja Jelsa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10159969862</item>
      <item>, OIB 99804595734</item>
    </izvorni_sadrzaj>
    <derivirana_varijabla naziv="DomainObject.Predmet.SudioniciListNazivOIB_1">
      <item>, OIB 85821130368</item>
      <item>, OIB 10159969862</item>
      <item>, OIB 99804595734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2770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2016-05-20T13:32:00Z</dcterms:created>
  <dc:creator>Ivan Turčić</dc:creator>
  <cp:lastModifiedBy>Ivan Turčić</cp:lastModifiedBy>
  <dcterms:modified xmlns:xsi="http://www.w3.org/2001/XMLSchema-instance" xsi:type="dcterms:W3CDTF">2016-05-23T07:07:00Z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