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5c48" w14:paraId="b8e5c48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</w:t>
      </w:r>
      <w:r w:rsidR="00A622DC">
        <w:rPr>
          <w:b/>
          <w:color w:val="000000"/>
        </w:rPr>
        <w:t>395/2015-64</w:t>
      </w:r>
    </w:p>
    <w:p w:rsidRDefault="001D7250" w:rsidP="00761A7A" w:rsidR="001D7250">
      <w:pPr>
        <w:jc w:val="center"/>
      </w:pPr>
    </w:p>
    <w:p w:rsidRDefault="00A622DC" w:rsidP="00761A7A" w:rsidR="00A622DC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A622DC">
        <w:t xml:space="preserve">TRGOVAČKI SUD U OSIJEKU, STALNA SLUŽBA U SLAVONSKOM BRODU, po stečajnoj sutkinji Vesni Vukelić, u postupku stečaja nad dužnikom </w:t>
      </w:r>
      <w:r w:rsidR="00A622DC">
        <w:rPr>
          <w:color w:val="000000"/>
        </w:rPr>
        <w:t>VIŠEVICE d.o.o. u stečaju Kutjevo, Tomislava Tomića 14, OIB 85730382176,</w:t>
      </w:r>
      <w:r>
        <w:t xml:space="preserve"> dana </w:t>
      </w:r>
      <w:r w:rsidR="0078252C">
        <w:t>22</w:t>
      </w:r>
      <w:r w:rsidR="00E92CA5">
        <w:t>.svibnja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A622DC" w:rsidP="00C04996" w:rsidR="00A622DC" w:rsidRPr="008A252D">
      <w:pPr>
        <w:jc w:val="center"/>
      </w:pP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A622DC">
        <w:rPr>
          <w:b/>
          <w:bCs/>
        </w:rPr>
        <w:t xml:space="preserve">Alenu </w:t>
      </w:r>
      <w:proofErr w:type="spellStart"/>
      <w:r w:rsidR="00A622DC">
        <w:rPr>
          <w:b/>
          <w:bCs/>
        </w:rPr>
        <w:t>Kureliću</w:t>
      </w:r>
      <w:proofErr w:type="spellEnd"/>
      <w:r w:rsidR="00A622DC">
        <w:rPr>
          <w:b/>
          <w:bCs/>
        </w:rPr>
        <w:t xml:space="preserve">, </w:t>
      </w:r>
      <w:proofErr w:type="spellStart"/>
      <w:r w:rsidR="00A622DC">
        <w:rPr>
          <w:b/>
          <w:bCs/>
        </w:rPr>
        <w:t>Mičići</w:t>
      </w:r>
      <w:proofErr w:type="spellEnd"/>
      <w:r w:rsidR="00A622DC">
        <w:rPr>
          <w:b/>
          <w:bCs/>
        </w:rPr>
        <w:t xml:space="preserve"> 51d, 51216 </w:t>
      </w:r>
      <w:proofErr w:type="spellStart"/>
      <w:r w:rsidR="00A622DC">
        <w:rPr>
          <w:b/>
          <w:bCs/>
        </w:rPr>
        <w:t>Marinići</w:t>
      </w:r>
      <w:proofErr w:type="spellEnd"/>
      <w:r w:rsidR="00A622DC">
        <w:rPr>
          <w:b/>
          <w:bCs/>
        </w:rPr>
        <w:t>, OIB 65705513123,</w:t>
      </w:r>
    </w:p>
    <w:p w:rsidRDefault="00E92CA5" w:rsidP="00E92CA5" w:rsidR="00E92CA5">
      <w:pPr>
        <w:jc w:val="both"/>
      </w:pPr>
    </w:p>
    <w:p w:rsidRDefault="00A622DC" w:rsidP="00E92CA5" w:rsidR="00A622DC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A622DC" w:rsidR="00A622DC">
      <w:pPr>
        <w:jc w:val="both"/>
        <w:rPr>
          <w:b/>
          <w:bCs/>
        </w:rPr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A622DC">
        <w:t xml:space="preserve">stečajnog dužnika </w:t>
      </w:r>
      <w:r w:rsidR="00A622DC">
        <w:rPr>
          <w:color w:val="000000"/>
        </w:rPr>
        <w:t xml:space="preserve">VIŠEVICE d.o.o. u stečaju Kutjevo, Tomislava Tomića 14, OIB 85730382176, </w:t>
      </w:r>
      <w:r w:rsidR="00A622DC">
        <w:t xml:space="preserve">kako slijedi: </w:t>
      </w:r>
    </w:p>
    <w:p w:rsidRDefault="00A622DC" w:rsidP="00A622DC" w:rsidR="00A622DC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etažno vlasništvo u zgradi sagrađenoj na kč.br. 1832/60, kuća br. 33/7 i dvorište u </w:t>
      </w:r>
      <w:proofErr w:type="spellStart"/>
      <w:r>
        <w:rPr>
          <w:b/>
          <w:bCs/>
          <w:color w:val="000000"/>
        </w:rPr>
        <w:t>Pulcu</w:t>
      </w:r>
      <w:proofErr w:type="spellEnd"/>
      <w:r>
        <w:rPr>
          <w:b/>
          <w:bCs/>
          <w:color w:val="000000"/>
        </w:rPr>
        <w:t xml:space="preserve">, površine 588 m2, upisana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 xml:space="preserve">. 5369 k.o. </w:t>
      </w:r>
      <w:proofErr w:type="spellStart"/>
      <w:r>
        <w:rPr>
          <w:b/>
          <w:bCs/>
          <w:color w:val="000000"/>
        </w:rPr>
        <w:t>Kozala</w:t>
      </w:r>
      <w:proofErr w:type="spellEnd"/>
      <w:r>
        <w:rPr>
          <w:b/>
          <w:bCs/>
          <w:color w:val="000000"/>
        </w:rPr>
        <w:t>, koja se sastoji od posebnog dijela i to:</w:t>
      </w:r>
    </w:p>
    <w:p w:rsidRDefault="00A622DC" w:rsidP="00A622DC" w:rsidR="00A622DC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 suvlasnički dio: 6/100 garaža sa spremištem br. 1 u suterenu, ukupne površine 20,93 m2 (na tlocrtu suterena označena crvenom bojom) </w:t>
      </w:r>
    </w:p>
    <w:p w:rsidRDefault="00A622DC" w:rsidP="00A622DC" w:rsidR="00A622DC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5. suvlasnički dio 20/100, stan br.2 u prizemlju, koji se sastoji od: hodnika, kuhinje sa dnevnim boravkom, WC-a s kupaonicom, dvije sobe i balkona, ukupne površine 67,82 m2, kojemu pripadaju kao sporedni dijelovi parkirna mjesta P2 i P6 u okućnici zgrade (na tlocrtima prizemlja i okućnice označeni zelenom bojom)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68708B">
        <w:t>nekretninama i</w:t>
      </w:r>
      <w:r w:rsidR="00156DF1">
        <w:t xml:space="preserve">z </w:t>
      </w:r>
      <w:proofErr w:type="spellStart"/>
      <w:r w:rsidR="00156DF1">
        <w:t>toč.I</w:t>
      </w:r>
      <w:proofErr w:type="spellEnd"/>
      <w:r w:rsidR="00156DF1">
        <w:t xml:space="preserve">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68708B">
      <w:pPr>
        <w:jc w:val="both"/>
        <w:rPr>
          <w:b/>
          <w:bCs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A622DC">
        <w:rPr>
          <w:b/>
          <w:bCs/>
        </w:rPr>
        <w:t xml:space="preserve">Alen </w:t>
      </w:r>
      <w:proofErr w:type="spellStart"/>
      <w:r w:rsidR="00A622DC">
        <w:rPr>
          <w:b/>
          <w:bCs/>
        </w:rPr>
        <w:t>Kurelić</w:t>
      </w:r>
      <w:proofErr w:type="spellEnd"/>
      <w:r w:rsidR="00A622DC">
        <w:rPr>
          <w:b/>
          <w:bCs/>
        </w:rPr>
        <w:t xml:space="preserve">, </w:t>
      </w:r>
      <w:proofErr w:type="spellStart"/>
      <w:r w:rsidR="00A622DC">
        <w:rPr>
          <w:b/>
          <w:bCs/>
        </w:rPr>
        <w:t>Mičići</w:t>
      </w:r>
      <w:proofErr w:type="spellEnd"/>
      <w:r w:rsidR="00A622DC">
        <w:rPr>
          <w:b/>
          <w:bCs/>
        </w:rPr>
        <w:t xml:space="preserve"> 51d, 51216 </w:t>
      </w:r>
      <w:proofErr w:type="spellStart"/>
      <w:r w:rsidR="00A622DC">
        <w:rPr>
          <w:b/>
          <w:bCs/>
        </w:rPr>
        <w:t>Marinići</w:t>
      </w:r>
      <w:proofErr w:type="spellEnd"/>
      <w:r w:rsidR="00A622DC">
        <w:rPr>
          <w:b/>
          <w:bCs/>
        </w:rPr>
        <w:t>, OIB 65705513123.</w:t>
      </w:r>
    </w:p>
    <w:p w:rsidRDefault="00A622DC" w:rsidP="00E92CA5" w:rsidR="00A622DC">
      <w:pPr>
        <w:jc w:val="both"/>
        <w:rPr>
          <w:b/>
          <w:bCs/>
        </w:rPr>
      </w:pPr>
    </w:p>
    <w:p w:rsidRDefault="00A622DC" w:rsidP="00E92CA5" w:rsidR="00A622DC">
      <w:pPr>
        <w:jc w:val="both"/>
        <w:rPr>
          <w:b/>
          <w:bCs/>
        </w:rPr>
      </w:pPr>
    </w:p>
    <w:p w:rsidRDefault="008F162B" w:rsidP="00E92CA5" w:rsidR="008F162B">
      <w:pPr>
        <w:jc w:val="both"/>
        <w:rPr>
          <w:b/>
          <w:bCs/>
        </w:rPr>
      </w:pPr>
    </w:p>
    <w:p w:rsidRDefault="00A622DC" w:rsidP="00E92CA5" w:rsidR="00A622DC">
      <w:pPr>
        <w:jc w:val="both"/>
        <w:rPr>
          <w:b/>
          <w:bCs/>
        </w:rPr>
      </w:pPr>
    </w:p>
    <w:p w:rsidRDefault="00A622DC" w:rsidP="00A622DC" w:rsidR="00A622DC">
      <w:pPr>
        <w:jc w:val="right"/>
        <w:rPr>
          <w:b/>
          <w:bCs/>
        </w:rPr>
      </w:pPr>
      <w:r>
        <w:rPr>
          <w:b/>
          <w:color w:val="000000"/>
        </w:rPr>
        <w:lastRenderedPageBreak/>
        <w:t>Broj: 1/St-395/2015-64</w:t>
      </w:r>
    </w:p>
    <w:p w:rsidRDefault="00A622DC" w:rsidP="00E92CA5" w:rsidR="00A622DC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A622DC" w:rsidR="00E92CA5">
      <w:pPr>
        <w:jc w:val="both"/>
        <w:rPr>
          <w:b/>
        </w:rPr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A622DC">
        <w:t>395/2015-53</w:t>
      </w:r>
      <w:r w:rsidR="00392E79">
        <w:t xml:space="preserve"> od </w:t>
      </w:r>
      <w:r w:rsidR="00A622DC">
        <w:t>25</w:t>
      </w:r>
      <w:r w:rsidR="00E92CA5">
        <w:t>.travnja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A622DC" w:rsidRPr="00A622DC">
        <w:rPr>
          <w:bCs/>
        </w:rPr>
        <w:t xml:space="preserve">Alenu </w:t>
      </w:r>
      <w:proofErr w:type="spellStart"/>
      <w:r w:rsidR="00A622DC" w:rsidRPr="00A622DC">
        <w:rPr>
          <w:bCs/>
        </w:rPr>
        <w:t>Kureliću</w:t>
      </w:r>
      <w:proofErr w:type="spellEnd"/>
      <w:r w:rsidR="00A622DC" w:rsidRPr="00A622DC">
        <w:rPr>
          <w:bCs/>
        </w:rPr>
        <w:t xml:space="preserve">, </w:t>
      </w:r>
      <w:proofErr w:type="spellStart"/>
      <w:r w:rsidR="00A622DC" w:rsidRPr="00A622DC">
        <w:rPr>
          <w:bCs/>
        </w:rPr>
        <w:t>Mičići</w:t>
      </w:r>
      <w:proofErr w:type="spellEnd"/>
      <w:r w:rsidR="00A622DC" w:rsidRPr="00A622DC">
        <w:rPr>
          <w:bCs/>
        </w:rPr>
        <w:t xml:space="preserve"> 51d, 51216 </w:t>
      </w:r>
      <w:proofErr w:type="spellStart"/>
      <w:r w:rsidR="00A622DC" w:rsidRPr="00A622DC">
        <w:rPr>
          <w:bCs/>
        </w:rPr>
        <w:t>Marinići</w:t>
      </w:r>
      <w:proofErr w:type="spellEnd"/>
      <w:r w:rsidR="00A622DC" w:rsidRPr="00A622DC">
        <w:rPr>
          <w:bCs/>
        </w:rPr>
        <w:t>, OIB 65705513123</w:t>
      </w:r>
      <w:r w:rsidR="00E54E27">
        <w:t>,</w:t>
      </w:r>
      <w:r w:rsidR="0068708B">
        <w:t xml:space="preserve"> </w:t>
      </w:r>
      <w:r w:rsidR="00B43FC5">
        <w:t>dosuđen</w:t>
      </w:r>
      <w:r w:rsidR="0068708B">
        <w:t>e</w:t>
      </w:r>
      <w:r w:rsidR="00B43FC5">
        <w:t xml:space="preserve"> </w:t>
      </w:r>
      <w:r w:rsidR="0068708B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A622DC">
        <w:t xml:space="preserve">stečajnog dužnika </w:t>
      </w:r>
      <w:r w:rsidR="00A622DC">
        <w:rPr>
          <w:color w:val="000000"/>
        </w:rPr>
        <w:t>VIŠEVICE d.o.o. u stečaju Kutjevo, Tomislava Tomića 14, OIB 85730382176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68708B">
        <w:t>e</w:t>
      </w:r>
      <w:r w:rsidR="00A26FA8">
        <w:t xml:space="preserve"> u </w:t>
      </w:r>
      <w:proofErr w:type="spellStart"/>
      <w:r w:rsidR="00A26FA8">
        <w:t>toč</w:t>
      </w:r>
      <w:proofErr w:type="spellEnd"/>
      <w:r w:rsidR="00A26FA8">
        <w:t xml:space="preserve">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8F162B" w:rsidP="00DD1FFE" w:rsidR="00DD1FFE">
      <w:pPr>
        <w:ind w:firstLine="708"/>
        <w:jc w:val="both"/>
      </w:pPr>
      <w:r>
        <w:t xml:space="preserve">Kako je Financijska agencija nakon završetka elektroničke javne dražbe dostavila izvještaj uz dokaz da je kupac Alen </w:t>
      </w:r>
      <w:proofErr w:type="spellStart"/>
      <w:r>
        <w:t>Kurelić</w:t>
      </w:r>
      <w:proofErr w:type="spellEnd"/>
      <w:r>
        <w:t xml:space="preserve"> </w:t>
      </w:r>
      <w:r w:rsidR="00DD1FFE">
        <w:t xml:space="preserve">u </w:t>
      </w:r>
      <w:r w:rsidR="00EC4FBF">
        <w:t xml:space="preserve">zatraženom </w:t>
      </w:r>
      <w:r w:rsidR="00DD1FFE">
        <w:t>roku izvršio u</w:t>
      </w:r>
      <w:r w:rsidR="00A20A85">
        <w:t>platu</w:t>
      </w:r>
      <w:r>
        <w:t xml:space="preserve"> zatražene jamčevine od 70.760,00 kn, te da je dana 09.05.2018. na poseban račun izvršio i uplatu razlike do punog iznosa </w:t>
      </w:r>
      <w:proofErr w:type="spellStart"/>
      <w:r w:rsidR="00A20A85">
        <w:t>kupovnin</w:t>
      </w:r>
      <w:r>
        <w:t>e</w:t>
      </w:r>
      <w:proofErr w:type="spellEnd"/>
      <w:r w:rsidR="00A26FA8">
        <w:t xml:space="preserve"> </w:t>
      </w:r>
      <w:r w:rsidR="00CB06B0">
        <w:t xml:space="preserve">od </w:t>
      </w:r>
      <w:r>
        <w:t>287.040,00</w:t>
      </w:r>
      <w:r w:rsidR="00CB06B0">
        <w:t xml:space="preserve"> kn</w:t>
      </w:r>
      <w:r>
        <w:t xml:space="preserve">,  to je sud utvrdio da je kupac u zatraženom roku od 30 dana </w:t>
      </w:r>
      <w:r w:rsidR="00886BDF">
        <w:t xml:space="preserve">od dana završetka elektroničke javne dražbe uplatio </w:t>
      </w:r>
      <w:proofErr w:type="spellStart"/>
      <w:r w:rsidR="00886BDF">
        <w:t>kupovninu</w:t>
      </w:r>
      <w:proofErr w:type="spellEnd"/>
      <w:r w:rsidR="00886BDF">
        <w:t xml:space="preserve"> u iznosu od 357.800,00 kn</w:t>
      </w:r>
      <w:r w:rsidR="00DD1FFE">
        <w:t>, a kako je rješenje o dosudi postalo pravomoćno</w:t>
      </w:r>
      <w:r w:rsidR="00D10BB9">
        <w:t>,</w:t>
      </w:r>
      <w:r w:rsidR="00DD1FFE">
        <w:t xml:space="preserve"> stekli su se sv</w:t>
      </w:r>
      <w:r w:rsidR="00342B74">
        <w:t>i zakonski uvjeti da se naveden</w:t>
      </w:r>
      <w:r w:rsidR="00A20A85">
        <w:t>e  nekretnine</w:t>
      </w:r>
      <w:r w:rsidR="00BC1644">
        <w:t xml:space="preserve">  prenes</w:t>
      </w:r>
      <w:r w:rsidR="00A20A85">
        <w:t>u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7E5562">
        <w:t xml:space="preserve">, </w:t>
      </w:r>
      <w:r w:rsidR="00DD1FFE">
        <w:t xml:space="preserve">pa je </w:t>
      </w:r>
      <w:r w:rsidR="00D10BB9">
        <w:t xml:space="preserve">iz tih razloga </w:t>
      </w:r>
      <w:r w:rsidR="00DD1FFE"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 w:rsidR="00DD1FFE">
        <w:t xml:space="preserve">zaključka </w:t>
      </w:r>
      <w:r w:rsidR="00C52411">
        <w:t xml:space="preserve">temeljem čl. </w:t>
      </w:r>
      <w:r w:rsidR="0043682C">
        <w:t>247</w:t>
      </w:r>
      <w:r w:rsidR="00C52411">
        <w:t xml:space="preserve"> Stečajnog zakona</w:t>
      </w:r>
      <w:r w:rsidR="000D45EC">
        <w:t xml:space="preserve"> (NN br.</w:t>
      </w:r>
      <w:r w:rsidR="0043682C">
        <w:t xml:space="preserve"> 71/15, 104/17</w:t>
      </w:r>
      <w:r w:rsidR="000D45EC">
        <w:t>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68708B">
        <w:t>22.svibnja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6C7CBD" w:rsidR="006C7CBD">
      <w:pPr>
        <w:jc w:val="both"/>
        <w:rPr>
          <w:bCs/>
        </w:rPr>
      </w:pPr>
      <w:r>
        <w:t xml:space="preserve">2. kupcu </w:t>
      </w:r>
      <w:r w:rsidR="00A622DC" w:rsidRPr="00A622DC">
        <w:rPr>
          <w:bCs/>
        </w:rPr>
        <w:t xml:space="preserve">Alenu </w:t>
      </w:r>
      <w:proofErr w:type="spellStart"/>
      <w:r w:rsidR="00A622DC" w:rsidRPr="00A622DC">
        <w:rPr>
          <w:bCs/>
        </w:rPr>
        <w:t>Kureliću</w:t>
      </w:r>
      <w:proofErr w:type="spellEnd"/>
      <w:r w:rsidR="00A622DC" w:rsidRPr="00A622DC">
        <w:rPr>
          <w:bCs/>
        </w:rPr>
        <w:t xml:space="preserve">, </w:t>
      </w:r>
      <w:proofErr w:type="spellStart"/>
      <w:r w:rsidR="00A622DC" w:rsidRPr="00A622DC">
        <w:rPr>
          <w:bCs/>
        </w:rPr>
        <w:t>Mičići</w:t>
      </w:r>
      <w:proofErr w:type="spellEnd"/>
      <w:r w:rsidR="00A622DC" w:rsidRPr="00A622DC">
        <w:rPr>
          <w:bCs/>
        </w:rPr>
        <w:t xml:space="preserve"> 51d, 51216 </w:t>
      </w:r>
      <w:proofErr w:type="spellStart"/>
      <w:r w:rsidR="00A622DC" w:rsidRPr="00A622DC">
        <w:rPr>
          <w:bCs/>
        </w:rPr>
        <w:t>Marinići</w:t>
      </w:r>
      <w:proofErr w:type="spellEnd"/>
    </w:p>
    <w:p w:rsidRDefault="00A622DC" w:rsidP="006C7CBD" w:rsidR="00A622DC">
      <w:pPr>
        <w:jc w:val="both"/>
        <w:rPr>
          <w:bCs/>
        </w:rPr>
      </w:pPr>
    </w:p>
    <w:p w:rsidRDefault="00A622DC" w:rsidP="006C7CBD" w:rsidR="00A622DC" w:rsidRPr="00CB06B0">
      <w:pPr>
        <w:jc w:val="both"/>
      </w:pPr>
    </w:p>
    <w:p w:rsidRDefault="006C7CBD" w:rsidP="006C7CBD" w:rsidR="006C7CBD">
      <w:pPr>
        <w:ind w:left="900"/>
      </w:pPr>
      <w:r>
        <w:t xml:space="preserve">zk.odjel Općinskog suda u </w:t>
      </w:r>
      <w:r w:rsidR="00A622DC">
        <w:t>Rijeci</w:t>
      </w:r>
      <w:r>
        <w:t>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3682C"/>
    <w:rsid w:val="00447FB6"/>
    <w:rsid w:val="00462A55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86BDF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8F1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C51B6"/>
    <w:rsid w:val="009D453B"/>
    <w:rsid w:val="009E6061"/>
    <w:rsid w:val="00A162F9"/>
    <w:rsid w:val="00A20A85"/>
    <w:rsid w:val="00A26FA8"/>
    <w:rsid w:val="00A43222"/>
    <w:rsid w:val="00A47302"/>
    <w:rsid w:val="00A5312A"/>
    <w:rsid w:val="00A622DC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879B8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26261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 dio u ref.</izvorni_sadrzaj>
    <derivirana_varijabla naziv="DomainObject.Predmet.PrimjedbaSuca_1">I,II  dio kod Dubi, III,IV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85730382176</item>
      <item>, OIB 52978628954</item>
      <item>, OIB 64124936540</item>
      <item>, OIB null</item>
      <item>, OIB null</item>
      <item>, OIB 14564426832</item>
    </izvorni_sadrzaj>
    <derivirana_varijabla naziv="DomainObject.Predmet.SudioniciListNazivOIB_1">
      <item>, OIB null</item>
      <item>, OIB 85821130368</item>
      <item>, OIB 85730382176</item>
      <item>, OIB 52978628954</item>
      <item>, OIB 64124936540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466</properties:Words>
  <properties:Characters>2452</properties:Characters>
  <properties:Lines>84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2018-05-22T11:22:00Z</dcterms:created>
  <dc:creator>Korisnik</dc:creator>
  <cp:lastModifiedBy>wsadmin</cp:lastModifiedBy>
  <cp:lastPrinted>2018-05-22T11:45:00Z</cp:lastPrinted>
  <dcterms:modified xmlns:xsi="http://www.w3.org/2001/XMLSchema-instance" xsi:type="dcterms:W3CDTF">2018-05-22T11:55:00Z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(VIŠEVICE-PRIJENOS U VLASNIŠTVO.docx)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