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c5578" w14:paraId="3fc5578" w:rsidRDefault="00A10119" w:rsidP="00A10119" w:rsidR="00A10119">
      <w:pPr>
        <w:jc w:val="both"/>
        <w15:collapsed w:val="false"/>
        <w:rPr>
          <w:b/>
          <w:szCs w:val="20"/>
        </w:rPr>
      </w:pPr>
      <w:bookmarkStart w:name="_GoBack" w:id="0"/>
      <w:bookmarkEnd w:id="0"/>
      <w:proofErr w:type="gramStart"/>
      <w:r>
        <w:rPr>
          <w:b/>
          <w:szCs w:val="20"/>
        </w:rPr>
        <w:t>REPUBLIKA HRVATSKA                                                                   14.</w:t>
      </w:r>
      <w:proofErr w:type="gramEnd"/>
      <w:r>
        <w:rPr>
          <w:b/>
          <w:szCs w:val="20"/>
        </w:rPr>
        <w:t xml:space="preserve">  St-62/2010</w:t>
      </w:r>
    </w:p>
    <w:p w:rsidRDefault="00A10119" w:rsidP="00A10119" w:rsidR="00A10119">
      <w:pPr>
        <w:jc w:val="both"/>
        <w:rPr>
          <w:b/>
          <w:szCs w:val="20"/>
        </w:rPr>
      </w:pPr>
      <w:r>
        <w:rPr>
          <w:b/>
          <w:szCs w:val="20"/>
        </w:rPr>
        <w:t>TRGOVAČKI SUD U SPLITU</w:t>
      </w:r>
    </w:p>
    <w:p w:rsidRDefault="00A10119" w:rsidP="00A10119" w:rsidR="00A10119">
      <w:pPr>
        <w:jc w:val="both"/>
        <w:rPr>
          <w:b/>
          <w:szCs w:val="20"/>
        </w:rPr>
      </w:pPr>
    </w:p>
    <w:p w:rsidRDefault="00A10119" w:rsidP="00A10119" w:rsidR="00A10119">
      <w:pPr>
        <w:jc w:val="center"/>
        <w:rPr>
          <w:b/>
          <w:szCs w:val="20"/>
        </w:rPr>
      </w:pPr>
      <w:r>
        <w:rPr>
          <w:b/>
          <w:szCs w:val="20"/>
        </w:rPr>
        <w:t>Z A P I S N I K</w:t>
      </w:r>
    </w:p>
    <w:p w:rsidRDefault="00A10119" w:rsidP="00A10119" w:rsidR="00A10119">
      <w:pPr>
        <w:jc w:val="center"/>
        <w:rPr>
          <w:b/>
          <w:szCs w:val="20"/>
        </w:rPr>
      </w:pPr>
    </w:p>
    <w:p w:rsidRDefault="00A10119" w:rsidP="00A10119" w:rsidR="00A10119" w:rsidRPr="00062028">
      <w:pPr>
        <w:jc w:val="both"/>
        <w:rPr>
          <w:b/>
        </w:rPr>
      </w:pPr>
      <w:proofErr w:type="spellStart"/>
      <w:proofErr w:type="gramStart"/>
      <w:r>
        <w:t>sa</w:t>
      </w:r>
      <w:proofErr w:type="spellEnd"/>
      <w:proofErr w:type="gramEnd"/>
      <w:r>
        <w:t xml:space="preserve"> </w:t>
      </w:r>
      <w:proofErr w:type="spellStart"/>
      <w:r>
        <w:t>Završnog</w:t>
      </w:r>
      <w:proofErr w:type="spellEnd"/>
      <w:r>
        <w:t xml:space="preserve"> </w:t>
      </w:r>
      <w:proofErr w:type="spellStart"/>
      <w:r>
        <w:t>ročišta</w:t>
      </w:r>
      <w:proofErr w:type="spellEnd"/>
      <w:r>
        <w:t xml:space="preserve"> </w:t>
      </w:r>
      <w:proofErr w:type="spellStart"/>
      <w:r>
        <w:t>vjerovnika</w:t>
      </w:r>
      <w:proofErr w:type="spellEnd"/>
      <w:r>
        <w:t xml:space="preserve"> </w:t>
      </w:r>
      <w:proofErr w:type="spellStart"/>
      <w:r>
        <w:t>sastavljen</w:t>
      </w:r>
      <w:proofErr w:type="spellEnd"/>
      <w:r>
        <w:t xml:space="preserve"> </w:t>
      </w:r>
      <w:proofErr w:type="spellStart"/>
      <w:r>
        <w:t>kod</w:t>
      </w:r>
      <w:proofErr w:type="spellEnd"/>
      <w:r>
        <w:t xml:space="preserve"> </w:t>
      </w:r>
      <w:proofErr w:type="spellStart"/>
      <w:r>
        <w:t>Trgovačkog</w:t>
      </w:r>
      <w:proofErr w:type="spellEnd"/>
      <w:r>
        <w:t xml:space="preserve"> </w:t>
      </w:r>
      <w:proofErr w:type="spellStart"/>
      <w:r>
        <w:t>suda</w:t>
      </w:r>
      <w:proofErr w:type="spellEnd"/>
      <w:r>
        <w:t xml:space="preserve"> u </w:t>
      </w:r>
      <w:proofErr w:type="spellStart"/>
      <w:r>
        <w:t>Splitu</w:t>
      </w:r>
      <w:proofErr w:type="spellEnd"/>
      <w:r>
        <w:t xml:space="preserve">, dana 20. </w:t>
      </w:r>
      <w:proofErr w:type="spellStart"/>
      <w:proofErr w:type="gramStart"/>
      <w:r>
        <w:t>travnja</w:t>
      </w:r>
      <w:proofErr w:type="spellEnd"/>
      <w:proofErr w:type="gramEnd"/>
      <w:r>
        <w:t xml:space="preserve"> 2017. </w:t>
      </w:r>
      <w:proofErr w:type="spellStart"/>
      <w:proofErr w:type="gramStart"/>
      <w:r>
        <w:t>godine</w:t>
      </w:r>
      <w:proofErr w:type="spellEnd"/>
      <w:proofErr w:type="gramEnd"/>
      <w:r>
        <w:t xml:space="preserve">, s </w:t>
      </w:r>
      <w:proofErr w:type="spellStart"/>
      <w:r>
        <w:t>početkom</w:t>
      </w:r>
      <w:proofErr w:type="spellEnd"/>
      <w:r>
        <w:t xml:space="preserve"> u 12,00 sati, u </w:t>
      </w:r>
      <w:proofErr w:type="spellStart"/>
      <w:r>
        <w:t>stečajnom</w:t>
      </w:r>
      <w:proofErr w:type="spellEnd"/>
      <w:r>
        <w:t xml:space="preserve"> </w:t>
      </w:r>
      <w:proofErr w:type="spellStart"/>
      <w:r>
        <w:t>postupku</w:t>
      </w:r>
      <w:proofErr w:type="spellEnd"/>
      <w:r>
        <w:t xml:space="preserve"> </w:t>
      </w:r>
      <w:proofErr w:type="spellStart"/>
      <w:r>
        <w:t>nad</w:t>
      </w:r>
      <w:proofErr w:type="spellEnd"/>
      <w:r>
        <w:t xml:space="preserve"> </w:t>
      </w:r>
      <w:proofErr w:type="spellStart"/>
      <w:r>
        <w:t>stečajnim</w:t>
      </w:r>
      <w:proofErr w:type="spellEnd"/>
      <w:r>
        <w:t xml:space="preserve"> </w:t>
      </w:r>
      <w:proofErr w:type="spellStart"/>
      <w:r>
        <w:t>Dužnikom</w:t>
      </w:r>
      <w:proofErr w:type="spellEnd"/>
      <w:r>
        <w:t>:</w:t>
      </w:r>
      <w:r>
        <w:rPr>
          <w:b/>
        </w:rPr>
        <w:t xml:space="preserve"> </w:t>
      </w:r>
      <w:r w:rsidRPr="00062028">
        <w:rPr>
          <w:b/>
          <w:lang w:val="fr-FR"/>
        </w:rPr>
        <w:t>KEMILAK</w:t>
      </w:r>
      <w:r w:rsidRPr="00062028">
        <w:rPr>
          <w:b/>
        </w:rPr>
        <w:t xml:space="preserve">, </w:t>
      </w:r>
      <w:r w:rsidRPr="00062028">
        <w:rPr>
          <w:b/>
          <w:lang w:val="fr-FR"/>
        </w:rPr>
        <w:t>d</w:t>
      </w:r>
      <w:r w:rsidRPr="00062028">
        <w:rPr>
          <w:b/>
        </w:rPr>
        <w:t>.</w:t>
      </w:r>
      <w:r w:rsidRPr="00062028">
        <w:rPr>
          <w:b/>
          <w:lang w:val="fr-FR"/>
        </w:rPr>
        <w:t>o</w:t>
      </w:r>
      <w:r w:rsidRPr="00062028">
        <w:rPr>
          <w:b/>
        </w:rPr>
        <w:t>.</w:t>
      </w:r>
      <w:r w:rsidRPr="00062028">
        <w:rPr>
          <w:b/>
          <w:lang w:val="fr-FR"/>
        </w:rPr>
        <w:t>o</w:t>
      </w:r>
      <w:r w:rsidRPr="00062028">
        <w:rPr>
          <w:b/>
        </w:rPr>
        <w:t xml:space="preserve">., </w:t>
      </w:r>
      <w:r w:rsidRPr="00062028">
        <w:rPr>
          <w:b/>
          <w:lang w:val="fr-FR"/>
        </w:rPr>
        <w:t>u</w:t>
      </w:r>
      <w:r w:rsidRPr="00062028">
        <w:rPr>
          <w:b/>
        </w:rPr>
        <w:t xml:space="preserve"> </w:t>
      </w:r>
      <w:r w:rsidRPr="00062028">
        <w:rPr>
          <w:b/>
          <w:lang w:val="fr-FR"/>
        </w:rPr>
        <w:t>ste</w:t>
      </w:r>
      <w:r w:rsidRPr="00062028">
        <w:rPr>
          <w:b/>
        </w:rPr>
        <w:t>č</w:t>
      </w:r>
      <w:r w:rsidRPr="00062028">
        <w:rPr>
          <w:b/>
          <w:lang w:val="fr-FR"/>
        </w:rPr>
        <w:t>aju</w:t>
      </w:r>
      <w:r w:rsidRPr="00062028">
        <w:rPr>
          <w:b/>
        </w:rPr>
        <w:t xml:space="preserve">, </w:t>
      </w:r>
      <w:r w:rsidRPr="00062028">
        <w:rPr>
          <w:b/>
          <w:lang w:val="fr-FR"/>
        </w:rPr>
        <w:t>Split</w:t>
      </w:r>
      <w:r w:rsidRPr="00062028">
        <w:rPr>
          <w:b/>
        </w:rPr>
        <w:t xml:space="preserve">, </w:t>
      </w:r>
      <w:r w:rsidRPr="00062028">
        <w:rPr>
          <w:b/>
          <w:lang w:val="fr-FR"/>
        </w:rPr>
        <w:t>Dubrova</w:t>
      </w:r>
      <w:r w:rsidRPr="00062028">
        <w:rPr>
          <w:b/>
        </w:rPr>
        <w:t>č</w:t>
      </w:r>
      <w:r w:rsidRPr="00062028">
        <w:rPr>
          <w:b/>
          <w:lang w:val="fr-FR"/>
        </w:rPr>
        <w:t>ka</w:t>
      </w:r>
      <w:r w:rsidRPr="00062028">
        <w:rPr>
          <w:b/>
        </w:rPr>
        <w:t xml:space="preserve"> </w:t>
      </w:r>
      <w:r w:rsidRPr="00062028">
        <w:rPr>
          <w:b/>
          <w:lang w:val="fr-FR"/>
        </w:rPr>
        <w:t>ulica</w:t>
      </w:r>
      <w:r w:rsidRPr="00062028">
        <w:rPr>
          <w:b/>
        </w:rPr>
        <w:t xml:space="preserve"> 25–27. </w:t>
      </w:r>
    </w:p>
    <w:p w:rsidRDefault="00A10119" w:rsidP="00A10119" w:rsidR="00A10119">
      <w:pPr>
        <w:jc w:val="both"/>
      </w:pPr>
    </w:p>
    <w:p w:rsidRDefault="00A10119" w:rsidP="00A10119" w:rsidR="00A10119">
      <w:pPr>
        <w:jc w:val="both"/>
      </w:pPr>
      <w:proofErr w:type="spellStart"/>
      <w:r>
        <w:t>Nazočni</w:t>
      </w:r>
      <w:proofErr w:type="spellEnd"/>
      <w:r>
        <w:t xml:space="preserve"> </w:t>
      </w:r>
      <w:proofErr w:type="gramStart"/>
      <w:r>
        <w:t>od</w:t>
      </w:r>
      <w:proofErr w:type="gramEnd"/>
      <w:r>
        <w:t xml:space="preserve"> </w:t>
      </w:r>
      <w:proofErr w:type="spellStart"/>
      <w:r>
        <w:t>suda</w:t>
      </w:r>
      <w:proofErr w:type="spellEnd"/>
      <w:r>
        <w:t>:</w:t>
      </w:r>
    </w:p>
    <w:p w:rsidRDefault="00A10119" w:rsidP="00A10119" w:rsidR="00A10119">
      <w:pPr>
        <w:jc w:val="both"/>
      </w:pPr>
      <w:proofErr w:type="spellStart"/>
      <w:r>
        <w:t>Sudac</w:t>
      </w:r>
      <w:proofErr w:type="spellEnd"/>
      <w:r>
        <w:t xml:space="preserve"> JOZO ĆALETA, </w:t>
      </w:r>
      <w:proofErr w:type="spellStart"/>
      <w:r>
        <w:t>stečajni</w:t>
      </w:r>
      <w:proofErr w:type="spellEnd"/>
      <w:r>
        <w:t xml:space="preserve"> </w:t>
      </w:r>
      <w:proofErr w:type="spellStart"/>
      <w:r>
        <w:t>sudac</w:t>
      </w:r>
      <w:proofErr w:type="spellEnd"/>
      <w:r>
        <w:t>,</w:t>
      </w:r>
    </w:p>
    <w:p w:rsidRDefault="00A10119" w:rsidP="00A10119" w:rsidR="00A10119">
      <w:pPr>
        <w:jc w:val="both"/>
        <w:rPr>
          <w:lang w:val="fr-FR"/>
        </w:rPr>
      </w:pPr>
      <w:r>
        <w:rPr>
          <w:lang w:val="fr-FR"/>
        </w:rPr>
        <w:t>VESNA KATI</w:t>
      </w:r>
      <w:r>
        <w:t xml:space="preserve">Ć, </w:t>
      </w:r>
      <w:r>
        <w:rPr>
          <w:lang w:val="fr-FR"/>
        </w:rPr>
        <w:t>zapisni</w:t>
      </w:r>
      <w:r>
        <w:t>č</w:t>
      </w:r>
      <w:r>
        <w:rPr>
          <w:lang w:val="fr-FR"/>
        </w:rPr>
        <w:t>ar.</w:t>
      </w:r>
    </w:p>
    <w:p w:rsidRDefault="00A10119" w:rsidP="00A10119" w:rsidR="00A10119">
      <w:pPr>
        <w:jc w:val="both"/>
        <w:rPr>
          <w:lang w:val="fr-FR"/>
        </w:rPr>
      </w:pPr>
    </w:p>
    <w:p w:rsidRDefault="00A10119" w:rsidP="00A10119" w:rsidR="00A10119">
      <w:pPr>
        <w:jc w:val="both"/>
        <w:rPr>
          <w:lang w:val="fr-FR"/>
        </w:rPr>
      </w:pPr>
      <w:r>
        <w:rPr>
          <w:lang w:val="fr-FR"/>
        </w:rPr>
        <w:t>ANKICA ČENIĆ, stečajna uupraviteljica.</w:t>
      </w:r>
    </w:p>
    <w:p w:rsidRDefault="00A10119" w:rsidP="00A10119" w:rsidR="00A10119">
      <w:pPr>
        <w:jc w:val="both"/>
        <w:rPr>
          <w:lang w:val="fr-FR"/>
        </w:rPr>
      </w:pPr>
    </w:p>
    <w:p w:rsidRDefault="00A10119" w:rsidP="00A10119" w:rsidR="00A10119">
      <w:pPr>
        <w:jc w:val="both"/>
        <w:rPr>
          <w:lang w:val="fr-FR"/>
        </w:rPr>
      </w:pPr>
      <w:r>
        <w:rPr>
          <w:lang w:val="fr-FR"/>
        </w:rPr>
        <w:t>Utvrđuje se kako su ostali pristupili:</w:t>
      </w:r>
    </w:p>
    <w:p w:rsidRDefault="00A10119" w:rsidP="00A10119" w:rsidR="00A10119">
      <w:pPr>
        <w:numPr>
          <w:ilvl w:val="0"/>
          <w:numId w:val="2"/>
        </w:numPr>
        <w:jc w:val="both"/>
      </w:pPr>
      <w:proofErr w:type="spellStart"/>
      <w:r>
        <w:t>Jasmina</w:t>
      </w:r>
      <w:proofErr w:type="spellEnd"/>
      <w:r>
        <w:t xml:space="preserve"> </w:t>
      </w:r>
      <w:proofErr w:type="spellStart"/>
      <w:r>
        <w:t>Dvornik</w:t>
      </w:r>
      <w:proofErr w:type="spellEnd"/>
      <w:r>
        <w:t xml:space="preserve">, </w:t>
      </w:r>
      <w:proofErr w:type="spellStart"/>
      <w:r>
        <w:t>savjetnica</w:t>
      </w:r>
      <w:proofErr w:type="spellEnd"/>
      <w:r>
        <w:t xml:space="preserve"> ŽDO u </w:t>
      </w:r>
      <w:proofErr w:type="spellStart"/>
      <w:r>
        <w:t>Splitu</w:t>
      </w:r>
      <w:proofErr w:type="spellEnd"/>
      <w:r>
        <w:t xml:space="preserve">, </w:t>
      </w:r>
      <w:proofErr w:type="spellStart"/>
      <w:r>
        <w:t>za</w:t>
      </w:r>
      <w:proofErr w:type="spellEnd"/>
      <w:r>
        <w:t xml:space="preserve"> </w:t>
      </w:r>
      <w:proofErr w:type="spellStart"/>
      <w:r>
        <w:t>vjerovnika</w:t>
      </w:r>
      <w:proofErr w:type="spellEnd"/>
      <w:r>
        <w:t xml:space="preserve"> RH</w:t>
      </w:r>
    </w:p>
    <w:p w:rsidRDefault="00A10119" w:rsidP="00A10119" w:rsidR="00A10119">
      <w:pPr>
        <w:numPr>
          <w:ilvl w:val="0"/>
          <w:numId w:val="2"/>
        </w:numPr>
        <w:jc w:val="both"/>
      </w:pPr>
      <w:r>
        <w:t xml:space="preserve">Mario </w:t>
      </w:r>
      <w:proofErr w:type="spellStart"/>
      <w:r>
        <w:t>Šegvić</w:t>
      </w:r>
      <w:proofErr w:type="spellEnd"/>
      <w:r>
        <w:t xml:space="preserve">, </w:t>
      </w:r>
      <w:proofErr w:type="spellStart"/>
      <w:r>
        <w:t>odvjetnik</w:t>
      </w:r>
      <w:proofErr w:type="spellEnd"/>
      <w:r>
        <w:t xml:space="preserve"> u </w:t>
      </w:r>
      <w:proofErr w:type="spellStart"/>
      <w:r>
        <w:t>odvjetničkom</w:t>
      </w:r>
      <w:proofErr w:type="spellEnd"/>
      <w:r>
        <w:t xml:space="preserve"> </w:t>
      </w:r>
      <w:proofErr w:type="spellStart"/>
      <w:r>
        <w:t>društvu</w:t>
      </w:r>
      <w:proofErr w:type="spellEnd"/>
      <w:r>
        <w:t xml:space="preserve"> SMOLČIĆ I PARTNERI, </w:t>
      </w:r>
      <w:proofErr w:type="spellStart"/>
      <w:proofErr w:type="gramStart"/>
      <w:r>
        <w:t>za</w:t>
      </w:r>
      <w:proofErr w:type="spellEnd"/>
      <w:r>
        <w:t xml:space="preserve">  AGIT</w:t>
      </w:r>
      <w:proofErr w:type="gramEnd"/>
      <w:r>
        <w:t xml:space="preserve"> </w:t>
      </w:r>
      <w:proofErr w:type="spellStart"/>
      <w:r>
        <w:t>d.o.o</w:t>
      </w:r>
      <w:proofErr w:type="spellEnd"/>
      <w:r>
        <w:t>.</w:t>
      </w:r>
    </w:p>
    <w:p w:rsidRDefault="00A10119" w:rsidP="00A10119" w:rsidR="00A10119">
      <w:pPr>
        <w:jc w:val="both"/>
      </w:pPr>
    </w:p>
    <w:p w:rsidRDefault="00A10119" w:rsidP="00A10119" w:rsidR="00A10119">
      <w:pPr>
        <w:jc w:val="both"/>
      </w:pPr>
      <w:proofErr w:type="spellStart"/>
      <w:r>
        <w:t>Utvrđuje</w:t>
      </w:r>
      <w:proofErr w:type="spellEnd"/>
      <w:r>
        <w:t xml:space="preserve"> se </w:t>
      </w:r>
      <w:proofErr w:type="spellStart"/>
      <w:r>
        <w:t>kako</w:t>
      </w:r>
      <w:proofErr w:type="spellEnd"/>
      <w:r>
        <w:t xml:space="preserve"> je </w:t>
      </w:r>
      <w:proofErr w:type="spellStart"/>
      <w:r>
        <w:t>predmet</w:t>
      </w:r>
      <w:proofErr w:type="spellEnd"/>
      <w:r>
        <w:t xml:space="preserve"> </w:t>
      </w:r>
      <w:proofErr w:type="spellStart"/>
      <w:r>
        <w:t>današnjeg</w:t>
      </w:r>
      <w:proofErr w:type="spellEnd"/>
      <w:r>
        <w:t xml:space="preserve"> </w:t>
      </w:r>
      <w:proofErr w:type="spellStart"/>
      <w:r>
        <w:t>Završnog</w:t>
      </w:r>
      <w:proofErr w:type="spellEnd"/>
      <w:r>
        <w:t xml:space="preserve"> </w:t>
      </w:r>
      <w:proofErr w:type="spellStart"/>
      <w:r>
        <w:t>ročišta</w:t>
      </w:r>
      <w:proofErr w:type="spellEnd"/>
      <w:r>
        <w:t xml:space="preserve"> </w:t>
      </w:r>
      <w:proofErr w:type="spellStart"/>
      <w:r>
        <w:t>vjerovnika</w:t>
      </w:r>
      <w:proofErr w:type="spellEnd"/>
      <w:r>
        <w:t xml:space="preserve"> </w:t>
      </w:r>
      <w:proofErr w:type="spellStart"/>
      <w:r>
        <w:t>sukladan</w:t>
      </w:r>
      <w:proofErr w:type="spellEnd"/>
      <w:r>
        <w:t xml:space="preserve"> </w:t>
      </w:r>
      <w:proofErr w:type="spellStart"/>
      <w:r>
        <w:t>zaključku</w:t>
      </w:r>
      <w:proofErr w:type="spellEnd"/>
      <w:r>
        <w:t xml:space="preserve"> </w:t>
      </w:r>
      <w:proofErr w:type="spellStart"/>
      <w:r>
        <w:t>ovog</w:t>
      </w:r>
      <w:proofErr w:type="spellEnd"/>
      <w:r>
        <w:t xml:space="preserve"> </w:t>
      </w:r>
      <w:proofErr w:type="spellStart"/>
      <w:r>
        <w:t>suda</w:t>
      </w:r>
      <w:proofErr w:type="spellEnd"/>
      <w:r>
        <w:t xml:space="preserve"> </w:t>
      </w:r>
      <w:proofErr w:type="gramStart"/>
      <w:r>
        <w:t>od</w:t>
      </w:r>
      <w:proofErr w:type="gramEnd"/>
      <w:r>
        <w:t xml:space="preserve"> 19. </w:t>
      </w:r>
      <w:proofErr w:type="spellStart"/>
      <w:proofErr w:type="gramStart"/>
      <w:r>
        <w:t>siječnja</w:t>
      </w:r>
      <w:proofErr w:type="spellEnd"/>
      <w:proofErr w:type="gramEnd"/>
      <w:r>
        <w:t xml:space="preserve"> 2017. </w:t>
      </w:r>
      <w:proofErr w:type="spellStart"/>
      <w:proofErr w:type="gramStart"/>
      <w:r>
        <w:t>godine</w:t>
      </w:r>
      <w:proofErr w:type="spellEnd"/>
      <w:proofErr w:type="gramEnd"/>
      <w:r>
        <w:t xml:space="preserve"> </w:t>
      </w:r>
      <w:proofErr w:type="spellStart"/>
      <w:r>
        <w:t>sa</w:t>
      </w:r>
      <w:proofErr w:type="spellEnd"/>
      <w:r>
        <w:t xml:space="preserve"> </w:t>
      </w:r>
      <w:proofErr w:type="spellStart"/>
      <w:r>
        <w:t>tamo</w:t>
      </w:r>
      <w:proofErr w:type="spellEnd"/>
      <w:r>
        <w:t xml:space="preserve"> </w:t>
      </w:r>
      <w:proofErr w:type="spellStart"/>
      <w:r>
        <w:t>navedenim</w:t>
      </w:r>
      <w:proofErr w:type="spellEnd"/>
      <w:r>
        <w:t xml:space="preserve"> </w:t>
      </w:r>
      <w:proofErr w:type="spellStart"/>
      <w:r>
        <w:t>Dnevnim</w:t>
      </w:r>
      <w:proofErr w:type="spellEnd"/>
      <w:r>
        <w:t xml:space="preserve"> </w:t>
      </w:r>
      <w:proofErr w:type="spellStart"/>
      <w:r>
        <w:t>redom</w:t>
      </w:r>
      <w:proofErr w:type="spellEnd"/>
      <w:r>
        <w:t xml:space="preserve"> a </w:t>
      </w:r>
      <w:proofErr w:type="spellStart"/>
      <w:r>
        <w:t>isti</w:t>
      </w:r>
      <w:proofErr w:type="spellEnd"/>
      <w:r>
        <w:t xml:space="preserve"> </w:t>
      </w:r>
      <w:proofErr w:type="spellStart"/>
      <w:r>
        <w:t>zaključak</w:t>
      </w:r>
      <w:proofErr w:type="spellEnd"/>
      <w:r>
        <w:t xml:space="preserve"> je bio </w:t>
      </w:r>
      <w:proofErr w:type="spellStart"/>
      <w:r>
        <w:t>objavljen</w:t>
      </w:r>
      <w:proofErr w:type="spellEnd"/>
      <w:r>
        <w:t xml:space="preserve"> </w:t>
      </w:r>
      <w:proofErr w:type="spellStart"/>
      <w:r>
        <w:t>i</w:t>
      </w:r>
      <w:proofErr w:type="spellEnd"/>
      <w:r>
        <w:t xml:space="preserve"> </w:t>
      </w:r>
      <w:proofErr w:type="spellStart"/>
      <w:r>
        <w:t>na</w:t>
      </w:r>
      <w:proofErr w:type="spellEnd"/>
      <w:r>
        <w:t xml:space="preserve"> e-</w:t>
      </w:r>
      <w:proofErr w:type="spellStart"/>
      <w:r>
        <w:t>oglasnoj</w:t>
      </w:r>
      <w:proofErr w:type="spellEnd"/>
      <w:r>
        <w:t xml:space="preserve"> </w:t>
      </w:r>
      <w:proofErr w:type="spellStart"/>
      <w:r>
        <w:t>ploči</w:t>
      </w:r>
      <w:proofErr w:type="spellEnd"/>
      <w:r>
        <w:t xml:space="preserve"> </w:t>
      </w:r>
      <w:proofErr w:type="spellStart"/>
      <w:r>
        <w:t>suda</w:t>
      </w:r>
      <w:proofErr w:type="spellEnd"/>
      <w:r>
        <w:t xml:space="preserve">, </w:t>
      </w:r>
      <w:proofErr w:type="spellStart"/>
      <w:r>
        <w:t>sve</w:t>
      </w:r>
      <w:proofErr w:type="spellEnd"/>
      <w:r>
        <w:t xml:space="preserve"> </w:t>
      </w:r>
      <w:proofErr w:type="spellStart"/>
      <w:r>
        <w:t>sa</w:t>
      </w:r>
      <w:proofErr w:type="spellEnd"/>
      <w:r>
        <w:t xml:space="preserve"> </w:t>
      </w:r>
      <w:proofErr w:type="spellStart"/>
      <w:r>
        <w:t>tamo</w:t>
      </w:r>
      <w:proofErr w:type="spellEnd"/>
      <w:r>
        <w:t xml:space="preserve"> </w:t>
      </w:r>
      <w:proofErr w:type="spellStart"/>
      <w:r>
        <w:t>navedenim</w:t>
      </w:r>
      <w:proofErr w:type="spellEnd"/>
      <w:r>
        <w:t xml:space="preserve"> </w:t>
      </w:r>
      <w:proofErr w:type="spellStart"/>
      <w:r>
        <w:t>Dnevnim</w:t>
      </w:r>
      <w:proofErr w:type="spellEnd"/>
      <w:r>
        <w:t xml:space="preserve"> </w:t>
      </w:r>
      <w:proofErr w:type="spellStart"/>
      <w:r>
        <w:t>redom</w:t>
      </w:r>
      <w:proofErr w:type="spellEnd"/>
      <w:r>
        <w:t>.</w:t>
      </w:r>
    </w:p>
    <w:p w:rsidRDefault="00A10119" w:rsidP="00A10119" w:rsidR="00A10119">
      <w:pPr>
        <w:jc w:val="both"/>
      </w:pPr>
    </w:p>
    <w:p w:rsidRDefault="00A10119" w:rsidP="00A10119" w:rsidR="00A10119">
      <w:pPr>
        <w:numPr>
          <w:ilvl w:val="0"/>
          <w:numId w:val="1"/>
        </w:numPr>
        <w:jc w:val="both"/>
      </w:pPr>
      <w:proofErr w:type="spellStart"/>
      <w:r>
        <w:t>Prelazi</w:t>
      </w:r>
      <w:proofErr w:type="spellEnd"/>
      <w:r>
        <w:t xml:space="preserve"> se </w:t>
      </w:r>
      <w:proofErr w:type="spellStart"/>
      <w:proofErr w:type="gramStart"/>
      <w:r>
        <w:t>na</w:t>
      </w:r>
      <w:proofErr w:type="spellEnd"/>
      <w:proofErr w:type="gramEnd"/>
      <w:r>
        <w:t xml:space="preserve"> </w:t>
      </w:r>
      <w:proofErr w:type="spellStart"/>
      <w:r>
        <w:t>prvu</w:t>
      </w:r>
      <w:proofErr w:type="spellEnd"/>
      <w:r>
        <w:t xml:space="preserve"> </w:t>
      </w:r>
      <w:proofErr w:type="spellStart"/>
      <w:r>
        <w:t>točku</w:t>
      </w:r>
      <w:proofErr w:type="spellEnd"/>
      <w:r>
        <w:t xml:space="preserve"> </w:t>
      </w:r>
      <w:proofErr w:type="spellStart"/>
      <w:r>
        <w:t>Dnevnog</w:t>
      </w:r>
      <w:proofErr w:type="spellEnd"/>
      <w:r>
        <w:t xml:space="preserve"> </w:t>
      </w:r>
      <w:proofErr w:type="spellStart"/>
      <w:r>
        <w:t>reda</w:t>
      </w:r>
      <w:proofErr w:type="spellEnd"/>
      <w:r>
        <w:t xml:space="preserve"> pa se </w:t>
      </w:r>
      <w:proofErr w:type="spellStart"/>
      <w:r>
        <w:t>stečajna</w:t>
      </w:r>
      <w:proofErr w:type="spellEnd"/>
      <w:r>
        <w:t xml:space="preserve"> </w:t>
      </w:r>
      <w:proofErr w:type="spellStart"/>
      <w:r>
        <w:t>upr</w:t>
      </w:r>
      <w:proofErr w:type="spellEnd"/>
      <w:r>
        <w:t xml:space="preserve">. </w:t>
      </w:r>
      <w:proofErr w:type="spellStart"/>
      <w:proofErr w:type="gramStart"/>
      <w:r>
        <w:t>poziva</w:t>
      </w:r>
      <w:proofErr w:type="spellEnd"/>
      <w:proofErr w:type="gramEnd"/>
      <w:r>
        <w:t xml:space="preserve"> </w:t>
      </w:r>
      <w:proofErr w:type="spellStart"/>
      <w:r>
        <w:t>podnijeti</w:t>
      </w:r>
      <w:proofErr w:type="spellEnd"/>
      <w:r>
        <w:t xml:space="preserve">  </w:t>
      </w:r>
      <w:proofErr w:type="spellStart"/>
      <w:r>
        <w:t>završno</w:t>
      </w:r>
      <w:proofErr w:type="spellEnd"/>
      <w:r>
        <w:t xml:space="preserve"> </w:t>
      </w:r>
      <w:proofErr w:type="spellStart"/>
      <w:r>
        <w:t>Izvješće</w:t>
      </w:r>
      <w:proofErr w:type="spellEnd"/>
      <w:r>
        <w:t xml:space="preserve"> </w:t>
      </w:r>
      <w:proofErr w:type="spellStart"/>
      <w:r>
        <w:t>sukladno</w:t>
      </w:r>
      <w:proofErr w:type="spellEnd"/>
      <w:r>
        <w:t xml:space="preserve"> </w:t>
      </w:r>
      <w:proofErr w:type="spellStart"/>
      <w:r>
        <w:t>istoj</w:t>
      </w:r>
      <w:proofErr w:type="spellEnd"/>
      <w:r>
        <w:t xml:space="preserve"> </w:t>
      </w:r>
      <w:proofErr w:type="spellStart"/>
      <w:r>
        <w:t>točki</w:t>
      </w:r>
      <w:proofErr w:type="spellEnd"/>
      <w:r>
        <w:t xml:space="preserve"> </w:t>
      </w:r>
      <w:proofErr w:type="spellStart"/>
      <w:r>
        <w:t>Dnevnog</w:t>
      </w:r>
      <w:proofErr w:type="spellEnd"/>
      <w:r>
        <w:t xml:space="preserve"> </w:t>
      </w:r>
      <w:proofErr w:type="spellStart"/>
      <w:r>
        <w:t>reda</w:t>
      </w:r>
      <w:proofErr w:type="spellEnd"/>
      <w:r>
        <w:t xml:space="preserve">, </w:t>
      </w:r>
      <w:proofErr w:type="spellStart"/>
      <w:r>
        <w:t>nakon</w:t>
      </w:r>
      <w:proofErr w:type="spellEnd"/>
      <w:r>
        <w:t xml:space="preserve"> </w:t>
      </w:r>
      <w:proofErr w:type="spellStart"/>
      <w:r>
        <w:t>čega</w:t>
      </w:r>
      <w:proofErr w:type="spellEnd"/>
      <w:r>
        <w:t xml:space="preserve"> </w:t>
      </w:r>
      <w:proofErr w:type="spellStart"/>
      <w:r>
        <w:t>ista</w:t>
      </w:r>
      <w:proofErr w:type="spellEnd"/>
      <w:r>
        <w:t xml:space="preserve"> </w:t>
      </w:r>
      <w:proofErr w:type="spellStart"/>
      <w:r>
        <w:t>iznosi</w:t>
      </w:r>
      <w:proofErr w:type="spellEnd"/>
      <w:r>
        <w:t xml:space="preserve"> </w:t>
      </w:r>
      <w:proofErr w:type="spellStart"/>
      <w:r>
        <w:t>sukladno</w:t>
      </w:r>
      <w:proofErr w:type="spellEnd"/>
      <w:r>
        <w:t xml:space="preserve"> </w:t>
      </w:r>
      <w:proofErr w:type="spellStart"/>
      <w:r>
        <w:t>svom</w:t>
      </w:r>
      <w:proofErr w:type="spellEnd"/>
      <w:r>
        <w:t xml:space="preserve"> </w:t>
      </w:r>
      <w:proofErr w:type="spellStart"/>
      <w:r>
        <w:t>pismenom</w:t>
      </w:r>
      <w:proofErr w:type="spellEnd"/>
      <w:r>
        <w:t xml:space="preserve"> </w:t>
      </w:r>
      <w:proofErr w:type="spellStart"/>
      <w:r>
        <w:t>Izvješću</w:t>
      </w:r>
      <w:proofErr w:type="spellEnd"/>
      <w:r>
        <w:t xml:space="preserve"> </w:t>
      </w:r>
      <w:proofErr w:type="spellStart"/>
      <w:r>
        <w:t>koje</w:t>
      </w:r>
      <w:proofErr w:type="spellEnd"/>
      <w:r>
        <w:t xml:space="preserve"> je </w:t>
      </w:r>
      <w:proofErr w:type="spellStart"/>
      <w:r>
        <w:t>dostavila</w:t>
      </w:r>
      <w:proofErr w:type="spellEnd"/>
      <w:r>
        <w:t xml:space="preserve"> </w:t>
      </w:r>
      <w:proofErr w:type="spellStart"/>
      <w:r>
        <w:t>sudu</w:t>
      </w:r>
      <w:proofErr w:type="spellEnd"/>
      <w:r>
        <w:t xml:space="preserve"> dana 14. </w:t>
      </w:r>
      <w:proofErr w:type="spellStart"/>
      <w:proofErr w:type="gramStart"/>
      <w:r>
        <w:t>prosinca</w:t>
      </w:r>
      <w:proofErr w:type="spellEnd"/>
      <w:proofErr w:type="gramEnd"/>
      <w:r>
        <w:t xml:space="preserve"> 2016. </w:t>
      </w:r>
      <w:proofErr w:type="spellStart"/>
      <w:proofErr w:type="gramStart"/>
      <w:r>
        <w:t>godine</w:t>
      </w:r>
      <w:proofErr w:type="spellEnd"/>
      <w:proofErr w:type="gramEnd"/>
      <w:r>
        <w:t xml:space="preserve">, </w:t>
      </w:r>
      <w:proofErr w:type="spellStart"/>
      <w:r>
        <w:t>sa</w:t>
      </w:r>
      <w:proofErr w:type="spellEnd"/>
      <w:r>
        <w:t xml:space="preserve"> </w:t>
      </w:r>
      <w:proofErr w:type="spellStart"/>
      <w:r>
        <w:t>svim</w:t>
      </w:r>
      <w:proofErr w:type="spellEnd"/>
      <w:r>
        <w:t xml:space="preserve"> </w:t>
      </w:r>
      <w:proofErr w:type="spellStart"/>
      <w:r>
        <w:t>prilozima</w:t>
      </w:r>
      <w:proofErr w:type="spellEnd"/>
      <w:r>
        <w:t xml:space="preserve"> </w:t>
      </w:r>
      <w:proofErr w:type="spellStart"/>
      <w:r>
        <w:t>i</w:t>
      </w:r>
      <w:proofErr w:type="spellEnd"/>
      <w:r>
        <w:t xml:space="preserve"> </w:t>
      </w:r>
      <w:proofErr w:type="spellStart"/>
      <w:r>
        <w:t>Završnim</w:t>
      </w:r>
      <w:proofErr w:type="spellEnd"/>
      <w:r>
        <w:t xml:space="preserve"> </w:t>
      </w:r>
      <w:proofErr w:type="spellStart"/>
      <w:r>
        <w:t>računom</w:t>
      </w:r>
      <w:proofErr w:type="spellEnd"/>
      <w:r>
        <w:t xml:space="preserve">, </w:t>
      </w:r>
      <w:proofErr w:type="spellStart"/>
      <w:r>
        <w:t>koje</w:t>
      </w:r>
      <w:proofErr w:type="spellEnd"/>
      <w:r>
        <w:t xml:space="preserve"> se </w:t>
      </w:r>
      <w:proofErr w:type="spellStart"/>
      <w:r>
        <w:t>pismeno</w:t>
      </w:r>
      <w:proofErr w:type="spellEnd"/>
      <w:r>
        <w:t xml:space="preserve"> </w:t>
      </w:r>
      <w:proofErr w:type="spellStart"/>
      <w:r>
        <w:t>Izvješće</w:t>
      </w:r>
      <w:proofErr w:type="spellEnd"/>
      <w:r>
        <w:t xml:space="preserve"> </w:t>
      </w:r>
      <w:proofErr w:type="spellStart"/>
      <w:r>
        <w:t>i</w:t>
      </w:r>
      <w:proofErr w:type="spellEnd"/>
      <w:r>
        <w:t xml:space="preserve"> </w:t>
      </w:r>
      <w:proofErr w:type="spellStart"/>
      <w:r>
        <w:t>prilozi</w:t>
      </w:r>
      <w:proofErr w:type="spellEnd"/>
      <w:r>
        <w:t xml:space="preserve"> </w:t>
      </w:r>
      <w:proofErr w:type="spellStart"/>
      <w:r>
        <w:t>čitaju</w:t>
      </w:r>
      <w:proofErr w:type="spellEnd"/>
      <w:r>
        <w:t xml:space="preserve"> </w:t>
      </w:r>
      <w:proofErr w:type="spellStart"/>
      <w:r>
        <w:t>i</w:t>
      </w:r>
      <w:proofErr w:type="spellEnd"/>
      <w:r>
        <w:t xml:space="preserve"> </w:t>
      </w:r>
      <w:proofErr w:type="spellStart"/>
      <w:r>
        <w:t>isto</w:t>
      </w:r>
      <w:proofErr w:type="spellEnd"/>
      <w:r>
        <w:t xml:space="preserve"> </w:t>
      </w:r>
      <w:proofErr w:type="spellStart"/>
      <w:r>
        <w:t>čini</w:t>
      </w:r>
      <w:proofErr w:type="spellEnd"/>
      <w:r>
        <w:t xml:space="preserve"> </w:t>
      </w:r>
      <w:proofErr w:type="spellStart"/>
      <w:r>
        <w:t>sastavni</w:t>
      </w:r>
      <w:proofErr w:type="spellEnd"/>
      <w:r>
        <w:t xml:space="preserve"> </w:t>
      </w:r>
      <w:proofErr w:type="spellStart"/>
      <w:r>
        <w:t>dio</w:t>
      </w:r>
      <w:proofErr w:type="spellEnd"/>
      <w:r>
        <w:t xml:space="preserve"> </w:t>
      </w:r>
      <w:proofErr w:type="spellStart"/>
      <w:r>
        <w:t>ovog</w:t>
      </w:r>
      <w:proofErr w:type="spellEnd"/>
      <w:r>
        <w:t xml:space="preserve"> </w:t>
      </w:r>
      <w:proofErr w:type="spellStart"/>
      <w:r>
        <w:t>Zapisnika</w:t>
      </w:r>
      <w:proofErr w:type="spellEnd"/>
      <w:r>
        <w:t xml:space="preserve"> a </w:t>
      </w:r>
      <w:proofErr w:type="spellStart"/>
      <w:r>
        <w:t>isto</w:t>
      </w:r>
      <w:proofErr w:type="spellEnd"/>
      <w:r>
        <w:t xml:space="preserve"> je </w:t>
      </w:r>
      <w:proofErr w:type="spellStart"/>
      <w:r>
        <w:t>bilo</w:t>
      </w:r>
      <w:proofErr w:type="spellEnd"/>
      <w:r>
        <w:t xml:space="preserve"> </w:t>
      </w:r>
      <w:proofErr w:type="spellStart"/>
      <w:r>
        <w:t>oglašeno</w:t>
      </w:r>
      <w:proofErr w:type="spellEnd"/>
      <w:r>
        <w:t xml:space="preserve"> </w:t>
      </w:r>
      <w:proofErr w:type="spellStart"/>
      <w:r>
        <w:t>na</w:t>
      </w:r>
      <w:proofErr w:type="spellEnd"/>
      <w:r>
        <w:t xml:space="preserve"> e-</w:t>
      </w:r>
      <w:proofErr w:type="spellStart"/>
      <w:r>
        <w:t>ogl</w:t>
      </w:r>
      <w:proofErr w:type="spellEnd"/>
      <w:r>
        <w:t xml:space="preserve">. </w:t>
      </w:r>
      <w:proofErr w:type="spellStart"/>
      <w:proofErr w:type="gramStart"/>
      <w:r>
        <w:t>ploči</w:t>
      </w:r>
      <w:proofErr w:type="spellEnd"/>
      <w:proofErr w:type="gramEnd"/>
      <w:r>
        <w:t xml:space="preserve"> </w:t>
      </w:r>
      <w:proofErr w:type="spellStart"/>
      <w:r>
        <w:t>suda</w:t>
      </w:r>
      <w:proofErr w:type="spellEnd"/>
      <w:r>
        <w:t xml:space="preserve"> od 19. </w:t>
      </w:r>
      <w:proofErr w:type="spellStart"/>
      <w:proofErr w:type="gramStart"/>
      <w:r>
        <w:t>siječnja</w:t>
      </w:r>
      <w:proofErr w:type="spellEnd"/>
      <w:proofErr w:type="gramEnd"/>
      <w:r>
        <w:t xml:space="preserve"> 2017. </w:t>
      </w:r>
      <w:proofErr w:type="spellStart"/>
      <w:proofErr w:type="gramStart"/>
      <w:r>
        <w:t>godine</w:t>
      </w:r>
      <w:proofErr w:type="spellEnd"/>
      <w:proofErr w:type="gramEnd"/>
      <w:r>
        <w:t xml:space="preserve"> </w:t>
      </w:r>
      <w:proofErr w:type="spellStart"/>
      <w:r>
        <w:t>i</w:t>
      </w:r>
      <w:proofErr w:type="spellEnd"/>
      <w:r>
        <w:t xml:space="preserve"> od  28. </w:t>
      </w:r>
      <w:proofErr w:type="spellStart"/>
      <w:proofErr w:type="gramStart"/>
      <w:r>
        <w:t>veljače</w:t>
      </w:r>
      <w:proofErr w:type="spellEnd"/>
      <w:proofErr w:type="gramEnd"/>
      <w:r>
        <w:t xml:space="preserve"> 2017. </w:t>
      </w:r>
      <w:proofErr w:type="spellStart"/>
      <w:proofErr w:type="gramStart"/>
      <w:r>
        <w:t>godine</w:t>
      </w:r>
      <w:proofErr w:type="spellEnd"/>
      <w:proofErr w:type="gramEnd"/>
      <w:r>
        <w:t xml:space="preserve"> do </w:t>
      </w:r>
      <w:proofErr w:type="spellStart"/>
      <w:r>
        <w:t>danas</w:t>
      </w:r>
      <w:proofErr w:type="spellEnd"/>
      <w:r>
        <w:t xml:space="preserve">. </w:t>
      </w:r>
    </w:p>
    <w:p w:rsidRDefault="00A10119" w:rsidP="00A10119" w:rsidR="00A10119">
      <w:pPr>
        <w:jc w:val="both"/>
      </w:pPr>
    </w:p>
    <w:p w:rsidRDefault="00A10119" w:rsidP="00A10119" w:rsidR="00A10119">
      <w:pPr>
        <w:jc w:val="both"/>
      </w:pPr>
      <w:proofErr w:type="spellStart"/>
      <w:proofErr w:type="gramStart"/>
      <w:r>
        <w:t>Prisutna</w:t>
      </w:r>
      <w:proofErr w:type="spellEnd"/>
      <w:r>
        <w:t xml:space="preserve"> </w:t>
      </w:r>
      <w:proofErr w:type="spellStart"/>
      <w:r>
        <w:t>stečajna</w:t>
      </w:r>
      <w:proofErr w:type="spellEnd"/>
      <w:r>
        <w:t xml:space="preserve"> </w:t>
      </w:r>
      <w:proofErr w:type="spellStart"/>
      <w:r>
        <w:t>upr</w:t>
      </w:r>
      <w:proofErr w:type="spellEnd"/>
      <w:r>
        <w:t>.</w:t>
      </w:r>
      <w:proofErr w:type="gramEnd"/>
      <w:r>
        <w:t xml:space="preserve"> </w:t>
      </w:r>
      <w:proofErr w:type="spellStart"/>
      <w:proofErr w:type="gramStart"/>
      <w:r>
        <w:t>ističe</w:t>
      </w:r>
      <w:proofErr w:type="spellEnd"/>
      <w:proofErr w:type="gramEnd"/>
      <w:r>
        <w:t xml:space="preserve"> </w:t>
      </w:r>
      <w:proofErr w:type="spellStart"/>
      <w:r>
        <w:t>kako</w:t>
      </w:r>
      <w:proofErr w:type="spellEnd"/>
      <w:r>
        <w:t xml:space="preserve"> je od </w:t>
      </w:r>
      <w:proofErr w:type="spellStart"/>
      <w:r>
        <w:t>dostave</w:t>
      </w:r>
      <w:proofErr w:type="spellEnd"/>
      <w:r>
        <w:t xml:space="preserve"> </w:t>
      </w:r>
      <w:proofErr w:type="spellStart"/>
      <w:r>
        <w:t>sudu</w:t>
      </w:r>
      <w:proofErr w:type="spellEnd"/>
      <w:r>
        <w:t xml:space="preserve"> </w:t>
      </w:r>
      <w:proofErr w:type="spellStart"/>
      <w:r>
        <w:t>završnog</w:t>
      </w:r>
      <w:proofErr w:type="spellEnd"/>
      <w:r>
        <w:t xml:space="preserve"> </w:t>
      </w:r>
      <w:proofErr w:type="spellStart"/>
      <w:r>
        <w:t>računa</w:t>
      </w:r>
      <w:proofErr w:type="spellEnd"/>
      <w:r>
        <w:t xml:space="preserve"> </w:t>
      </w:r>
      <w:proofErr w:type="spellStart"/>
      <w:r>
        <w:t>i</w:t>
      </w:r>
      <w:proofErr w:type="spellEnd"/>
      <w:r>
        <w:t xml:space="preserve"> </w:t>
      </w:r>
      <w:proofErr w:type="spellStart"/>
      <w:r>
        <w:t>završnog</w:t>
      </w:r>
      <w:proofErr w:type="spellEnd"/>
      <w:r>
        <w:t xml:space="preserve"> </w:t>
      </w:r>
      <w:proofErr w:type="spellStart"/>
      <w:r>
        <w:t>Izvješća</w:t>
      </w:r>
      <w:proofErr w:type="spellEnd"/>
      <w:r>
        <w:t xml:space="preserve"> </w:t>
      </w:r>
      <w:proofErr w:type="spellStart"/>
      <w:r>
        <w:t>unovčila</w:t>
      </w:r>
      <w:proofErr w:type="spellEnd"/>
      <w:r>
        <w:t xml:space="preserve"> </w:t>
      </w:r>
      <w:proofErr w:type="spellStart"/>
      <w:r>
        <w:t>stečajnu</w:t>
      </w:r>
      <w:proofErr w:type="spellEnd"/>
      <w:r>
        <w:t xml:space="preserve"> </w:t>
      </w:r>
      <w:proofErr w:type="spellStart"/>
      <w:r>
        <w:t>masu</w:t>
      </w:r>
      <w:proofErr w:type="spellEnd"/>
      <w:r>
        <w:t xml:space="preserve"> u </w:t>
      </w:r>
      <w:proofErr w:type="spellStart"/>
      <w:r>
        <w:t>iznosu</w:t>
      </w:r>
      <w:proofErr w:type="spellEnd"/>
      <w:r>
        <w:t xml:space="preserve"> od 29.300,00 </w:t>
      </w:r>
      <w:proofErr w:type="spellStart"/>
      <w:r>
        <w:t>kuna</w:t>
      </w:r>
      <w:proofErr w:type="spellEnd"/>
      <w:r>
        <w:t xml:space="preserve"> </w:t>
      </w:r>
      <w:proofErr w:type="spellStart"/>
      <w:r>
        <w:t>te</w:t>
      </w:r>
      <w:proofErr w:type="spellEnd"/>
      <w:r>
        <w:t xml:space="preserve"> je u </w:t>
      </w:r>
      <w:proofErr w:type="spellStart"/>
      <w:r>
        <w:t>istom</w:t>
      </w:r>
      <w:proofErr w:type="spellEnd"/>
      <w:r>
        <w:t xml:space="preserve"> </w:t>
      </w:r>
      <w:proofErr w:type="spellStart"/>
      <w:r>
        <w:t>vremenu</w:t>
      </w:r>
      <w:proofErr w:type="spellEnd"/>
      <w:r>
        <w:t xml:space="preserve"> </w:t>
      </w:r>
      <w:proofErr w:type="spellStart"/>
      <w:r>
        <w:t>podmirila</w:t>
      </w:r>
      <w:proofErr w:type="spellEnd"/>
      <w:r>
        <w:t xml:space="preserve"> </w:t>
      </w:r>
      <w:proofErr w:type="spellStart"/>
      <w:r>
        <w:t>obveze</w:t>
      </w:r>
      <w:proofErr w:type="spellEnd"/>
      <w:r>
        <w:t xml:space="preserve"> </w:t>
      </w:r>
      <w:proofErr w:type="spellStart"/>
      <w:r>
        <w:t>stečajne</w:t>
      </w:r>
      <w:proofErr w:type="spellEnd"/>
      <w:r>
        <w:t xml:space="preserve"> </w:t>
      </w:r>
      <w:proofErr w:type="spellStart"/>
      <w:r>
        <w:t>mase</w:t>
      </w:r>
      <w:proofErr w:type="spellEnd"/>
      <w:r>
        <w:t xml:space="preserve"> </w:t>
      </w:r>
      <w:proofErr w:type="spellStart"/>
      <w:r>
        <w:t>koje</w:t>
      </w:r>
      <w:proofErr w:type="spellEnd"/>
      <w:r>
        <w:t xml:space="preserve"> </w:t>
      </w:r>
      <w:proofErr w:type="spellStart"/>
      <w:r>
        <w:t>su</w:t>
      </w:r>
      <w:proofErr w:type="spellEnd"/>
      <w:r>
        <w:t xml:space="preserve"> </w:t>
      </w:r>
      <w:proofErr w:type="spellStart"/>
      <w:r>
        <w:t>dospjele</w:t>
      </w:r>
      <w:proofErr w:type="spellEnd"/>
    </w:p>
    <w:p w:rsidRDefault="00A10119" w:rsidP="00A10119" w:rsidR="00A10119">
      <w:pPr>
        <w:jc w:val="both"/>
      </w:pPr>
    </w:p>
    <w:p w:rsidRDefault="00A10119" w:rsidP="00A10119" w:rsidR="00A10119">
      <w:pPr>
        <w:jc w:val="both"/>
      </w:pPr>
      <w:proofErr w:type="spellStart"/>
      <w:r>
        <w:t>Prisutni</w:t>
      </w:r>
      <w:proofErr w:type="spellEnd"/>
      <w:r>
        <w:t xml:space="preserve"> </w:t>
      </w:r>
      <w:proofErr w:type="spellStart"/>
      <w:r>
        <w:t>vjerovnici</w:t>
      </w:r>
      <w:proofErr w:type="spellEnd"/>
      <w:r>
        <w:t xml:space="preserve"> </w:t>
      </w:r>
      <w:proofErr w:type="spellStart"/>
      <w:r>
        <w:t>primili</w:t>
      </w:r>
      <w:proofErr w:type="spellEnd"/>
      <w:r>
        <w:t xml:space="preserve"> </w:t>
      </w:r>
      <w:proofErr w:type="spellStart"/>
      <w:r>
        <w:t>su</w:t>
      </w:r>
      <w:proofErr w:type="spellEnd"/>
      <w:r>
        <w:t xml:space="preserve"> </w:t>
      </w:r>
      <w:proofErr w:type="spellStart"/>
      <w:proofErr w:type="gramStart"/>
      <w:r>
        <w:t>na</w:t>
      </w:r>
      <w:proofErr w:type="spellEnd"/>
      <w:proofErr w:type="gramEnd"/>
      <w:r>
        <w:t xml:space="preserve"> </w:t>
      </w:r>
      <w:proofErr w:type="spellStart"/>
      <w:r>
        <w:t>znanje</w:t>
      </w:r>
      <w:proofErr w:type="spellEnd"/>
      <w:r>
        <w:t xml:space="preserve"> </w:t>
      </w:r>
      <w:proofErr w:type="spellStart"/>
      <w:r>
        <w:t>Izvjeće</w:t>
      </w:r>
      <w:proofErr w:type="spellEnd"/>
      <w:r>
        <w:t xml:space="preserve"> </w:t>
      </w:r>
      <w:proofErr w:type="spellStart"/>
      <w:r>
        <w:t>stečajne</w:t>
      </w:r>
      <w:proofErr w:type="spellEnd"/>
      <w:r>
        <w:t xml:space="preserve"> </w:t>
      </w:r>
      <w:proofErr w:type="spellStart"/>
      <w:r>
        <w:t>upr</w:t>
      </w:r>
      <w:proofErr w:type="spellEnd"/>
      <w:r>
        <w:t xml:space="preserve">. </w:t>
      </w:r>
      <w:proofErr w:type="spellStart"/>
      <w:proofErr w:type="gramStart"/>
      <w:r>
        <w:t>na</w:t>
      </w:r>
      <w:proofErr w:type="spellEnd"/>
      <w:proofErr w:type="gramEnd"/>
      <w:r>
        <w:t xml:space="preserve"> </w:t>
      </w:r>
      <w:proofErr w:type="spellStart"/>
      <w:r>
        <w:t>isto</w:t>
      </w:r>
      <w:proofErr w:type="spellEnd"/>
      <w:r>
        <w:t xml:space="preserve"> </w:t>
      </w:r>
      <w:proofErr w:type="spellStart"/>
      <w:r>
        <w:t>nemaju</w:t>
      </w:r>
      <w:proofErr w:type="spellEnd"/>
      <w:r>
        <w:t xml:space="preserve"> </w:t>
      </w:r>
      <w:proofErr w:type="spellStart"/>
      <w:r>
        <w:t>promjedbi</w:t>
      </w:r>
      <w:proofErr w:type="spellEnd"/>
      <w:r>
        <w:t xml:space="preserve"> </w:t>
      </w:r>
      <w:proofErr w:type="spellStart"/>
      <w:r>
        <w:t>i</w:t>
      </w:r>
      <w:proofErr w:type="spellEnd"/>
      <w:r>
        <w:t xml:space="preserve"> </w:t>
      </w:r>
      <w:proofErr w:type="spellStart"/>
      <w:r>
        <w:t>isto</w:t>
      </w:r>
      <w:proofErr w:type="spellEnd"/>
      <w:r>
        <w:t xml:space="preserve"> </w:t>
      </w:r>
      <w:proofErr w:type="spellStart"/>
      <w:r>
        <w:t>prihvaćaju</w:t>
      </w:r>
      <w:proofErr w:type="spellEnd"/>
      <w:r>
        <w:t>.</w:t>
      </w:r>
    </w:p>
    <w:p w:rsidRDefault="00A10119" w:rsidP="00A10119" w:rsidR="00A10119">
      <w:pPr>
        <w:jc w:val="both"/>
      </w:pPr>
    </w:p>
    <w:p w:rsidRDefault="00A10119" w:rsidP="00A10119" w:rsidR="00A10119">
      <w:pPr>
        <w:numPr>
          <w:ilvl w:val="0"/>
          <w:numId w:val="1"/>
        </w:numPr>
        <w:jc w:val="both"/>
      </w:pPr>
      <w:proofErr w:type="spellStart"/>
      <w:r>
        <w:t>Prelazi</w:t>
      </w:r>
      <w:proofErr w:type="spellEnd"/>
      <w:r>
        <w:t xml:space="preserve"> se </w:t>
      </w:r>
      <w:proofErr w:type="spellStart"/>
      <w:r>
        <w:t>na</w:t>
      </w:r>
      <w:proofErr w:type="spellEnd"/>
      <w:r>
        <w:t xml:space="preserve"> </w:t>
      </w:r>
      <w:proofErr w:type="spellStart"/>
      <w:r>
        <w:t>točku</w:t>
      </w:r>
      <w:proofErr w:type="spellEnd"/>
      <w:r>
        <w:t xml:space="preserve"> </w:t>
      </w:r>
      <w:proofErr w:type="spellStart"/>
      <w:r>
        <w:t>dva</w:t>
      </w:r>
      <w:proofErr w:type="spellEnd"/>
      <w:r>
        <w:t xml:space="preserve"> </w:t>
      </w:r>
      <w:proofErr w:type="spellStart"/>
      <w:r>
        <w:t>Dnevnog</w:t>
      </w:r>
      <w:proofErr w:type="spellEnd"/>
      <w:r>
        <w:t xml:space="preserve"> </w:t>
      </w:r>
      <w:proofErr w:type="spellStart"/>
      <w:r>
        <w:t>reda</w:t>
      </w:r>
      <w:proofErr w:type="spellEnd"/>
      <w:r>
        <w:t xml:space="preserve"> – </w:t>
      </w:r>
      <w:proofErr w:type="spellStart"/>
      <w:r>
        <w:t>raspravljanje</w:t>
      </w:r>
      <w:proofErr w:type="spellEnd"/>
      <w:r>
        <w:t xml:space="preserve"> o </w:t>
      </w:r>
      <w:proofErr w:type="spellStart"/>
      <w:r>
        <w:t>Završnom</w:t>
      </w:r>
      <w:proofErr w:type="spellEnd"/>
      <w:r>
        <w:t xml:space="preserve"> </w:t>
      </w:r>
      <w:proofErr w:type="spellStart"/>
      <w:r>
        <w:t>računu</w:t>
      </w:r>
      <w:proofErr w:type="spellEnd"/>
      <w:r>
        <w:t xml:space="preserve"> </w:t>
      </w:r>
      <w:proofErr w:type="spellStart"/>
      <w:r>
        <w:t>stečajne</w:t>
      </w:r>
      <w:proofErr w:type="spellEnd"/>
      <w:r>
        <w:t xml:space="preserve"> </w:t>
      </w:r>
      <w:proofErr w:type="spellStart"/>
      <w:proofErr w:type="gramStart"/>
      <w:r>
        <w:t>upr</w:t>
      </w:r>
      <w:proofErr w:type="spellEnd"/>
      <w:r>
        <w:t>.,</w:t>
      </w:r>
      <w:proofErr w:type="gramEnd"/>
      <w:r>
        <w:t xml:space="preserve"> </w:t>
      </w:r>
      <w:proofErr w:type="spellStart"/>
      <w:r>
        <w:t>kojeg</w:t>
      </w:r>
      <w:proofErr w:type="spellEnd"/>
      <w:r>
        <w:t xml:space="preserve"> je </w:t>
      </w:r>
      <w:proofErr w:type="spellStart"/>
      <w:r>
        <w:t>stečajna</w:t>
      </w:r>
      <w:proofErr w:type="spellEnd"/>
      <w:r>
        <w:t xml:space="preserve"> </w:t>
      </w:r>
      <w:proofErr w:type="spellStart"/>
      <w:r>
        <w:t>upr</w:t>
      </w:r>
      <w:proofErr w:type="spellEnd"/>
      <w:r>
        <w:t xml:space="preserve">. </w:t>
      </w:r>
      <w:proofErr w:type="spellStart"/>
      <w:proofErr w:type="gramStart"/>
      <w:r>
        <w:t>izložila</w:t>
      </w:r>
      <w:proofErr w:type="spellEnd"/>
      <w:proofErr w:type="gramEnd"/>
      <w:r>
        <w:t xml:space="preserve"> u </w:t>
      </w:r>
      <w:proofErr w:type="spellStart"/>
      <w:r>
        <w:t>sklopu</w:t>
      </w:r>
      <w:proofErr w:type="spellEnd"/>
      <w:r>
        <w:t xml:space="preserve"> </w:t>
      </w:r>
      <w:proofErr w:type="spellStart"/>
      <w:r>
        <w:t>prve</w:t>
      </w:r>
      <w:proofErr w:type="spellEnd"/>
      <w:r>
        <w:t xml:space="preserve"> </w:t>
      </w:r>
      <w:proofErr w:type="spellStart"/>
      <w:r>
        <w:t>točke</w:t>
      </w:r>
      <w:proofErr w:type="spellEnd"/>
      <w:r>
        <w:t xml:space="preserve"> </w:t>
      </w:r>
      <w:proofErr w:type="spellStart"/>
      <w:r>
        <w:t>Dnevnog</w:t>
      </w:r>
      <w:proofErr w:type="spellEnd"/>
      <w:r>
        <w:t xml:space="preserve"> </w:t>
      </w:r>
      <w:proofErr w:type="spellStart"/>
      <w:r>
        <w:t>reda</w:t>
      </w:r>
      <w:proofErr w:type="spellEnd"/>
      <w:r>
        <w:t xml:space="preserve"> a </w:t>
      </w:r>
      <w:proofErr w:type="spellStart"/>
      <w:r>
        <w:t>isto</w:t>
      </w:r>
      <w:proofErr w:type="spellEnd"/>
      <w:r>
        <w:t xml:space="preserve"> je </w:t>
      </w:r>
      <w:proofErr w:type="spellStart"/>
      <w:r>
        <w:t>bilo</w:t>
      </w:r>
      <w:proofErr w:type="spellEnd"/>
      <w:r>
        <w:t xml:space="preserve"> </w:t>
      </w:r>
      <w:proofErr w:type="spellStart"/>
      <w:r>
        <w:t>oglašeno</w:t>
      </w:r>
      <w:proofErr w:type="spellEnd"/>
      <w:r>
        <w:t xml:space="preserve"> </w:t>
      </w:r>
      <w:proofErr w:type="spellStart"/>
      <w:r>
        <w:t>na</w:t>
      </w:r>
      <w:proofErr w:type="spellEnd"/>
      <w:r>
        <w:t xml:space="preserve"> e-</w:t>
      </w:r>
      <w:proofErr w:type="spellStart"/>
      <w:r>
        <w:t>ogl</w:t>
      </w:r>
      <w:proofErr w:type="spellEnd"/>
      <w:r>
        <w:t xml:space="preserve">. </w:t>
      </w:r>
      <w:proofErr w:type="spellStart"/>
      <w:proofErr w:type="gramStart"/>
      <w:r>
        <w:t>ploči</w:t>
      </w:r>
      <w:proofErr w:type="spellEnd"/>
      <w:proofErr w:type="gramEnd"/>
      <w:r>
        <w:t xml:space="preserve"> </w:t>
      </w:r>
      <w:proofErr w:type="spellStart"/>
      <w:r>
        <w:t>suda</w:t>
      </w:r>
      <w:proofErr w:type="spellEnd"/>
      <w:r>
        <w:t>.</w:t>
      </w:r>
    </w:p>
    <w:p w:rsidRDefault="00A10119" w:rsidP="00A10119" w:rsidR="00A10119">
      <w:pPr>
        <w:jc w:val="both"/>
      </w:pPr>
    </w:p>
    <w:p w:rsidRDefault="00A10119" w:rsidP="00A10119" w:rsidR="00A10119">
      <w:pPr>
        <w:jc w:val="both"/>
      </w:pPr>
      <w:proofErr w:type="spellStart"/>
      <w:r>
        <w:t>Prisutni</w:t>
      </w:r>
      <w:proofErr w:type="spellEnd"/>
      <w:r>
        <w:t xml:space="preserve"> </w:t>
      </w:r>
      <w:proofErr w:type="spellStart"/>
      <w:r>
        <w:t>vjerovnici</w:t>
      </w:r>
      <w:proofErr w:type="spellEnd"/>
      <w:r>
        <w:t xml:space="preserve"> </w:t>
      </w:r>
      <w:proofErr w:type="spellStart"/>
      <w:r>
        <w:t>primili</w:t>
      </w:r>
      <w:proofErr w:type="spellEnd"/>
      <w:r>
        <w:t xml:space="preserve"> </w:t>
      </w:r>
      <w:proofErr w:type="spellStart"/>
      <w:r>
        <w:t>su</w:t>
      </w:r>
      <w:proofErr w:type="spellEnd"/>
      <w:r>
        <w:t xml:space="preserve"> </w:t>
      </w:r>
      <w:proofErr w:type="spellStart"/>
      <w:r>
        <w:t>na</w:t>
      </w:r>
      <w:proofErr w:type="spellEnd"/>
      <w:r>
        <w:t xml:space="preserve"> </w:t>
      </w:r>
      <w:proofErr w:type="spellStart"/>
      <w:r>
        <w:t>znanje</w:t>
      </w:r>
      <w:proofErr w:type="spellEnd"/>
      <w:r>
        <w:t xml:space="preserve"> </w:t>
      </w:r>
      <w:proofErr w:type="spellStart"/>
      <w:r>
        <w:t>Završni</w:t>
      </w:r>
      <w:proofErr w:type="spellEnd"/>
      <w:r>
        <w:t xml:space="preserve"> </w:t>
      </w:r>
      <w:proofErr w:type="spellStart"/>
      <w:r>
        <w:t>račun</w:t>
      </w:r>
      <w:proofErr w:type="spellEnd"/>
      <w:r>
        <w:t xml:space="preserve"> </w:t>
      </w:r>
      <w:proofErr w:type="spellStart"/>
      <w:r>
        <w:t>stečajne</w:t>
      </w:r>
      <w:proofErr w:type="spellEnd"/>
      <w:r>
        <w:t xml:space="preserve"> </w:t>
      </w:r>
      <w:proofErr w:type="spellStart"/>
      <w:proofErr w:type="gramStart"/>
      <w:r>
        <w:t>upr</w:t>
      </w:r>
      <w:proofErr w:type="spellEnd"/>
      <w:r>
        <w:t>.,</w:t>
      </w:r>
      <w:proofErr w:type="gramEnd"/>
      <w:r>
        <w:t xml:space="preserve"> </w:t>
      </w:r>
      <w:proofErr w:type="spellStart"/>
      <w:r>
        <w:t>na</w:t>
      </w:r>
      <w:proofErr w:type="spellEnd"/>
      <w:r>
        <w:t xml:space="preserve"> </w:t>
      </w:r>
      <w:proofErr w:type="spellStart"/>
      <w:r>
        <w:t>isto</w:t>
      </w:r>
      <w:proofErr w:type="spellEnd"/>
      <w:r>
        <w:t xml:space="preserve"> ne </w:t>
      </w:r>
      <w:proofErr w:type="spellStart"/>
      <w:r>
        <w:t>prigovaraju</w:t>
      </w:r>
      <w:proofErr w:type="spellEnd"/>
      <w:r>
        <w:t xml:space="preserve"> </w:t>
      </w:r>
      <w:proofErr w:type="spellStart"/>
      <w:r>
        <w:t>te</w:t>
      </w:r>
      <w:proofErr w:type="spellEnd"/>
      <w:r>
        <w:t xml:space="preserve"> </w:t>
      </w:r>
      <w:proofErr w:type="spellStart"/>
      <w:r>
        <w:t>isto</w:t>
      </w:r>
      <w:proofErr w:type="spellEnd"/>
      <w:r>
        <w:t xml:space="preserve"> </w:t>
      </w:r>
      <w:proofErr w:type="spellStart"/>
      <w:r>
        <w:t>prihvaćaju</w:t>
      </w:r>
      <w:proofErr w:type="spellEnd"/>
      <w:r>
        <w:t>.</w:t>
      </w:r>
    </w:p>
    <w:p w:rsidRDefault="00A10119" w:rsidP="00A10119" w:rsidR="00A10119">
      <w:pPr>
        <w:jc w:val="both"/>
      </w:pPr>
    </w:p>
    <w:p w:rsidRDefault="00A10119" w:rsidP="00A10119" w:rsidR="00A10119">
      <w:pPr>
        <w:jc w:val="center"/>
      </w:pPr>
      <w:r>
        <w:lastRenderedPageBreak/>
        <w:t>-2-</w:t>
      </w:r>
    </w:p>
    <w:p w:rsidRDefault="00A10119" w:rsidP="00A10119" w:rsidR="00A10119">
      <w:pPr>
        <w:jc w:val="both"/>
      </w:pPr>
    </w:p>
    <w:p w:rsidRDefault="00A10119" w:rsidP="00A10119" w:rsidR="00A10119">
      <w:pPr>
        <w:jc w:val="both"/>
      </w:pPr>
    </w:p>
    <w:p w:rsidRDefault="00A10119" w:rsidP="00A10119" w:rsidR="00A10119">
      <w:pPr>
        <w:numPr>
          <w:ilvl w:val="0"/>
          <w:numId w:val="1"/>
        </w:numPr>
        <w:jc w:val="both"/>
      </w:pPr>
      <w:proofErr w:type="spellStart"/>
      <w:r>
        <w:t>Prelazi</w:t>
      </w:r>
      <w:proofErr w:type="spellEnd"/>
      <w:r>
        <w:t xml:space="preserve"> se </w:t>
      </w:r>
      <w:proofErr w:type="spellStart"/>
      <w:proofErr w:type="gramStart"/>
      <w:r>
        <w:t>na</w:t>
      </w:r>
      <w:proofErr w:type="spellEnd"/>
      <w:proofErr w:type="gramEnd"/>
      <w:r>
        <w:t xml:space="preserve"> </w:t>
      </w:r>
      <w:proofErr w:type="spellStart"/>
      <w:r>
        <w:t>točku</w:t>
      </w:r>
      <w:proofErr w:type="spellEnd"/>
      <w:r>
        <w:t xml:space="preserve"> tri </w:t>
      </w:r>
      <w:proofErr w:type="spellStart"/>
      <w:r>
        <w:t>Dnevnog</w:t>
      </w:r>
      <w:proofErr w:type="spellEnd"/>
      <w:r>
        <w:t xml:space="preserve"> </w:t>
      </w:r>
      <w:proofErr w:type="spellStart"/>
      <w:r>
        <w:t>reda</w:t>
      </w:r>
      <w:proofErr w:type="spellEnd"/>
      <w:r>
        <w:t xml:space="preserve"> – </w:t>
      </w:r>
      <w:proofErr w:type="spellStart"/>
      <w:r>
        <w:t>podnošenje</w:t>
      </w:r>
      <w:proofErr w:type="spellEnd"/>
      <w:r>
        <w:t xml:space="preserve"> </w:t>
      </w:r>
      <w:proofErr w:type="spellStart"/>
      <w:r>
        <w:t>prigovora</w:t>
      </w:r>
      <w:proofErr w:type="spellEnd"/>
      <w:r>
        <w:t xml:space="preserve"> </w:t>
      </w:r>
      <w:proofErr w:type="spellStart"/>
      <w:r>
        <w:t>na</w:t>
      </w:r>
      <w:proofErr w:type="spellEnd"/>
      <w:r>
        <w:t xml:space="preserve"> </w:t>
      </w:r>
      <w:proofErr w:type="spellStart"/>
      <w:r>
        <w:t>završni</w:t>
      </w:r>
      <w:proofErr w:type="spellEnd"/>
      <w:r>
        <w:t xml:space="preserve"> </w:t>
      </w:r>
      <w:proofErr w:type="spellStart"/>
      <w:r>
        <w:t>diobeni</w:t>
      </w:r>
      <w:proofErr w:type="spellEnd"/>
      <w:r>
        <w:t xml:space="preserve"> </w:t>
      </w:r>
      <w:proofErr w:type="spellStart"/>
      <w:r>
        <w:t>popis</w:t>
      </w:r>
      <w:proofErr w:type="spellEnd"/>
      <w:r>
        <w:t xml:space="preserve">, u </w:t>
      </w:r>
      <w:proofErr w:type="spellStart"/>
      <w:r>
        <w:t>sklopu</w:t>
      </w:r>
      <w:proofErr w:type="spellEnd"/>
      <w:r>
        <w:t xml:space="preserve"> </w:t>
      </w:r>
      <w:proofErr w:type="spellStart"/>
      <w:r>
        <w:t>koje</w:t>
      </w:r>
      <w:proofErr w:type="spellEnd"/>
      <w:r>
        <w:t xml:space="preserve"> </w:t>
      </w:r>
      <w:proofErr w:type="spellStart"/>
      <w:r>
        <w:t>točke</w:t>
      </w:r>
      <w:proofErr w:type="spellEnd"/>
      <w:r>
        <w:t xml:space="preserve"> </w:t>
      </w:r>
      <w:proofErr w:type="spellStart"/>
      <w:r>
        <w:t>stečajni</w:t>
      </w:r>
      <w:proofErr w:type="spellEnd"/>
      <w:r>
        <w:t xml:space="preserve"> </w:t>
      </w:r>
      <w:proofErr w:type="spellStart"/>
      <w:r>
        <w:t>sudac</w:t>
      </w:r>
      <w:proofErr w:type="spellEnd"/>
      <w:r>
        <w:t xml:space="preserve"> </w:t>
      </w:r>
      <w:proofErr w:type="spellStart"/>
      <w:r>
        <w:t>upoznaje</w:t>
      </w:r>
      <w:proofErr w:type="spellEnd"/>
      <w:r>
        <w:t xml:space="preserve"> </w:t>
      </w:r>
      <w:proofErr w:type="spellStart"/>
      <w:r>
        <w:t>prisutne</w:t>
      </w:r>
      <w:proofErr w:type="spellEnd"/>
      <w:r>
        <w:t xml:space="preserve"> </w:t>
      </w:r>
      <w:proofErr w:type="spellStart"/>
      <w:r>
        <w:t>kako</w:t>
      </w:r>
      <w:proofErr w:type="spellEnd"/>
      <w:r>
        <w:t xml:space="preserve"> je </w:t>
      </w:r>
      <w:proofErr w:type="spellStart"/>
      <w:r>
        <w:t>rješenjem</w:t>
      </w:r>
      <w:proofErr w:type="spellEnd"/>
      <w:r>
        <w:t xml:space="preserve"> </w:t>
      </w:r>
      <w:proofErr w:type="spellStart"/>
      <w:r>
        <w:t>suda</w:t>
      </w:r>
      <w:proofErr w:type="spellEnd"/>
      <w:r>
        <w:t xml:space="preserve"> od 19. </w:t>
      </w:r>
      <w:proofErr w:type="spellStart"/>
      <w:proofErr w:type="gramStart"/>
      <w:r>
        <w:t>siječnja</w:t>
      </w:r>
      <w:proofErr w:type="spellEnd"/>
      <w:proofErr w:type="gramEnd"/>
      <w:r>
        <w:t xml:space="preserve"> 2017. </w:t>
      </w:r>
      <w:proofErr w:type="spellStart"/>
      <w:proofErr w:type="gramStart"/>
      <w:r>
        <w:t>godine</w:t>
      </w:r>
      <w:proofErr w:type="spellEnd"/>
      <w:proofErr w:type="gramEnd"/>
      <w:r>
        <w:t xml:space="preserve"> </w:t>
      </w:r>
      <w:proofErr w:type="spellStart"/>
      <w:r>
        <w:t>stečajnoj</w:t>
      </w:r>
      <w:proofErr w:type="spellEnd"/>
      <w:r>
        <w:t xml:space="preserve"> </w:t>
      </w:r>
      <w:proofErr w:type="spellStart"/>
      <w:r>
        <w:t>upr</w:t>
      </w:r>
      <w:proofErr w:type="spellEnd"/>
      <w:r>
        <w:t xml:space="preserve">. </w:t>
      </w:r>
      <w:proofErr w:type="gramStart"/>
      <w:r>
        <w:t>dana</w:t>
      </w:r>
      <w:proofErr w:type="gramEnd"/>
      <w:r>
        <w:t xml:space="preserve"> </w:t>
      </w:r>
      <w:proofErr w:type="spellStart"/>
      <w:r>
        <w:t>suglasnost</w:t>
      </w:r>
      <w:proofErr w:type="spellEnd"/>
      <w:r>
        <w:t xml:space="preserve"> </w:t>
      </w:r>
      <w:proofErr w:type="spellStart"/>
      <w:r>
        <w:t>za</w:t>
      </w:r>
      <w:proofErr w:type="spellEnd"/>
      <w:r>
        <w:t xml:space="preserve"> </w:t>
      </w:r>
      <w:proofErr w:type="spellStart"/>
      <w:r>
        <w:t>obavljanje</w:t>
      </w:r>
      <w:proofErr w:type="spellEnd"/>
      <w:r>
        <w:t xml:space="preserve"> </w:t>
      </w:r>
      <w:proofErr w:type="spellStart"/>
      <w:r>
        <w:t>završne</w:t>
      </w:r>
      <w:proofErr w:type="spellEnd"/>
      <w:r>
        <w:t xml:space="preserve"> </w:t>
      </w:r>
      <w:proofErr w:type="spellStart"/>
      <w:r>
        <w:t>diobe</w:t>
      </w:r>
      <w:proofErr w:type="spellEnd"/>
      <w:r>
        <w:t xml:space="preserve"> </w:t>
      </w:r>
      <w:proofErr w:type="spellStart"/>
      <w:r>
        <w:t>unovčene</w:t>
      </w:r>
      <w:proofErr w:type="spellEnd"/>
      <w:r>
        <w:t xml:space="preserve"> </w:t>
      </w:r>
      <w:proofErr w:type="spellStart"/>
      <w:r>
        <w:t>stečajne</w:t>
      </w:r>
      <w:proofErr w:type="spellEnd"/>
      <w:r>
        <w:t xml:space="preserve"> </w:t>
      </w:r>
      <w:proofErr w:type="spellStart"/>
      <w:r>
        <w:t>mase</w:t>
      </w:r>
      <w:proofErr w:type="spellEnd"/>
      <w:r>
        <w:t xml:space="preserve"> </w:t>
      </w:r>
      <w:proofErr w:type="spellStart"/>
      <w:r>
        <w:t>vjerovnicima</w:t>
      </w:r>
      <w:proofErr w:type="spellEnd"/>
      <w:r>
        <w:t xml:space="preserve">, </w:t>
      </w:r>
      <w:proofErr w:type="spellStart"/>
      <w:r>
        <w:t>kako</w:t>
      </w:r>
      <w:proofErr w:type="spellEnd"/>
      <w:r>
        <w:t xml:space="preserve"> je to </w:t>
      </w:r>
      <w:proofErr w:type="spellStart"/>
      <w:r>
        <w:t>sve</w:t>
      </w:r>
      <w:proofErr w:type="spellEnd"/>
      <w:r>
        <w:t xml:space="preserve"> </w:t>
      </w:r>
      <w:proofErr w:type="spellStart"/>
      <w:r>
        <w:t>navedeno</w:t>
      </w:r>
      <w:proofErr w:type="spellEnd"/>
      <w:r>
        <w:t xml:space="preserve"> </w:t>
      </w:r>
      <w:proofErr w:type="spellStart"/>
      <w:r>
        <w:t>i</w:t>
      </w:r>
      <w:proofErr w:type="spellEnd"/>
      <w:r>
        <w:t xml:space="preserve"> </w:t>
      </w:r>
      <w:proofErr w:type="spellStart"/>
      <w:r>
        <w:t>izreci</w:t>
      </w:r>
      <w:proofErr w:type="spellEnd"/>
      <w:r>
        <w:t xml:space="preserve"> </w:t>
      </w:r>
      <w:proofErr w:type="spellStart"/>
      <w:r>
        <w:t>tog</w:t>
      </w:r>
      <w:proofErr w:type="spellEnd"/>
      <w:r>
        <w:t xml:space="preserve"> </w:t>
      </w:r>
      <w:proofErr w:type="spellStart"/>
      <w:r>
        <w:t>rješenja</w:t>
      </w:r>
      <w:proofErr w:type="spellEnd"/>
      <w:r>
        <w:t xml:space="preserve"> </w:t>
      </w:r>
      <w:proofErr w:type="spellStart"/>
      <w:r>
        <w:t>i</w:t>
      </w:r>
      <w:proofErr w:type="spellEnd"/>
      <w:r>
        <w:t xml:space="preserve"> </w:t>
      </w:r>
      <w:proofErr w:type="spellStart"/>
      <w:r>
        <w:t>diobenom</w:t>
      </w:r>
      <w:proofErr w:type="spellEnd"/>
      <w:r>
        <w:t xml:space="preserve"> </w:t>
      </w:r>
      <w:proofErr w:type="spellStart"/>
      <w:r>
        <w:t>popisu</w:t>
      </w:r>
      <w:proofErr w:type="spellEnd"/>
      <w:r>
        <w:t xml:space="preserve"> – </w:t>
      </w:r>
      <w:proofErr w:type="spellStart"/>
      <w:r>
        <w:t>tablici</w:t>
      </w:r>
      <w:proofErr w:type="spellEnd"/>
      <w:r>
        <w:t xml:space="preserve"> </w:t>
      </w:r>
      <w:proofErr w:type="spellStart"/>
      <w:r>
        <w:t>koja</w:t>
      </w:r>
      <w:proofErr w:type="spellEnd"/>
      <w:r>
        <w:t xml:space="preserve"> je </w:t>
      </w:r>
      <w:proofErr w:type="spellStart"/>
      <w:r>
        <w:t>sastavni</w:t>
      </w:r>
      <w:proofErr w:type="spellEnd"/>
      <w:r>
        <w:t xml:space="preserve"> </w:t>
      </w:r>
      <w:proofErr w:type="spellStart"/>
      <w:r>
        <w:t>dio</w:t>
      </w:r>
      <w:proofErr w:type="spellEnd"/>
      <w:r>
        <w:t xml:space="preserve"> </w:t>
      </w:r>
      <w:proofErr w:type="spellStart"/>
      <w:r>
        <w:t>istog</w:t>
      </w:r>
      <w:proofErr w:type="spellEnd"/>
      <w:r>
        <w:t xml:space="preserve"> </w:t>
      </w:r>
      <w:proofErr w:type="spellStart"/>
      <w:r>
        <w:t>rješenja</w:t>
      </w:r>
      <w:proofErr w:type="spellEnd"/>
      <w:r>
        <w:t xml:space="preserve">. </w:t>
      </w:r>
      <w:proofErr w:type="spellStart"/>
      <w:r>
        <w:t>Isti</w:t>
      </w:r>
      <w:proofErr w:type="spellEnd"/>
      <w:r>
        <w:t xml:space="preserve"> </w:t>
      </w:r>
      <w:proofErr w:type="spellStart"/>
      <w:r>
        <w:t>diobeni</w:t>
      </w:r>
      <w:proofErr w:type="spellEnd"/>
      <w:r>
        <w:t xml:space="preserve"> </w:t>
      </w:r>
      <w:proofErr w:type="spellStart"/>
      <w:r>
        <w:t>popis</w:t>
      </w:r>
      <w:proofErr w:type="spellEnd"/>
      <w:r>
        <w:t xml:space="preserve"> </w:t>
      </w:r>
      <w:proofErr w:type="spellStart"/>
      <w:r>
        <w:t>oglašen</w:t>
      </w:r>
      <w:proofErr w:type="spellEnd"/>
      <w:r>
        <w:t xml:space="preserve"> je u NN </w:t>
      </w:r>
      <w:proofErr w:type="spellStart"/>
      <w:r>
        <w:t>broj</w:t>
      </w:r>
      <w:proofErr w:type="spellEnd"/>
      <w:r>
        <w:t xml:space="preserve"> 18/2017 </w:t>
      </w:r>
      <w:proofErr w:type="spellStart"/>
      <w:r>
        <w:t>i</w:t>
      </w:r>
      <w:proofErr w:type="spellEnd"/>
      <w:r>
        <w:t xml:space="preserve"> </w:t>
      </w:r>
      <w:proofErr w:type="spellStart"/>
      <w:r>
        <w:t>ispravak</w:t>
      </w:r>
      <w:proofErr w:type="spellEnd"/>
      <w:r>
        <w:t xml:space="preserve"> u NN </w:t>
      </w:r>
      <w:proofErr w:type="spellStart"/>
      <w:r>
        <w:t>broj</w:t>
      </w:r>
      <w:proofErr w:type="spellEnd"/>
      <w:r>
        <w:t xml:space="preserve"> 20/2017 </w:t>
      </w:r>
      <w:proofErr w:type="gramStart"/>
      <w:r>
        <w:t>od</w:t>
      </w:r>
      <w:proofErr w:type="gramEnd"/>
      <w:r>
        <w:t xml:space="preserve"> 06. </w:t>
      </w:r>
      <w:proofErr w:type="spellStart"/>
      <w:proofErr w:type="gramStart"/>
      <w:r>
        <w:t>srpnja</w:t>
      </w:r>
      <w:proofErr w:type="spellEnd"/>
      <w:proofErr w:type="gramEnd"/>
      <w:r>
        <w:t xml:space="preserve"> 2017. </w:t>
      </w:r>
      <w:proofErr w:type="spellStart"/>
      <w:proofErr w:type="gramStart"/>
      <w:r>
        <w:t>godine</w:t>
      </w:r>
      <w:proofErr w:type="spellEnd"/>
      <w:proofErr w:type="gramEnd"/>
      <w:r>
        <w:t xml:space="preserve">. Do </w:t>
      </w:r>
      <w:proofErr w:type="spellStart"/>
      <w:r>
        <w:t>početka</w:t>
      </w:r>
      <w:proofErr w:type="spellEnd"/>
      <w:r>
        <w:t xml:space="preserve"> </w:t>
      </w:r>
      <w:proofErr w:type="spellStart"/>
      <w:r>
        <w:t>današnjeg</w:t>
      </w:r>
      <w:proofErr w:type="spellEnd"/>
      <w:r>
        <w:t xml:space="preserve"> </w:t>
      </w:r>
      <w:proofErr w:type="spellStart"/>
      <w:r>
        <w:t>ročišta</w:t>
      </w:r>
      <w:proofErr w:type="spellEnd"/>
      <w:r>
        <w:t xml:space="preserve">, </w:t>
      </w:r>
      <w:proofErr w:type="spellStart"/>
      <w:r>
        <w:t>nitko</w:t>
      </w:r>
      <w:proofErr w:type="spellEnd"/>
      <w:r>
        <w:t xml:space="preserve"> </w:t>
      </w:r>
      <w:proofErr w:type="gramStart"/>
      <w:r>
        <w:t>od</w:t>
      </w:r>
      <w:proofErr w:type="gramEnd"/>
      <w:r>
        <w:t xml:space="preserve"> </w:t>
      </w:r>
      <w:proofErr w:type="spellStart"/>
      <w:r>
        <w:t>vjerovnika</w:t>
      </w:r>
      <w:proofErr w:type="spellEnd"/>
      <w:r>
        <w:t xml:space="preserve"> </w:t>
      </w:r>
      <w:proofErr w:type="spellStart"/>
      <w:r>
        <w:t>nije</w:t>
      </w:r>
      <w:proofErr w:type="spellEnd"/>
      <w:r>
        <w:t xml:space="preserve"> </w:t>
      </w:r>
      <w:proofErr w:type="spellStart"/>
      <w:r>
        <w:t>podnio</w:t>
      </w:r>
      <w:proofErr w:type="spellEnd"/>
      <w:r>
        <w:t xml:space="preserve"> </w:t>
      </w:r>
      <w:proofErr w:type="spellStart"/>
      <w:r>
        <w:t>prigovor</w:t>
      </w:r>
      <w:proofErr w:type="spellEnd"/>
      <w:r>
        <w:t xml:space="preserve"> </w:t>
      </w:r>
      <w:proofErr w:type="spellStart"/>
      <w:r>
        <w:t>na</w:t>
      </w:r>
      <w:proofErr w:type="spellEnd"/>
      <w:r>
        <w:t xml:space="preserve"> </w:t>
      </w:r>
      <w:proofErr w:type="spellStart"/>
      <w:r>
        <w:t>završnu</w:t>
      </w:r>
      <w:proofErr w:type="spellEnd"/>
      <w:r>
        <w:t xml:space="preserve"> </w:t>
      </w:r>
      <w:proofErr w:type="spellStart"/>
      <w:r>
        <w:t>diobu</w:t>
      </w:r>
      <w:proofErr w:type="spellEnd"/>
      <w:r>
        <w:t xml:space="preserve"> a </w:t>
      </w:r>
      <w:proofErr w:type="spellStart"/>
      <w:r>
        <w:t>prisutni</w:t>
      </w:r>
      <w:proofErr w:type="spellEnd"/>
      <w:r>
        <w:t xml:space="preserve"> </w:t>
      </w:r>
      <w:proofErr w:type="spellStart"/>
      <w:r>
        <w:t>ističu</w:t>
      </w:r>
      <w:proofErr w:type="spellEnd"/>
      <w:r>
        <w:t xml:space="preserve"> </w:t>
      </w:r>
      <w:proofErr w:type="spellStart"/>
      <w:r>
        <w:t>kako</w:t>
      </w:r>
      <w:proofErr w:type="spellEnd"/>
      <w:r>
        <w:t xml:space="preserve"> ne </w:t>
      </w:r>
      <w:proofErr w:type="spellStart"/>
      <w:r>
        <w:t>prigovaraju</w:t>
      </w:r>
      <w:proofErr w:type="spellEnd"/>
      <w:r>
        <w:t xml:space="preserve"> </w:t>
      </w:r>
      <w:proofErr w:type="spellStart"/>
      <w:r>
        <w:t>završnoj</w:t>
      </w:r>
      <w:proofErr w:type="spellEnd"/>
      <w:r>
        <w:t xml:space="preserve"> </w:t>
      </w:r>
      <w:proofErr w:type="spellStart"/>
      <w:r>
        <w:t>diobi</w:t>
      </w:r>
      <w:proofErr w:type="spellEnd"/>
      <w:r>
        <w:t xml:space="preserve"> </w:t>
      </w:r>
      <w:proofErr w:type="spellStart"/>
      <w:r>
        <w:t>kako</w:t>
      </w:r>
      <w:proofErr w:type="spellEnd"/>
      <w:r>
        <w:t xml:space="preserve"> je </w:t>
      </w:r>
      <w:proofErr w:type="spellStart"/>
      <w:r>
        <w:t>određena</w:t>
      </w:r>
      <w:proofErr w:type="spellEnd"/>
      <w:r>
        <w:t xml:space="preserve"> </w:t>
      </w:r>
      <w:proofErr w:type="spellStart"/>
      <w:r>
        <w:t>navedenim</w:t>
      </w:r>
      <w:proofErr w:type="spellEnd"/>
      <w:r>
        <w:t xml:space="preserve"> </w:t>
      </w:r>
      <w:proofErr w:type="spellStart"/>
      <w:r>
        <w:t>rješenjem</w:t>
      </w:r>
      <w:proofErr w:type="spellEnd"/>
      <w:r>
        <w:t xml:space="preserve"> </w:t>
      </w:r>
      <w:proofErr w:type="spellStart"/>
      <w:r>
        <w:t>suda</w:t>
      </w:r>
      <w:proofErr w:type="spellEnd"/>
      <w:r>
        <w:t>.</w:t>
      </w:r>
    </w:p>
    <w:p w:rsidRDefault="00A10119" w:rsidP="00A10119" w:rsidR="00A10119">
      <w:pPr>
        <w:jc w:val="both"/>
      </w:pPr>
    </w:p>
    <w:p w:rsidRDefault="00A10119" w:rsidP="00A10119" w:rsidR="00A10119">
      <w:pPr>
        <w:jc w:val="both"/>
      </w:pPr>
      <w:proofErr w:type="spellStart"/>
      <w:r>
        <w:t>Sud</w:t>
      </w:r>
      <w:proofErr w:type="spellEnd"/>
      <w:r>
        <w:t xml:space="preserve"> </w:t>
      </w:r>
      <w:proofErr w:type="spellStart"/>
      <w:r>
        <w:t>donosi</w:t>
      </w:r>
      <w:proofErr w:type="spellEnd"/>
    </w:p>
    <w:p w:rsidRDefault="00A10119" w:rsidP="00A10119" w:rsidR="00A10119">
      <w:pPr>
        <w:jc w:val="both"/>
      </w:pPr>
    </w:p>
    <w:p w:rsidRDefault="00A10119" w:rsidP="00A10119" w:rsidR="00A10119">
      <w:pPr>
        <w:jc w:val="center"/>
      </w:pPr>
      <w:r>
        <w:t>ZAKLJUČAK</w:t>
      </w:r>
    </w:p>
    <w:p w:rsidRDefault="00A10119" w:rsidP="00A10119" w:rsidR="00A10119">
      <w:pPr>
        <w:jc w:val="both"/>
      </w:pPr>
    </w:p>
    <w:p w:rsidRDefault="00A10119" w:rsidP="00A10119" w:rsidR="00A10119">
      <w:pPr>
        <w:jc w:val="both"/>
      </w:pPr>
      <w:proofErr w:type="spellStart"/>
      <w:r>
        <w:t>Ispravlja</w:t>
      </w:r>
      <w:proofErr w:type="spellEnd"/>
      <w:r>
        <w:t xml:space="preserve"> se </w:t>
      </w:r>
      <w:proofErr w:type="spellStart"/>
      <w:r>
        <w:t>diobeni</w:t>
      </w:r>
      <w:proofErr w:type="spellEnd"/>
      <w:r>
        <w:t xml:space="preserve"> </w:t>
      </w:r>
      <w:proofErr w:type="spellStart"/>
      <w:r>
        <w:t>popis</w:t>
      </w:r>
      <w:proofErr w:type="spellEnd"/>
      <w:r>
        <w:t xml:space="preserve"> </w:t>
      </w:r>
      <w:proofErr w:type="spellStart"/>
      <w:r>
        <w:t>završen</w:t>
      </w:r>
      <w:proofErr w:type="spellEnd"/>
      <w:r>
        <w:t xml:space="preserve"> </w:t>
      </w:r>
      <w:proofErr w:type="spellStart"/>
      <w:r>
        <w:t>diobe</w:t>
      </w:r>
      <w:proofErr w:type="spellEnd"/>
      <w:r>
        <w:t xml:space="preserve"> </w:t>
      </w:r>
      <w:proofErr w:type="spellStart"/>
      <w:r>
        <w:t>na</w:t>
      </w:r>
      <w:proofErr w:type="spellEnd"/>
      <w:r>
        <w:t xml:space="preserve"> </w:t>
      </w:r>
      <w:proofErr w:type="spellStart"/>
      <w:r>
        <w:t>način</w:t>
      </w:r>
      <w:proofErr w:type="spellEnd"/>
      <w:r>
        <w:t xml:space="preserve"> da se u </w:t>
      </w:r>
      <w:proofErr w:type="spellStart"/>
      <w:r>
        <w:t>istome</w:t>
      </w:r>
      <w:proofErr w:type="spellEnd"/>
      <w:r>
        <w:t xml:space="preserve"> </w:t>
      </w:r>
      <w:proofErr w:type="spellStart"/>
      <w:r>
        <w:t>diobenom</w:t>
      </w:r>
      <w:proofErr w:type="spellEnd"/>
      <w:r>
        <w:t xml:space="preserve"> </w:t>
      </w:r>
      <w:proofErr w:type="spellStart"/>
      <w:r>
        <w:t>popisu</w:t>
      </w:r>
      <w:proofErr w:type="spellEnd"/>
      <w:r>
        <w:t xml:space="preserve"> </w:t>
      </w:r>
      <w:proofErr w:type="spellStart"/>
      <w:r>
        <w:t>vjerovniku</w:t>
      </w:r>
      <w:proofErr w:type="spellEnd"/>
      <w:r>
        <w:t xml:space="preserve"> </w:t>
      </w:r>
      <w:proofErr w:type="spellStart"/>
      <w:r>
        <w:t>drugog</w:t>
      </w:r>
      <w:proofErr w:type="spellEnd"/>
      <w:r>
        <w:t xml:space="preserve"> </w:t>
      </w:r>
      <w:proofErr w:type="spellStart"/>
      <w:r>
        <w:t>višeg</w:t>
      </w:r>
      <w:proofErr w:type="spellEnd"/>
      <w:r>
        <w:t xml:space="preserve"> </w:t>
      </w:r>
      <w:proofErr w:type="spellStart"/>
      <w:r>
        <w:t>isplatnog</w:t>
      </w:r>
      <w:proofErr w:type="spellEnd"/>
      <w:r>
        <w:t xml:space="preserve"> </w:t>
      </w:r>
      <w:proofErr w:type="spellStart"/>
      <w:r>
        <w:t>reda</w:t>
      </w:r>
      <w:proofErr w:type="spellEnd"/>
      <w:r>
        <w:t xml:space="preserve"> pod </w:t>
      </w:r>
      <w:proofErr w:type="spellStart"/>
      <w:r>
        <w:t>rednim</w:t>
      </w:r>
      <w:proofErr w:type="spellEnd"/>
      <w:r>
        <w:t xml:space="preserve"> </w:t>
      </w:r>
      <w:proofErr w:type="spellStart"/>
      <w:r>
        <w:t>brojem</w:t>
      </w:r>
      <w:proofErr w:type="spellEnd"/>
      <w:r>
        <w:t xml:space="preserve"> 37-BAUMIT GRAĐEVINSKI MATERIJALI </w:t>
      </w:r>
      <w:proofErr w:type="spellStart"/>
      <w:r>
        <w:t>d.o.o</w:t>
      </w:r>
      <w:proofErr w:type="spellEnd"/>
      <w:r>
        <w:t xml:space="preserve">., Zagreb, </w:t>
      </w:r>
      <w:proofErr w:type="spellStart"/>
      <w:r>
        <w:t>ispravlja</w:t>
      </w:r>
      <w:proofErr w:type="spellEnd"/>
      <w:r>
        <w:t xml:space="preserve"> </w:t>
      </w:r>
      <w:proofErr w:type="spellStart"/>
      <w:r>
        <w:t>naziv</w:t>
      </w:r>
      <w:proofErr w:type="spellEnd"/>
      <w:r>
        <w:t xml:space="preserve"> </w:t>
      </w:r>
      <w:proofErr w:type="spellStart"/>
      <w:r>
        <w:t>na</w:t>
      </w:r>
      <w:proofErr w:type="spellEnd"/>
      <w:r>
        <w:t xml:space="preserve"> </w:t>
      </w:r>
      <w:proofErr w:type="spellStart"/>
      <w:r>
        <w:t>način</w:t>
      </w:r>
      <w:proofErr w:type="spellEnd"/>
      <w:r>
        <w:t xml:space="preserve"> da </w:t>
      </w:r>
      <w:proofErr w:type="spellStart"/>
      <w:r>
        <w:t>ispravan</w:t>
      </w:r>
      <w:proofErr w:type="spellEnd"/>
      <w:r>
        <w:t xml:space="preserve"> </w:t>
      </w:r>
      <w:proofErr w:type="spellStart"/>
      <w:r>
        <w:t>naziv</w:t>
      </w:r>
      <w:proofErr w:type="spellEnd"/>
      <w:r>
        <w:t xml:space="preserve"> </w:t>
      </w:r>
      <w:proofErr w:type="spellStart"/>
      <w:r>
        <w:t>ovog</w:t>
      </w:r>
      <w:proofErr w:type="spellEnd"/>
      <w:r>
        <w:t xml:space="preserve"> </w:t>
      </w:r>
      <w:proofErr w:type="spellStart"/>
      <w:r>
        <w:t>vjerovnika</w:t>
      </w:r>
      <w:proofErr w:type="spellEnd"/>
      <w:r>
        <w:t xml:space="preserve"> </w:t>
      </w:r>
      <w:proofErr w:type="spellStart"/>
      <w:r>
        <w:t>glasi</w:t>
      </w:r>
      <w:proofErr w:type="spellEnd"/>
      <w:r>
        <w:t xml:space="preserve">: BAUMIT CROATIA </w:t>
      </w:r>
      <w:proofErr w:type="spellStart"/>
      <w:r>
        <w:t>d.o.o</w:t>
      </w:r>
      <w:proofErr w:type="spellEnd"/>
      <w:r>
        <w:t xml:space="preserve">., </w:t>
      </w:r>
      <w:proofErr w:type="spellStart"/>
      <w:r>
        <w:t>Sirač</w:t>
      </w:r>
      <w:proofErr w:type="spellEnd"/>
      <w:r>
        <w:t xml:space="preserve"> (</w:t>
      </w:r>
      <w:proofErr w:type="spellStart"/>
      <w:r>
        <w:t>Općina</w:t>
      </w:r>
      <w:proofErr w:type="spellEnd"/>
      <w:r>
        <w:t xml:space="preserve"> </w:t>
      </w:r>
      <w:proofErr w:type="spellStart"/>
      <w:r>
        <w:t>Sirač</w:t>
      </w:r>
      <w:proofErr w:type="spellEnd"/>
      <w:r>
        <w:t xml:space="preserve">, </w:t>
      </w:r>
      <w:proofErr w:type="spellStart"/>
      <w:r>
        <w:t>Ruđera</w:t>
      </w:r>
      <w:proofErr w:type="spellEnd"/>
      <w:r>
        <w:t xml:space="preserve"> </w:t>
      </w:r>
      <w:proofErr w:type="spellStart"/>
      <w:r>
        <w:t>Boškovića</w:t>
      </w:r>
      <w:proofErr w:type="spellEnd"/>
      <w:r>
        <w:t xml:space="preserve"> 54). </w:t>
      </w:r>
      <w:proofErr w:type="spellStart"/>
      <w:proofErr w:type="gramStart"/>
      <w:r>
        <w:t>Ostali</w:t>
      </w:r>
      <w:proofErr w:type="spellEnd"/>
      <w:r>
        <w:t xml:space="preserve"> </w:t>
      </w:r>
      <w:proofErr w:type="spellStart"/>
      <w:r>
        <w:t>podaci</w:t>
      </w:r>
      <w:proofErr w:type="spellEnd"/>
      <w:r>
        <w:t xml:space="preserve"> </w:t>
      </w:r>
      <w:proofErr w:type="spellStart"/>
      <w:r>
        <w:t>ostaju</w:t>
      </w:r>
      <w:proofErr w:type="spellEnd"/>
      <w:r>
        <w:t xml:space="preserve"> </w:t>
      </w:r>
      <w:proofErr w:type="spellStart"/>
      <w:r>
        <w:t>isti</w:t>
      </w:r>
      <w:proofErr w:type="spellEnd"/>
      <w:r>
        <w:t>.</w:t>
      </w:r>
      <w:proofErr w:type="gramEnd"/>
    </w:p>
    <w:p w:rsidRDefault="00A10119" w:rsidP="00A10119" w:rsidR="00A10119">
      <w:pPr>
        <w:jc w:val="both"/>
      </w:pPr>
    </w:p>
    <w:p w:rsidRDefault="00A10119" w:rsidP="00A10119" w:rsidR="00A10119">
      <w:pPr>
        <w:jc w:val="both"/>
      </w:pPr>
      <w:proofErr w:type="spellStart"/>
      <w:r>
        <w:t>Utvrđuje</w:t>
      </w:r>
      <w:proofErr w:type="spellEnd"/>
      <w:r>
        <w:t xml:space="preserve"> se </w:t>
      </w:r>
      <w:proofErr w:type="spellStart"/>
      <w:r>
        <w:t>kako</w:t>
      </w:r>
      <w:proofErr w:type="spellEnd"/>
      <w:r>
        <w:t xml:space="preserve"> </w:t>
      </w:r>
      <w:proofErr w:type="spellStart"/>
      <w:proofErr w:type="gramStart"/>
      <w:r>
        <w:t>na</w:t>
      </w:r>
      <w:proofErr w:type="spellEnd"/>
      <w:proofErr w:type="gramEnd"/>
      <w:r>
        <w:t xml:space="preserve"> </w:t>
      </w:r>
      <w:proofErr w:type="spellStart"/>
      <w:r>
        <w:t>rješenje</w:t>
      </w:r>
      <w:proofErr w:type="spellEnd"/>
      <w:r>
        <w:t xml:space="preserve"> </w:t>
      </w:r>
      <w:proofErr w:type="spellStart"/>
      <w:r>
        <w:t>ovog</w:t>
      </w:r>
      <w:proofErr w:type="spellEnd"/>
      <w:r>
        <w:t xml:space="preserve"> </w:t>
      </w:r>
      <w:proofErr w:type="spellStart"/>
      <w:r>
        <w:t>suda</w:t>
      </w:r>
      <w:proofErr w:type="spellEnd"/>
      <w:r>
        <w:t xml:space="preserve"> od 19. </w:t>
      </w:r>
      <w:proofErr w:type="spellStart"/>
      <w:proofErr w:type="gramStart"/>
      <w:r>
        <w:t>siječnja</w:t>
      </w:r>
      <w:proofErr w:type="spellEnd"/>
      <w:proofErr w:type="gramEnd"/>
      <w:r>
        <w:t xml:space="preserve"> 2017. </w:t>
      </w:r>
      <w:proofErr w:type="spellStart"/>
      <w:proofErr w:type="gramStart"/>
      <w:r>
        <w:t>godine</w:t>
      </w:r>
      <w:proofErr w:type="spellEnd"/>
      <w:proofErr w:type="gramEnd"/>
      <w:r>
        <w:t xml:space="preserve"> </w:t>
      </w:r>
      <w:proofErr w:type="spellStart"/>
      <w:r>
        <w:t>i</w:t>
      </w:r>
      <w:proofErr w:type="spellEnd"/>
      <w:r>
        <w:t xml:space="preserve"> </w:t>
      </w:r>
      <w:proofErr w:type="spellStart"/>
      <w:r>
        <w:t>na</w:t>
      </w:r>
      <w:proofErr w:type="spellEnd"/>
      <w:r>
        <w:t xml:space="preserve"> </w:t>
      </w:r>
      <w:proofErr w:type="spellStart"/>
      <w:r>
        <w:t>diobeni</w:t>
      </w:r>
      <w:proofErr w:type="spellEnd"/>
      <w:r>
        <w:t xml:space="preserve"> </w:t>
      </w:r>
      <w:proofErr w:type="spellStart"/>
      <w:r>
        <w:t>popis</w:t>
      </w:r>
      <w:proofErr w:type="spellEnd"/>
      <w:r>
        <w:t xml:space="preserve"> </w:t>
      </w:r>
      <w:proofErr w:type="spellStart"/>
      <w:r>
        <w:t>kao</w:t>
      </w:r>
      <w:proofErr w:type="spellEnd"/>
      <w:r>
        <w:t xml:space="preserve"> </w:t>
      </w:r>
      <w:proofErr w:type="spellStart"/>
      <w:r>
        <w:t>sastavni</w:t>
      </w:r>
      <w:proofErr w:type="spellEnd"/>
      <w:r>
        <w:t xml:space="preserve"> </w:t>
      </w:r>
      <w:proofErr w:type="spellStart"/>
      <w:r>
        <w:t>dio</w:t>
      </w:r>
      <w:proofErr w:type="spellEnd"/>
      <w:r>
        <w:t xml:space="preserve"> </w:t>
      </w:r>
      <w:proofErr w:type="spellStart"/>
      <w:r>
        <w:t>tog</w:t>
      </w:r>
      <w:proofErr w:type="spellEnd"/>
      <w:r>
        <w:t xml:space="preserve"> </w:t>
      </w:r>
      <w:proofErr w:type="spellStart"/>
      <w:r>
        <w:t>rješenja</w:t>
      </w:r>
      <w:proofErr w:type="spellEnd"/>
      <w:r>
        <w:t xml:space="preserve"> </w:t>
      </w:r>
      <w:proofErr w:type="spellStart"/>
      <w:r>
        <w:t>nije</w:t>
      </w:r>
      <w:proofErr w:type="spellEnd"/>
      <w:r>
        <w:t xml:space="preserve"> </w:t>
      </w:r>
      <w:proofErr w:type="spellStart"/>
      <w:r>
        <w:t>bilo</w:t>
      </w:r>
      <w:proofErr w:type="spellEnd"/>
      <w:r>
        <w:t xml:space="preserve"> </w:t>
      </w:r>
      <w:proofErr w:type="spellStart"/>
      <w:r>
        <w:t>prigovora</w:t>
      </w:r>
      <w:proofErr w:type="spellEnd"/>
      <w:r>
        <w:t xml:space="preserve"> </w:t>
      </w:r>
      <w:proofErr w:type="spellStart"/>
      <w:r>
        <w:t>ni</w:t>
      </w:r>
      <w:proofErr w:type="spellEnd"/>
      <w:r>
        <w:t xml:space="preserve"> </w:t>
      </w:r>
      <w:proofErr w:type="spellStart"/>
      <w:r>
        <w:t>žalba</w:t>
      </w:r>
      <w:proofErr w:type="spellEnd"/>
      <w:r>
        <w:t xml:space="preserve"> pa se </w:t>
      </w:r>
      <w:proofErr w:type="spellStart"/>
      <w:r>
        <w:t>dioba</w:t>
      </w:r>
      <w:proofErr w:type="spellEnd"/>
      <w:r>
        <w:t xml:space="preserve"> </w:t>
      </w:r>
      <w:proofErr w:type="spellStart"/>
      <w:r>
        <w:t>sukladno</w:t>
      </w:r>
      <w:proofErr w:type="spellEnd"/>
      <w:r>
        <w:t xml:space="preserve"> </w:t>
      </w:r>
      <w:proofErr w:type="spellStart"/>
      <w:r>
        <w:t>završnom</w:t>
      </w:r>
      <w:proofErr w:type="spellEnd"/>
      <w:r>
        <w:t xml:space="preserve"> </w:t>
      </w:r>
      <w:proofErr w:type="spellStart"/>
      <w:r>
        <w:t>diobenom</w:t>
      </w:r>
      <w:proofErr w:type="spellEnd"/>
      <w:r>
        <w:t xml:space="preserve"> </w:t>
      </w:r>
      <w:proofErr w:type="spellStart"/>
      <w:r>
        <w:t>popisu</w:t>
      </w:r>
      <w:proofErr w:type="spellEnd"/>
      <w:r>
        <w:t xml:space="preserve"> </w:t>
      </w:r>
      <w:proofErr w:type="spellStart"/>
      <w:r>
        <w:t>može</w:t>
      </w:r>
      <w:proofErr w:type="spellEnd"/>
      <w:r>
        <w:t xml:space="preserve"> </w:t>
      </w:r>
      <w:proofErr w:type="spellStart"/>
      <w:r>
        <w:t>provesti</w:t>
      </w:r>
      <w:proofErr w:type="spellEnd"/>
      <w:r>
        <w:t>.</w:t>
      </w:r>
    </w:p>
    <w:p w:rsidRDefault="00A10119" w:rsidP="00A10119" w:rsidR="00A10119">
      <w:pPr>
        <w:jc w:val="both"/>
      </w:pPr>
    </w:p>
    <w:p w:rsidRDefault="00A10119" w:rsidP="00A10119" w:rsidR="00A10119">
      <w:pPr>
        <w:jc w:val="both"/>
      </w:pPr>
      <w:proofErr w:type="spellStart"/>
      <w:proofErr w:type="gramStart"/>
      <w:r>
        <w:t>Upućuje</w:t>
      </w:r>
      <w:proofErr w:type="spellEnd"/>
      <w:r>
        <w:t xml:space="preserve"> se </w:t>
      </w:r>
      <w:proofErr w:type="spellStart"/>
      <w:r>
        <w:t>stečajna</w:t>
      </w:r>
      <w:proofErr w:type="spellEnd"/>
      <w:r>
        <w:t xml:space="preserve"> </w:t>
      </w:r>
      <w:proofErr w:type="spellStart"/>
      <w:r>
        <w:t>upr</w:t>
      </w:r>
      <w:proofErr w:type="spellEnd"/>
      <w:r>
        <w:t>.</w:t>
      </w:r>
      <w:proofErr w:type="gramEnd"/>
      <w:r>
        <w:t xml:space="preserve"> </w:t>
      </w:r>
      <w:proofErr w:type="gramStart"/>
      <w:r>
        <w:t>bez</w:t>
      </w:r>
      <w:proofErr w:type="gramEnd"/>
      <w:r>
        <w:t xml:space="preserve"> </w:t>
      </w:r>
      <w:proofErr w:type="spellStart"/>
      <w:r>
        <w:t>odgode</w:t>
      </w:r>
      <w:proofErr w:type="spellEnd"/>
      <w:r>
        <w:t xml:space="preserve"> </w:t>
      </w:r>
      <w:proofErr w:type="spellStart"/>
      <w:r>
        <w:t>izvršiti</w:t>
      </w:r>
      <w:proofErr w:type="spellEnd"/>
      <w:r>
        <w:t xml:space="preserve"> </w:t>
      </w:r>
      <w:proofErr w:type="spellStart"/>
      <w:r>
        <w:t>isplatu</w:t>
      </w:r>
      <w:proofErr w:type="spellEnd"/>
      <w:r>
        <w:t xml:space="preserve"> </w:t>
      </w:r>
      <w:proofErr w:type="spellStart"/>
      <w:r>
        <w:t>stečajnim</w:t>
      </w:r>
      <w:proofErr w:type="spellEnd"/>
      <w:r>
        <w:t xml:space="preserve"> </w:t>
      </w:r>
      <w:proofErr w:type="spellStart"/>
      <w:r>
        <w:t>vjerovnicima</w:t>
      </w:r>
      <w:proofErr w:type="spellEnd"/>
      <w:r>
        <w:t xml:space="preserve"> </w:t>
      </w:r>
      <w:proofErr w:type="spellStart"/>
      <w:r>
        <w:t>sukladno</w:t>
      </w:r>
      <w:proofErr w:type="spellEnd"/>
      <w:r>
        <w:t xml:space="preserve"> </w:t>
      </w:r>
      <w:proofErr w:type="spellStart"/>
      <w:r>
        <w:t>završnom</w:t>
      </w:r>
      <w:proofErr w:type="spellEnd"/>
      <w:r>
        <w:t xml:space="preserve"> </w:t>
      </w:r>
      <w:proofErr w:type="spellStart"/>
      <w:r>
        <w:t>diobenom</w:t>
      </w:r>
      <w:proofErr w:type="spellEnd"/>
      <w:r>
        <w:t xml:space="preserve"> </w:t>
      </w:r>
      <w:proofErr w:type="spellStart"/>
      <w:r>
        <w:t>popisu</w:t>
      </w:r>
      <w:proofErr w:type="spellEnd"/>
      <w:r>
        <w:t xml:space="preserve"> </w:t>
      </w:r>
      <w:proofErr w:type="spellStart"/>
      <w:r>
        <w:t>i</w:t>
      </w:r>
      <w:proofErr w:type="spellEnd"/>
      <w:r>
        <w:t xml:space="preserve"> </w:t>
      </w:r>
      <w:proofErr w:type="spellStart"/>
      <w:r>
        <w:t>nakon</w:t>
      </w:r>
      <w:proofErr w:type="spellEnd"/>
      <w:r>
        <w:t xml:space="preserve"> </w:t>
      </w:r>
      <w:proofErr w:type="spellStart"/>
      <w:r>
        <w:t>provedene</w:t>
      </w:r>
      <w:proofErr w:type="spellEnd"/>
      <w:r>
        <w:t xml:space="preserve"> </w:t>
      </w:r>
      <w:proofErr w:type="spellStart"/>
      <w:r>
        <w:t>isplate</w:t>
      </w:r>
      <w:proofErr w:type="spellEnd"/>
      <w:r>
        <w:t xml:space="preserve"> </w:t>
      </w:r>
      <w:proofErr w:type="spellStart"/>
      <w:r>
        <w:t>po</w:t>
      </w:r>
      <w:proofErr w:type="spellEnd"/>
      <w:r>
        <w:t xml:space="preserve"> tom </w:t>
      </w:r>
      <w:proofErr w:type="spellStart"/>
      <w:r>
        <w:t>diobenom</w:t>
      </w:r>
      <w:proofErr w:type="spellEnd"/>
      <w:r>
        <w:t xml:space="preserve"> </w:t>
      </w:r>
      <w:proofErr w:type="spellStart"/>
      <w:r>
        <w:t>popisu</w:t>
      </w:r>
      <w:proofErr w:type="spellEnd"/>
      <w:r>
        <w:t xml:space="preserve"> </w:t>
      </w:r>
      <w:proofErr w:type="spellStart"/>
      <w:r>
        <w:t>pismeno</w:t>
      </w:r>
      <w:proofErr w:type="spellEnd"/>
      <w:r>
        <w:t xml:space="preserve"> </w:t>
      </w:r>
      <w:proofErr w:type="spellStart"/>
      <w:r>
        <w:t>izvjestiti</w:t>
      </w:r>
      <w:proofErr w:type="spellEnd"/>
      <w:r>
        <w:t xml:space="preserve"> </w:t>
      </w:r>
      <w:proofErr w:type="spellStart"/>
      <w:r>
        <w:t>ovaj</w:t>
      </w:r>
      <w:proofErr w:type="spellEnd"/>
      <w:r>
        <w:t xml:space="preserve"> </w:t>
      </w:r>
      <w:proofErr w:type="spellStart"/>
      <w:r>
        <w:t>sud</w:t>
      </w:r>
      <w:proofErr w:type="spellEnd"/>
      <w:r>
        <w:t xml:space="preserve"> </w:t>
      </w:r>
      <w:proofErr w:type="spellStart"/>
      <w:r>
        <w:t>i</w:t>
      </w:r>
      <w:proofErr w:type="spellEnd"/>
      <w:r>
        <w:t xml:space="preserve"> </w:t>
      </w:r>
      <w:proofErr w:type="spellStart"/>
      <w:r>
        <w:t>predložiti</w:t>
      </w:r>
      <w:proofErr w:type="spellEnd"/>
      <w:r>
        <w:t xml:space="preserve"> </w:t>
      </w:r>
      <w:proofErr w:type="spellStart"/>
      <w:r>
        <w:t>zaključenje</w:t>
      </w:r>
      <w:proofErr w:type="spellEnd"/>
      <w:r>
        <w:t xml:space="preserve"> </w:t>
      </w:r>
      <w:proofErr w:type="spellStart"/>
      <w:r>
        <w:t>stečajnog</w:t>
      </w:r>
      <w:proofErr w:type="spellEnd"/>
      <w:r>
        <w:t xml:space="preserve"> </w:t>
      </w:r>
      <w:proofErr w:type="spellStart"/>
      <w:r>
        <w:t>postupka</w:t>
      </w:r>
      <w:proofErr w:type="spellEnd"/>
      <w:r>
        <w:t>.</w:t>
      </w:r>
    </w:p>
    <w:p w:rsidRDefault="00A10119" w:rsidP="00A10119" w:rsidR="00A10119">
      <w:pPr>
        <w:jc w:val="both"/>
      </w:pPr>
    </w:p>
    <w:p w:rsidRDefault="00A10119" w:rsidP="00A10119" w:rsidR="00A10119">
      <w:pPr>
        <w:numPr>
          <w:ilvl w:val="0"/>
          <w:numId w:val="1"/>
        </w:numPr>
        <w:jc w:val="both"/>
      </w:pPr>
      <w:proofErr w:type="spellStart"/>
      <w:r>
        <w:t>Prelazi</w:t>
      </w:r>
      <w:proofErr w:type="spellEnd"/>
      <w:r>
        <w:t xml:space="preserve"> se </w:t>
      </w:r>
      <w:proofErr w:type="spellStart"/>
      <w:r>
        <w:t>na</w:t>
      </w:r>
      <w:proofErr w:type="spellEnd"/>
      <w:r>
        <w:t xml:space="preserve"> </w:t>
      </w:r>
      <w:proofErr w:type="spellStart"/>
      <w:r>
        <w:t>četvrtu</w:t>
      </w:r>
      <w:proofErr w:type="spellEnd"/>
      <w:r>
        <w:t xml:space="preserve"> </w:t>
      </w:r>
      <w:proofErr w:type="spellStart"/>
      <w:r>
        <w:t>točku</w:t>
      </w:r>
      <w:proofErr w:type="spellEnd"/>
      <w:r>
        <w:t xml:space="preserve"> </w:t>
      </w:r>
      <w:proofErr w:type="spellStart"/>
      <w:r>
        <w:t>Dnevnog</w:t>
      </w:r>
      <w:proofErr w:type="spellEnd"/>
      <w:r>
        <w:t xml:space="preserve"> </w:t>
      </w:r>
      <w:proofErr w:type="spellStart"/>
      <w:proofErr w:type="gramStart"/>
      <w:r>
        <w:t>reda</w:t>
      </w:r>
      <w:proofErr w:type="spellEnd"/>
      <w:r>
        <w:t xml:space="preserve">  u</w:t>
      </w:r>
      <w:proofErr w:type="gramEnd"/>
      <w:r>
        <w:t xml:space="preserve"> </w:t>
      </w:r>
      <w:proofErr w:type="spellStart"/>
      <w:r>
        <w:t>sklopu</w:t>
      </w:r>
      <w:proofErr w:type="spellEnd"/>
      <w:r>
        <w:t xml:space="preserve"> </w:t>
      </w:r>
      <w:proofErr w:type="spellStart"/>
      <w:r>
        <w:t>koje</w:t>
      </w:r>
      <w:proofErr w:type="spellEnd"/>
      <w:r>
        <w:t xml:space="preserve"> </w:t>
      </w:r>
      <w:proofErr w:type="spellStart"/>
      <w:r>
        <w:t>točke</w:t>
      </w:r>
      <w:proofErr w:type="spellEnd"/>
      <w:r>
        <w:t xml:space="preserve"> </w:t>
      </w:r>
      <w:proofErr w:type="spellStart"/>
      <w:r>
        <w:t>stečajni</w:t>
      </w:r>
      <w:proofErr w:type="spellEnd"/>
      <w:r>
        <w:t xml:space="preserve"> </w:t>
      </w:r>
      <w:proofErr w:type="spellStart"/>
      <w:r>
        <w:t>sudac</w:t>
      </w:r>
      <w:proofErr w:type="spellEnd"/>
      <w:r>
        <w:t xml:space="preserve"> </w:t>
      </w:r>
      <w:proofErr w:type="spellStart"/>
      <w:r>
        <w:t>ističe</w:t>
      </w:r>
      <w:proofErr w:type="spellEnd"/>
      <w:r>
        <w:t xml:space="preserve"> </w:t>
      </w:r>
      <w:proofErr w:type="spellStart"/>
      <w:r>
        <w:t>kako</w:t>
      </w:r>
      <w:proofErr w:type="spellEnd"/>
      <w:r>
        <w:t xml:space="preserve"> </w:t>
      </w:r>
      <w:proofErr w:type="spellStart"/>
      <w:r>
        <w:t>će</w:t>
      </w:r>
      <w:proofErr w:type="spellEnd"/>
      <w:r>
        <w:t xml:space="preserve"> se </w:t>
      </w:r>
      <w:proofErr w:type="spellStart"/>
      <w:r>
        <w:t>nakon</w:t>
      </w:r>
      <w:proofErr w:type="spellEnd"/>
      <w:r>
        <w:t xml:space="preserve"> </w:t>
      </w:r>
      <w:proofErr w:type="spellStart"/>
      <w:r>
        <w:t>provedene</w:t>
      </w:r>
      <w:proofErr w:type="spellEnd"/>
      <w:r>
        <w:t xml:space="preserve">  </w:t>
      </w:r>
      <w:proofErr w:type="spellStart"/>
      <w:r>
        <w:t>završne</w:t>
      </w:r>
      <w:proofErr w:type="spellEnd"/>
      <w:r>
        <w:t xml:space="preserve"> </w:t>
      </w:r>
      <w:proofErr w:type="spellStart"/>
      <w:r>
        <w:t>diobe</w:t>
      </w:r>
      <w:proofErr w:type="spellEnd"/>
      <w:r>
        <w:t xml:space="preserve"> </w:t>
      </w:r>
      <w:proofErr w:type="spellStart"/>
      <w:r>
        <w:t>steći</w:t>
      </w:r>
      <w:proofErr w:type="spellEnd"/>
      <w:r>
        <w:t xml:space="preserve"> </w:t>
      </w:r>
      <w:proofErr w:type="spellStart"/>
      <w:r>
        <w:t>sve</w:t>
      </w:r>
      <w:proofErr w:type="spellEnd"/>
      <w:r>
        <w:t xml:space="preserve"> </w:t>
      </w:r>
      <w:proofErr w:type="spellStart"/>
      <w:r>
        <w:t>pretpostavke</w:t>
      </w:r>
      <w:proofErr w:type="spellEnd"/>
      <w:r>
        <w:t xml:space="preserve"> </w:t>
      </w:r>
      <w:proofErr w:type="spellStart"/>
      <w:r>
        <w:t>za</w:t>
      </w:r>
      <w:proofErr w:type="spellEnd"/>
      <w:r>
        <w:t xml:space="preserve"> </w:t>
      </w:r>
      <w:proofErr w:type="spellStart"/>
      <w:r>
        <w:t>zaključenje</w:t>
      </w:r>
      <w:proofErr w:type="spellEnd"/>
      <w:r>
        <w:t xml:space="preserve"> </w:t>
      </w:r>
      <w:proofErr w:type="spellStart"/>
      <w:r>
        <w:t>ovog</w:t>
      </w:r>
      <w:proofErr w:type="spellEnd"/>
      <w:r>
        <w:t xml:space="preserve"> </w:t>
      </w:r>
      <w:proofErr w:type="spellStart"/>
      <w:r>
        <w:t>stečajnog</w:t>
      </w:r>
      <w:proofErr w:type="spellEnd"/>
      <w:r>
        <w:t xml:space="preserve"> </w:t>
      </w:r>
      <w:proofErr w:type="spellStart"/>
      <w:r>
        <w:t>postupka</w:t>
      </w:r>
      <w:proofErr w:type="spellEnd"/>
      <w:r>
        <w:t xml:space="preserve">. O </w:t>
      </w:r>
      <w:proofErr w:type="spellStart"/>
      <w:r>
        <w:t>zaključenju</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vjerovnici</w:t>
      </w:r>
      <w:proofErr w:type="spellEnd"/>
      <w:r>
        <w:t xml:space="preserve"> </w:t>
      </w:r>
      <w:proofErr w:type="spellStart"/>
      <w:proofErr w:type="gramStart"/>
      <w:r>
        <w:t>će</w:t>
      </w:r>
      <w:proofErr w:type="spellEnd"/>
      <w:proofErr w:type="gramEnd"/>
      <w:r>
        <w:t xml:space="preserve"> se </w:t>
      </w:r>
      <w:proofErr w:type="spellStart"/>
      <w:r>
        <w:t>obavijestiti</w:t>
      </w:r>
      <w:proofErr w:type="spellEnd"/>
      <w:r>
        <w:t xml:space="preserve"> </w:t>
      </w:r>
      <w:proofErr w:type="spellStart"/>
      <w:r>
        <w:t>oglasom</w:t>
      </w:r>
      <w:proofErr w:type="spellEnd"/>
      <w:r>
        <w:t xml:space="preserve"> </w:t>
      </w:r>
      <w:proofErr w:type="spellStart"/>
      <w:r>
        <w:t>preko</w:t>
      </w:r>
      <w:proofErr w:type="spellEnd"/>
      <w:r>
        <w:t xml:space="preserve"> e-</w:t>
      </w:r>
      <w:proofErr w:type="spellStart"/>
      <w:r>
        <w:t>ogl</w:t>
      </w:r>
      <w:proofErr w:type="spellEnd"/>
      <w:r>
        <w:t xml:space="preserve">. </w:t>
      </w:r>
      <w:proofErr w:type="spellStart"/>
      <w:proofErr w:type="gramStart"/>
      <w:r>
        <w:t>ploče</w:t>
      </w:r>
      <w:proofErr w:type="spellEnd"/>
      <w:proofErr w:type="gramEnd"/>
      <w:r>
        <w:t xml:space="preserve"> </w:t>
      </w:r>
      <w:proofErr w:type="spellStart"/>
      <w:r>
        <w:t>suda</w:t>
      </w:r>
      <w:proofErr w:type="spellEnd"/>
      <w:r>
        <w:t>.</w:t>
      </w:r>
    </w:p>
    <w:p w:rsidRDefault="00A10119" w:rsidP="00A10119" w:rsidR="00A10119">
      <w:pPr>
        <w:jc w:val="both"/>
      </w:pPr>
    </w:p>
    <w:p w:rsidRDefault="00A10119" w:rsidP="00A10119" w:rsidR="00A10119">
      <w:pPr>
        <w:jc w:val="both"/>
      </w:pPr>
      <w:proofErr w:type="spellStart"/>
      <w:r>
        <w:t>Dalnji</w:t>
      </w:r>
      <w:proofErr w:type="spellEnd"/>
      <w:r>
        <w:t xml:space="preserve"> </w:t>
      </w:r>
      <w:proofErr w:type="spellStart"/>
      <w:r>
        <w:t>tijek</w:t>
      </w:r>
      <w:proofErr w:type="spellEnd"/>
      <w:r>
        <w:t xml:space="preserve"> </w:t>
      </w:r>
      <w:proofErr w:type="spellStart"/>
      <w:r>
        <w:t>ovog</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nastavit</w:t>
      </w:r>
      <w:proofErr w:type="spellEnd"/>
      <w:r>
        <w:t xml:space="preserve"> </w:t>
      </w:r>
      <w:proofErr w:type="spellStart"/>
      <w:proofErr w:type="gramStart"/>
      <w:r>
        <w:t>će</w:t>
      </w:r>
      <w:proofErr w:type="spellEnd"/>
      <w:proofErr w:type="gramEnd"/>
      <w:r>
        <w:t xml:space="preserve"> </w:t>
      </w:r>
      <w:proofErr w:type="spellStart"/>
      <w:r>
        <w:t>teći</w:t>
      </w:r>
      <w:proofErr w:type="spellEnd"/>
      <w:r>
        <w:t xml:space="preserve"> </w:t>
      </w:r>
      <w:proofErr w:type="spellStart"/>
      <w:r>
        <w:t>kao</w:t>
      </w:r>
      <w:proofErr w:type="spellEnd"/>
      <w:r>
        <w:t xml:space="preserve"> </w:t>
      </w:r>
      <w:proofErr w:type="spellStart"/>
      <w:r>
        <w:t>stečajna</w:t>
      </w:r>
      <w:proofErr w:type="spellEnd"/>
      <w:r>
        <w:t xml:space="preserve"> masa, </w:t>
      </w:r>
      <w:proofErr w:type="spellStart"/>
      <w:r>
        <w:t>povodom</w:t>
      </w:r>
      <w:proofErr w:type="spellEnd"/>
      <w:r>
        <w:t xml:space="preserve"> </w:t>
      </w:r>
      <w:proofErr w:type="spellStart"/>
      <w:r>
        <w:t>čega</w:t>
      </w:r>
      <w:proofErr w:type="spellEnd"/>
      <w:r>
        <w:t xml:space="preserve"> </w:t>
      </w:r>
      <w:proofErr w:type="spellStart"/>
      <w:r>
        <w:t>će</w:t>
      </w:r>
      <w:proofErr w:type="spellEnd"/>
      <w:r>
        <w:t xml:space="preserve"> </w:t>
      </w:r>
      <w:proofErr w:type="spellStart"/>
      <w:r>
        <w:t>spis</w:t>
      </w:r>
      <w:proofErr w:type="spellEnd"/>
      <w:r>
        <w:t xml:space="preserve"> </w:t>
      </w:r>
      <w:proofErr w:type="spellStart"/>
      <w:r>
        <w:t>dobiti</w:t>
      </w:r>
      <w:proofErr w:type="spellEnd"/>
      <w:r>
        <w:t xml:space="preserve"> </w:t>
      </w:r>
      <w:proofErr w:type="spellStart"/>
      <w:r>
        <w:t>novi</w:t>
      </w:r>
      <w:proofErr w:type="spellEnd"/>
      <w:r>
        <w:t xml:space="preserve"> </w:t>
      </w:r>
      <w:proofErr w:type="spellStart"/>
      <w:r>
        <w:t>broj</w:t>
      </w:r>
      <w:proofErr w:type="spellEnd"/>
      <w:r>
        <w:t xml:space="preserve"> a </w:t>
      </w:r>
      <w:proofErr w:type="spellStart"/>
      <w:r>
        <w:t>stečajna</w:t>
      </w:r>
      <w:proofErr w:type="spellEnd"/>
      <w:r>
        <w:t xml:space="preserve"> masa </w:t>
      </w:r>
      <w:proofErr w:type="spellStart"/>
      <w:r>
        <w:t>vlastiti</w:t>
      </w:r>
      <w:proofErr w:type="spellEnd"/>
      <w:r>
        <w:t xml:space="preserve"> OIB, o </w:t>
      </w:r>
      <w:proofErr w:type="spellStart"/>
      <w:r>
        <w:t>čemu</w:t>
      </w:r>
      <w:proofErr w:type="spellEnd"/>
      <w:r>
        <w:t xml:space="preserve"> </w:t>
      </w:r>
      <w:proofErr w:type="spellStart"/>
      <w:r>
        <w:t>će</w:t>
      </w:r>
      <w:proofErr w:type="spellEnd"/>
      <w:r>
        <w:t xml:space="preserve"> se </w:t>
      </w:r>
      <w:proofErr w:type="spellStart"/>
      <w:r>
        <w:t>vjerovnici</w:t>
      </w:r>
      <w:proofErr w:type="spellEnd"/>
      <w:r>
        <w:t xml:space="preserve"> </w:t>
      </w:r>
      <w:proofErr w:type="spellStart"/>
      <w:r>
        <w:t>obaviještavati</w:t>
      </w:r>
      <w:proofErr w:type="spellEnd"/>
      <w:r>
        <w:t xml:space="preserve"> </w:t>
      </w:r>
      <w:proofErr w:type="spellStart"/>
      <w:r>
        <w:t>preko</w:t>
      </w:r>
      <w:proofErr w:type="spellEnd"/>
      <w:r>
        <w:t xml:space="preserve"> e-</w:t>
      </w:r>
      <w:proofErr w:type="spellStart"/>
      <w:r>
        <w:t>ogl</w:t>
      </w:r>
      <w:proofErr w:type="spellEnd"/>
      <w:r>
        <w:t xml:space="preserve">.  </w:t>
      </w:r>
      <w:proofErr w:type="spellStart"/>
      <w:proofErr w:type="gramStart"/>
      <w:r>
        <w:t>ploče</w:t>
      </w:r>
      <w:proofErr w:type="spellEnd"/>
      <w:proofErr w:type="gramEnd"/>
      <w:r>
        <w:t xml:space="preserve"> </w:t>
      </w:r>
      <w:proofErr w:type="spellStart"/>
      <w:r>
        <w:t>suda</w:t>
      </w:r>
      <w:proofErr w:type="spellEnd"/>
      <w:r>
        <w:t>.</w:t>
      </w:r>
    </w:p>
    <w:p w:rsidRDefault="00A10119" w:rsidP="00A10119" w:rsidR="00A10119">
      <w:pPr>
        <w:jc w:val="both"/>
      </w:pPr>
    </w:p>
    <w:p w:rsidRDefault="00A10119" w:rsidP="00A10119" w:rsidR="00A10119">
      <w:pPr>
        <w:jc w:val="both"/>
      </w:pPr>
      <w:proofErr w:type="spellStart"/>
      <w:proofErr w:type="gramStart"/>
      <w:r>
        <w:t>Stečajna</w:t>
      </w:r>
      <w:proofErr w:type="spellEnd"/>
      <w:r>
        <w:t xml:space="preserve"> </w:t>
      </w:r>
      <w:proofErr w:type="spellStart"/>
      <w:r>
        <w:t>upr</w:t>
      </w:r>
      <w:proofErr w:type="spellEnd"/>
      <w:r>
        <w:t>.</w:t>
      </w:r>
      <w:proofErr w:type="gramEnd"/>
      <w:r>
        <w:t xml:space="preserve"> </w:t>
      </w:r>
      <w:proofErr w:type="spellStart"/>
      <w:proofErr w:type="gramStart"/>
      <w:r>
        <w:t>ističe</w:t>
      </w:r>
      <w:proofErr w:type="spellEnd"/>
      <w:proofErr w:type="gramEnd"/>
      <w:r>
        <w:t xml:space="preserve"> </w:t>
      </w:r>
      <w:proofErr w:type="spellStart"/>
      <w:r>
        <w:t>kako</w:t>
      </w:r>
      <w:proofErr w:type="spellEnd"/>
      <w:r>
        <w:t xml:space="preserve"> </w:t>
      </w:r>
      <w:proofErr w:type="spellStart"/>
      <w:r>
        <w:t>jedan</w:t>
      </w:r>
      <w:proofErr w:type="spellEnd"/>
      <w:r>
        <w:t xml:space="preserve"> </w:t>
      </w:r>
      <w:proofErr w:type="spellStart"/>
      <w:r>
        <w:t>razlučni</w:t>
      </w:r>
      <w:proofErr w:type="spellEnd"/>
      <w:r>
        <w:t xml:space="preserve"> </w:t>
      </w:r>
      <w:proofErr w:type="spellStart"/>
      <w:r>
        <w:t>vjerovnik</w:t>
      </w:r>
      <w:proofErr w:type="spellEnd"/>
      <w:r>
        <w:t xml:space="preserve"> u </w:t>
      </w:r>
      <w:proofErr w:type="spellStart"/>
      <w:r>
        <w:t>ovom</w:t>
      </w:r>
      <w:proofErr w:type="spellEnd"/>
      <w:r>
        <w:t xml:space="preserve"> </w:t>
      </w:r>
      <w:proofErr w:type="spellStart"/>
      <w:r>
        <w:t>stečajnom</w:t>
      </w:r>
      <w:proofErr w:type="spellEnd"/>
      <w:r>
        <w:t xml:space="preserve"> </w:t>
      </w:r>
      <w:proofErr w:type="spellStart"/>
      <w:r>
        <w:t>postupku</w:t>
      </w:r>
      <w:proofErr w:type="spellEnd"/>
      <w:r>
        <w:t xml:space="preserve"> </w:t>
      </w:r>
      <w:proofErr w:type="spellStart"/>
      <w:r>
        <w:t>unovčuje</w:t>
      </w:r>
      <w:proofErr w:type="spellEnd"/>
      <w:r>
        <w:t xml:space="preserve"> </w:t>
      </w:r>
      <w:proofErr w:type="spellStart"/>
      <w:r>
        <w:t>razlučno</w:t>
      </w:r>
      <w:proofErr w:type="spellEnd"/>
      <w:r>
        <w:t xml:space="preserve"> </w:t>
      </w:r>
      <w:proofErr w:type="spellStart"/>
      <w:r>
        <w:t>rarvo</w:t>
      </w:r>
      <w:proofErr w:type="spellEnd"/>
      <w:r>
        <w:t xml:space="preserve"> </w:t>
      </w:r>
      <w:proofErr w:type="spellStart"/>
      <w:r>
        <w:t>koje</w:t>
      </w:r>
      <w:proofErr w:type="spellEnd"/>
      <w:r>
        <w:t xml:space="preserve"> </w:t>
      </w:r>
      <w:proofErr w:type="spellStart"/>
      <w:r>
        <w:t>ima</w:t>
      </w:r>
      <w:proofErr w:type="spellEnd"/>
      <w:r>
        <w:t xml:space="preserve"> </w:t>
      </w:r>
      <w:proofErr w:type="spellStart"/>
      <w:r>
        <w:t>na</w:t>
      </w:r>
      <w:proofErr w:type="spellEnd"/>
      <w:r>
        <w:t xml:space="preserve"> </w:t>
      </w:r>
      <w:proofErr w:type="spellStart"/>
      <w:r>
        <w:t>poslovnom</w:t>
      </w:r>
      <w:proofErr w:type="spellEnd"/>
      <w:r>
        <w:t xml:space="preserve"> </w:t>
      </w:r>
      <w:proofErr w:type="spellStart"/>
      <w:r>
        <w:t>prostoru</w:t>
      </w:r>
      <w:proofErr w:type="spellEnd"/>
      <w:r>
        <w:t xml:space="preserve"> u </w:t>
      </w:r>
      <w:proofErr w:type="spellStart"/>
      <w:r>
        <w:t>Splitu</w:t>
      </w:r>
      <w:proofErr w:type="spellEnd"/>
      <w:r>
        <w:t xml:space="preserve">, </w:t>
      </w:r>
      <w:proofErr w:type="spellStart"/>
      <w:r>
        <w:t>Dubrovačka</w:t>
      </w:r>
      <w:proofErr w:type="spellEnd"/>
      <w:r>
        <w:t xml:space="preserve"> </w:t>
      </w:r>
      <w:proofErr w:type="spellStart"/>
      <w:r>
        <w:t>ulica</w:t>
      </w:r>
      <w:proofErr w:type="spellEnd"/>
      <w:r>
        <w:t xml:space="preserve">. </w:t>
      </w:r>
      <w:proofErr w:type="spellStart"/>
      <w:r>
        <w:t>Sve</w:t>
      </w:r>
      <w:proofErr w:type="spellEnd"/>
      <w:r>
        <w:t xml:space="preserve"> </w:t>
      </w:r>
      <w:proofErr w:type="gramStart"/>
      <w:r>
        <w:t xml:space="preserve">se  </w:t>
      </w:r>
      <w:proofErr w:type="spellStart"/>
      <w:r>
        <w:t>povodom</w:t>
      </w:r>
      <w:proofErr w:type="spellEnd"/>
      <w:proofErr w:type="gramEnd"/>
      <w:r>
        <w:t xml:space="preserve"> toga </w:t>
      </w:r>
      <w:proofErr w:type="spellStart"/>
      <w:r>
        <w:t>vodi</w:t>
      </w:r>
      <w:proofErr w:type="spellEnd"/>
      <w:r>
        <w:t xml:space="preserve"> </w:t>
      </w:r>
      <w:proofErr w:type="spellStart"/>
      <w:r>
        <w:t>ovršni</w:t>
      </w:r>
      <w:proofErr w:type="spellEnd"/>
      <w:r>
        <w:t xml:space="preserve"> </w:t>
      </w:r>
      <w:proofErr w:type="spellStart"/>
      <w:r>
        <w:t>postupak</w:t>
      </w:r>
      <w:proofErr w:type="spellEnd"/>
      <w:r>
        <w:t xml:space="preserve"> </w:t>
      </w:r>
      <w:proofErr w:type="spellStart"/>
      <w:r>
        <w:t>na</w:t>
      </w:r>
      <w:proofErr w:type="spellEnd"/>
      <w:r>
        <w:t xml:space="preserve"> </w:t>
      </w:r>
      <w:proofErr w:type="spellStart"/>
      <w:r>
        <w:t>Općinskom</w:t>
      </w:r>
      <w:proofErr w:type="spellEnd"/>
      <w:r>
        <w:t xml:space="preserve"> </w:t>
      </w:r>
      <w:proofErr w:type="spellStart"/>
      <w:r>
        <w:t>sudu</w:t>
      </w:r>
      <w:proofErr w:type="spellEnd"/>
      <w:r>
        <w:t xml:space="preserve"> u </w:t>
      </w:r>
      <w:proofErr w:type="spellStart"/>
      <w:r>
        <w:t>Splitu</w:t>
      </w:r>
      <w:proofErr w:type="spellEnd"/>
      <w:r>
        <w:t xml:space="preserve">. </w:t>
      </w:r>
      <w:proofErr w:type="spellStart"/>
      <w:r>
        <w:t>Kada</w:t>
      </w:r>
      <w:proofErr w:type="spellEnd"/>
      <w:r>
        <w:t xml:space="preserve"> se to </w:t>
      </w:r>
      <w:proofErr w:type="spellStart"/>
      <w:r>
        <w:t>razlučno</w:t>
      </w:r>
      <w:proofErr w:type="spellEnd"/>
      <w:r>
        <w:t xml:space="preserve"> </w:t>
      </w:r>
      <w:proofErr w:type="spellStart"/>
      <w:r>
        <w:t>pravo</w:t>
      </w:r>
      <w:proofErr w:type="spellEnd"/>
      <w:r>
        <w:t xml:space="preserve"> </w:t>
      </w:r>
      <w:proofErr w:type="spellStart"/>
      <w:r>
        <w:t>unovči</w:t>
      </w:r>
      <w:proofErr w:type="spellEnd"/>
      <w:r>
        <w:t xml:space="preserve"> </w:t>
      </w:r>
      <w:proofErr w:type="spellStart"/>
      <w:r>
        <w:t>i</w:t>
      </w:r>
      <w:proofErr w:type="spellEnd"/>
      <w:r>
        <w:t xml:space="preserve"> </w:t>
      </w:r>
      <w:proofErr w:type="spellStart"/>
      <w:r>
        <w:t>namire</w:t>
      </w:r>
      <w:proofErr w:type="spellEnd"/>
      <w:r>
        <w:t xml:space="preserve"> </w:t>
      </w:r>
      <w:proofErr w:type="spellStart"/>
      <w:r>
        <w:t>troškovi</w:t>
      </w:r>
      <w:proofErr w:type="spellEnd"/>
      <w:r>
        <w:t xml:space="preserve"> </w:t>
      </w:r>
      <w:proofErr w:type="spellStart"/>
      <w:r>
        <w:t>ovrhe</w:t>
      </w:r>
      <w:proofErr w:type="spellEnd"/>
      <w:r>
        <w:t xml:space="preserve">, </w:t>
      </w:r>
      <w:proofErr w:type="spellStart"/>
      <w:r>
        <w:t>ovršni</w:t>
      </w:r>
      <w:proofErr w:type="spellEnd"/>
      <w:r>
        <w:t xml:space="preserve"> </w:t>
      </w:r>
      <w:proofErr w:type="spellStart"/>
      <w:r>
        <w:t>sud</w:t>
      </w:r>
      <w:proofErr w:type="spellEnd"/>
      <w:r>
        <w:t xml:space="preserve"> </w:t>
      </w:r>
      <w:proofErr w:type="spellStart"/>
      <w:proofErr w:type="gramStart"/>
      <w:r>
        <w:t>će</w:t>
      </w:r>
      <w:proofErr w:type="spellEnd"/>
      <w:proofErr w:type="gramEnd"/>
      <w:r>
        <w:t xml:space="preserve"> </w:t>
      </w:r>
      <w:proofErr w:type="spellStart"/>
      <w:r>
        <w:t>novčana</w:t>
      </w:r>
      <w:proofErr w:type="spellEnd"/>
      <w:r>
        <w:t xml:space="preserve"> </w:t>
      </w:r>
      <w:proofErr w:type="spellStart"/>
      <w:r>
        <w:t>sredstva</w:t>
      </w:r>
      <w:proofErr w:type="spellEnd"/>
      <w:r>
        <w:t xml:space="preserve"> </w:t>
      </w:r>
      <w:proofErr w:type="spellStart"/>
      <w:r>
        <w:t>dostaviti</w:t>
      </w:r>
      <w:proofErr w:type="spellEnd"/>
      <w:r>
        <w:t xml:space="preserve"> </w:t>
      </w:r>
      <w:proofErr w:type="spellStart"/>
      <w:r>
        <w:t>ovom</w:t>
      </w:r>
      <w:proofErr w:type="spellEnd"/>
      <w:r>
        <w:t xml:space="preserve"> </w:t>
      </w:r>
      <w:proofErr w:type="spellStart"/>
      <w:r>
        <w:t>sudu</w:t>
      </w:r>
      <w:proofErr w:type="spellEnd"/>
      <w:r>
        <w:t xml:space="preserve"> </w:t>
      </w:r>
      <w:proofErr w:type="spellStart"/>
      <w:r>
        <w:t>nakon</w:t>
      </w:r>
      <w:proofErr w:type="spellEnd"/>
      <w:r>
        <w:t xml:space="preserve"> </w:t>
      </w:r>
      <w:proofErr w:type="spellStart"/>
      <w:r>
        <w:t>čega</w:t>
      </w:r>
      <w:proofErr w:type="spellEnd"/>
      <w:r>
        <w:t xml:space="preserve"> </w:t>
      </w:r>
      <w:proofErr w:type="spellStart"/>
      <w:r>
        <w:t>će</w:t>
      </w:r>
      <w:proofErr w:type="spellEnd"/>
      <w:r>
        <w:t xml:space="preserve"> </w:t>
      </w:r>
      <w:proofErr w:type="spellStart"/>
      <w:r>
        <w:t>slijediti</w:t>
      </w:r>
      <w:proofErr w:type="spellEnd"/>
      <w:r>
        <w:t xml:space="preserve"> </w:t>
      </w:r>
      <w:proofErr w:type="spellStart"/>
      <w:r>
        <w:t>namirenje</w:t>
      </w:r>
      <w:proofErr w:type="spellEnd"/>
      <w:r>
        <w:t xml:space="preserve"> </w:t>
      </w:r>
      <w:proofErr w:type="spellStart"/>
      <w:r>
        <w:t>razlučnog</w:t>
      </w:r>
      <w:proofErr w:type="spellEnd"/>
      <w:r>
        <w:t xml:space="preserve"> </w:t>
      </w:r>
      <w:proofErr w:type="spellStart"/>
      <w:r>
        <w:t>vjerovnika</w:t>
      </w:r>
      <w:proofErr w:type="spellEnd"/>
      <w:r>
        <w:t xml:space="preserve"> H-ABDUCO </w:t>
      </w:r>
      <w:proofErr w:type="spellStart"/>
      <w:r>
        <w:t>d.o.o</w:t>
      </w:r>
      <w:proofErr w:type="spellEnd"/>
      <w:r>
        <w:t xml:space="preserve">. a </w:t>
      </w:r>
      <w:proofErr w:type="spellStart"/>
      <w:r>
        <w:t>ako</w:t>
      </w:r>
      <w:proofErr w:type="spellEnd"/>
      <w:r>
        <w:t xml:space="preserve"> </w:t>
      </w:r>
      <w:proofErr w:type="spellStart"/>
      <w:r>
        <w:t>bude</w:t>
      </w:r>
      <w:proofErr w:type="spellEnd"/>
      <w:r>
        <w:t xml:space="preserve"> </w:t>
      </w:r>
      <w:proofErr w:type="spellStart"/>
      <w:r>
        <w:t>stečajne</w:t>
      </w:r>
      <w:proofErr w:type="spellEnd"/>
      <w:r>
        <w:t xml:space="preserve"> </w:t>
      </w:r>
      <w:proofErr w:type="spellStart"/>
      <w:r>
        <w:t>mase</w:t>
      </w:r>
      <w:proofErr w:type="spellEnd"/>
      <w:r>
        <w:t xml:space="preserve"> </w:t>
      </w:r>
      <w:proofErr w:type="spellStart"/>
      <w:r>
        <w:t>nastavit</w:t>
      </w:r>
      <w:proofErr w:type="spellEnd"/>
      <w:r>
        <w:t xml:space="preserve"> </w:t>
      </w:r>
      <w:proofErr w:type="spellStart"/>
      <w:r>
        <w:t>će</w:t>
      </w:r>
      <w:proofErr w:type="spellEnd"/>
      <w:r>
        <w:t xml:space="preserve"> se </w:t>
      </w:r>
      <w:proofErr w:type="spellStart"/>
      <w:r>
        <w:t>namirenje</w:t>
      </w:r>
      <w:proofErr w:type="spellEnd"/>
      <w:r>
        <w:t xml:space="preserve"> </w:t>
      </w:r>
      <w:proofErr w:type="spellStart"/>
      <w:r>
        <w:t>stečajnih</w:t>
      </w:r>
      <w:proofErr w:type="spellEnd"/>
      <w:r>
        <w:t xml:space="preserve"> </w:t>
      </w:r>
      <w:proofErr w:type="spellStart"/>
      <w:r>
        <w:t>vjerovnika</w:t>
      </w:r>
      <w:proofErr w:type="spellEnd"/>
      <w:r>
        <w:t xml:space="preserve"> </w:t>
      </w:r>
      <w:proofErr w:type="spellStart"/>
      <w:r>
        <w:t>sukladno</w:t>
      </w:r>
      <w:proofErr w:type="spellEnd"/>
      <w:r>
        <w:t xml:space="preserve"> </w:t>
      </w:r>
      <w:proofErr w:type="spellStart"/>
      <w:r>
        <w:t>završnom</w:t>
      </w:r>
      <w:proofErr w:type="spellEnd"/>
      <w:r>
        <w:t xml:space="preserve"> </w:t>
      </w:r>
    </w:p>
    <w:p w:rsidRDefault="00A10119" w:rsidP="00A10119" w:rsidR="00A10119">
      <w:pPr>
        <w:jc w:val="center"/>
      </w:pPr>
      <w:r>
        <w:t>-3-</w:t>
      </w:r>
    </w:p>
    <w:p w:rsidRDefault="00A10119" w:rsidP="00A10119" w:rsidR="00A10119">
      <w:pPr>
        <w:jc w:val="both"/>
      </w:pPr>
    </w:p>
    <w:p w:rsidRDefault="00A10119" w:rsidP="00A10119" w:rsidR="00A10119">
      <w:pPr>
        <w:jc w:val="both"/>
      </w:pPr>
    </w:p>
    <w:p w:rsidRDefault="00A10119" w:rsidP="00A10119" w:rsidR="00A10119">
      <w:pPr>
        <w:jc w:val="both"/>
      </w:pPr>
      <w:proofErr w:type="spellStart"/>
      <w:proofErr w:type="gramStart"/>
      <w:r>
        <w:t>diobenom</w:t>
      </w:r>
      <w:proofErr w:type="spellEnd"/>
      <w:proofErr w:type="gramEnd"/>
      <w:r>
        <w:t xml:space="preserve"> </w:t>
      </w:r>
      <w:proofErr w:type="spellStart"/>
      <w:r>
        <w:t>popisu</w:t>
      </w:r>
      <w:proofErr w:type="spellEnd"/>
      <w:r>
        <w:t xml:space="preserve"> </w:t>
      </w:r>
      <w:proofErr w:type="spellStart"/>
      <w:r>
        <w:t>i</w:t>
      </w:r>
      <w:proofErr w:type="spellEnd"/>
      <w:r>
        <w:t xml:space="preserve"> </w:t>
      </w:r>
      <w:proofErr w:type="spellStart"/>
      <w:r>
        <w:t>raspoloćživoj</w:t>
      </w:r>
      <w:proofErr w:type="spellEnd"/>
      <w:r>
        <w:t xml:space="preserve"> </w:t>
      </w:r>
      <w:proofErr w:type="spellStart"/>
      <w:r>
        <w:t>stečajnoj</w:t>
      </w:r>
      <w:proofErr w:type="spellEnd"/>
      <w:r>
        <w:t xml:space="preserve"> </w:t>
      </w:r>
      <w:proofErr w:type="spellStart"/>
      <w:r>
        <w:t>masi</w:t>
      </w:r>
      <w:proofErr w:type="spellEnd"/>
      <w:r>
        <w:t xml:space="preserve"> o </w:t>
      </w:r>
      <w:proofErr w:type="spellStart"/>
      <w:r>
        <w:t>čemu</w:t>
      </w:r>
      <w:proofErr w:type="spellEnd"/>
      <w:r>
        <w:t xml:space="preserve"> </w:t>
      </w:r>
      <w:proofErr w:type="spellStart"/>
      <w:r>
        <w:t>svemu</w:t>
      </w:r>
      <w:proofErr w:type="spellEnd"/>
      <w:r>
        <w:t xml:space="preserve"> </w:t>
      </w:r>
      <w:proofErr w:type="spellStart"/>
      <w:r>
        <w:t>će</w:t>
      </w:r>
      <w:proofErr w:type="spellEnd"/>
      <w:r>
        <w:t xml:space="preserve"> se </w:t>
      </w:r>
      <w:proofErr w:type="spellStart"/>
      <w:r>
        <w:t>vjerovnici</w:t>
      </w:r>
      <w:proofErr w:type="spellEnd"/>
      <w:r>
        <w:t xml:space="preserve"> </w:t>
      </w:r>
      <w:proofErr w:type="spellStart"/>
      <w:r>
        <w:t>izvješćivati</w:t>
      </w:r>
      <w:proofErr w:type="spellEnd"/>
      <w:r>
        <w:t xml:space="preserve"> </w:t>
      </w:r>
      <w:proofErr w:type="spellStart"/>
      <w:r>
        <w:t>preko</w:t>
      </w:r>
      <w:proofErr w:type="spellEnd"/>
      <w:r>
        <w:t xml:space="preserve"> e-</w:t>
      </w:r>
      <w:proofErr w:type="spellStart"/>
      <w:r>
        <w:t>ogl</w:t>
      </w:r>
      <w:proofErr w:type="spellEnd"/>
      <w:r>
        <w:t xml:space="preserve">. </w:t>
      </w:r>
      <w:proofErr w:type="spellStart"/>
      <w:proofErr w:type="gramStart"/>
      <w:r>
        <w:t>ploče</w:t>
      </w:r>
      <w:proofErr w:type="spellEnd"/>
      <w:proofErr w:type="gramEnd"/>
      <w:r>
        <w:t xml:space="preserve"> </w:t>
      </w:r>
      <w:proofErr w:type="spellStart"/>
      <w:r>
        <w:t>suda</w:t>
      </w:r>
      <w:proofErr w:type="spellEnd"/>
      <w:r>
        <w:t>.</w:t>
      </w:r>
    </w:p>
    <w:p w:rsidRDefault="00A10119" w:rsidP="00A10119" w:rsidR="00A10119">
      <w:pPr>
        <w:jc w:val="both"/>
      </w:pPr>
    </w:p>
    <w:p w:rsidRDefault="00A10119" w:rsidP="00A10119" w:rsidR="00A10119">
      <w:pPr>
        <w:jc w:val="both"/>
      </w:pPr>
      <w:proofErr w:type="spellStart"/>
      <w:proofErr w:type="gramStart"/>
      <w:r>
        <w:t>Pristuni</w:t>
      </w:r>
      <w:proofErr w:type="spellEnd"/>
      <w:r>
        <w:t xml:space="preserve"> </w:t>
      </w:r>
      <w:proofErr w:type="spellStart"/>
      <w:r>
        <w:t>vjerovnici</w:t>
      </w:r>
      <w:proofErr w:type="spellEnd"/>
      <w:r>
        <w:t xml:space="preserve"> </w:t>
      </w:r>
      <w:proofErr w:type="spellStart"/>
      <w:r>
        <w:t>nemaju</w:t>
      </w:r>
      <w:proofErr w:type="spellEnd"/>
      <w:r>
        <w:t xml:space="preserve"> </w:t>
      </w:r>
      <w:proofErr w:type="spellStart"/>
      <w:r>
        <w:t>pitanja</w:t>
      </w:r>
      <w:proofErr w:type="spellEnd"/>
      <w:r>
        <w:t xml:space="preserve"> </w:t>
      </w:r>
      <w:proofErr w:type="spellStart"/>
      <w:r>
        <w:t>i</w:t>
      </w:r>
      <w:proofErr w:type="spellEnd"/>
      <w:r>
        <w:t xml:space="preserve"> </w:t>
      </w:r>
      <w:proofErr w:type="spellStart"/>
      <w:r>
        <w:t>primjedbi</w:t>
      </w:r>
      <w:proofErr w:type="spellEnd"/>
      <w:r>
        <w:t>.</w:t>
      </w:r>
      <w:proofErr w:type="gramEnd"/>
    </w:p>
    <w:p w:rsidRDefault="00A10119" w:rsidP="00A10119" w:rsidR="00A10119">
      <w:pPr>
        <w:jc w:val="both"/>
      </w:pPr>
    </w:p>
    <w:p w:rsidRDefault="00A10119" w:rsidP="00A10119" w:rsidR="00A10119">
      <w:pPr>
        <w:jc w:val="both"/>
      </w:pPr>
      <w:proofErr w:type="spellStart"/>
      <w:proofErr w:type="gramStart"/>
      <w:r>
        <w:t>Završno</w:t>
      </w:r>
      <w:proofErr w:type="spellEnd"/>
      <w:r>
        <w:t xml:space="preserve"> </w:t>
      </w:r>
      <w:proofErr w:type="spellStart"/>
      <w:r>
        <w:t>ročište</w:t>
      </w:r>
      <w:proofErr w:type="spellEnd"/>
      <w:r>
        <w:t xml:space="preserve"> </w:t>
      </w:r>
      <w:proofErr w:type="spellStart"/>
      <w:r>
        <w:t>dovršeno</w:t>
      </w:r>
      <w:proofErr w:type="spellEnd"/>
      <w:r>
        <w:t>.</w:t>
      </w:r>
      <w:proofErr w:type="gramEnd"/>
    </w:p>
    <w:p w:rsidRDefault="00A10119" w:rsidP="00A10119" w:rsidR="00A10119">
      <w:pPr>
        <w:jc w:val="both"/>
      </w:pPr>
    </w:p>
    <w:p w:rsidRDefault="00A10119" w:rsidP="00A10119" w:rsidR="00A10119">
      <w:pPr>
        <w:jc w:val="both"/>
      </w:pPr>
      <w:proofErr w:type="spellStart"/>
      <w:r>
        <w:t>Dovršeno</w:t>
      </w:r>
      <w:proofErr w:type="spellEnd"/>
      <w:r>
        <w:t xml:space="preserve"> u 12</w:t>
      </w:r>
      <w:proofErr w:type="gramStart"/>
      <w:r>
        <w:t>,15</w:t>
      </w:r>
      <w:proofErr w:type="gramEnd"/>
      <w:r>
        <w:t xml:space="preserve"> sati.</w:t>
      </w:r>
    </w:p>
    <w:p w:rsidRDefault="00A10119" w:rsidP="00A10119" w:rsidR="00A10119">
      <w:pPr>
        <w:jc w:val="both"/>
      </w:pPr>
      <w:r>
        <w:t xml:space="preserve">  </w:t>
      </w:r>
    </w:p>
    <w:p w:rsidRDefault="00A10119" w:rsidP="00A10119" w:rsidR="00A10119">
      <w:pPr>
        <w:jc w:val="both"/>
      </w:pPr>
      <w:proofErr w:type="spellStart"/>
      <w:r>
        <w:t>Zapisničar</w:t>
      </w:r>
      <w:proofErr w:type="spellEnd"/>
      <w:r>
        <w:t xml:space="preserve">                   </w:t>
      </w:r>
      <w:proofErr w:type="spellStart"/>
      <w:r>
        <w:t>Stečajni</w:t>
      </w:r>
      <w:proofErr w:type="spellEnd"/>
      <w:r>
        <w:t xml:space="preserve"> </w:t>
      </w:r>
      <w:proofErr w:type="spellStart"/>
      <w:r>
        <w:t>sudac</w:t>
      </w:r>
      <w:proofErr w:type="spellEnd"/>
      <w:r>
        <w:t xml:space="preserve">                </w:t>
      </w:r>
      <w:proofErr w:type="spellStart"/>
      <w:r>
        <w:t>Stečajna</w:t>
      </w:r>
      <w:proofErr w:type="spellEnd"/>
      <w:r>
        <w:t xml:space="preserve"> </w:t>
      </w:r>
      <w:proofErr w:type="spellStart"/>
      <w:r>
        <w:t>upraviteljica</w:t>
      </w:r>
      <w:proofErr w:type="spellEnd"/>
      <w:r>
        <w:t xml:space="preserve">             </w:t>
      </w:r>
      <w:proofErr w:type="spellStart"/>
      <w:r>
        <w:t>Stranke</w:t>
      </w:r>
      <w:proofErr w:type="spellEnd"/>
    </w:p>
    <w:p w:rsidRDefault="00A10119" w:rsidP="00A10119" w:rsidR="00A10119">
      <w:pPr>
        <w:jc w:val="both"/>
      </w:pPr>
    </w:p>
    <w:p w:rsidRDefault="00A10119" w:rsidP="00A10119" w:rsidR="00A10119">
      <w:pPr>
        <w:jc w:val="both"/>
      </w:pPr>
    </w:p>
    <w:p w:rsidRDefault="00A10119" w:rsidP="00A10119" w:rsidR="00A10119">
      <w:pPr>
        <w:jc w:val="both"/>
      </w:pPr>
    </w:p>
    <w:p w:rsidRDefault="00A10119" w:rsidP="00A10119" w:rsidR="00A10119">
      <w:pPr>
        <w:jc w:val="both"/>
      </w:pPr>
    </w:p>
    <w:p w:rsidRDefault="00A10119" w:rsidP="00A10119" w:rsidR="00A10119">
      <w:pPr>
        <w:jc w:val="both"/>
      </w:pPr>
    </w:p>
    <w:p w:rsidRDefault="00A10119" w:rsidP="00A10119" w:rsidR="00A10119">
      <w:pPr>
        <w:jc w:val="both"/>
      </w:pPr>
    </w:p>
    <w:p w:rsidRDefault="00704E2C" w:rsidR="00704E2C"/>
    <w:sectPr w:rsidR="00704E2C">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BD64B7"/>
    <w:multiLevelType w:val="hybridMultilevel"/>
    <w:tmpl w:val="9E56C3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D7F1ED0"/>
    <w:multiLevelType w:val="hybridMultilevel"/>
    <w:tmpl w:val="150A7CB6"/>
    <w:lvl w:tplc="DE3AF5DE" w:ilvl="0">
      <w:start w:val="1"/>
      <w:numFmt w:val="decimal"/>
      <w:lvlText w:val="%1."/>
      <w:lvlJc w:val="left"/>
      <w:pPr>
        <w:ind w:hanging="360" w:left="360"/>
      </w:pPr>
      <w:rPr>
        <w:b w:val="false"/>
        <w:i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10119"/>
    <w:rsid w:val="00704E2C"/>
    <w:rsid w:val="00A10119"/>
    <w:rsid w:val="00C33A6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10119"/>
    <w:rPr>
      <w:rFonts w:cs="Times New Roman" w:eastAsia="Times New Roman"/>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C33A60"/>
    <w:rPr>
      <w:color w:val="808080"/>
      <w:bdr w:space="0" w:sz="0" w:color="auto" w:val="none"/>
      <w:shd w:fill="auto" w:color="auto" w:val="clear"/>
    </w:rPr>
  </w:style>
  <w:style w:customStyle="true" w:styleId="eSPISCCParagraphDefaultFont" w:type="character">
    <w:name w:val="eSPIS_CC_Paragraph Default Font"/>
    <w:basedOn w:val="Zadanifontodlomka"/>
    <w:rsid w:val="00C33A60"/>
    <w:rPr>
      <w:rFonts w:cs="Times New Roman" w:hAnsi="Times New Roman" w:ascii="Times New Roman"/>
      <w:b/>
      <w:sz w:val="24"/>
      <w:szCs w:val="20"/>
      <w:bdr w:space="0" w:sz="0" w:color="auto" w:val="none"/>
      <w:shd w:fill="auto" w:color="auto" w:val="clear"/>
      <w:lang w:val="hr-HR"/>
    </w:rPr>
  </w:style>
  <w:style w:customStyle="true" w:styleId="PozadinaSvijetloZuta" w:type="character">
    <w:name w:val="Pozadina_SvijetloZuta"/>
    <w:basedOn w:val="Zadanifontodlomka"/>
    <w:rsid w:val="00C33A60"/>
    <w:rPr>
      <w:b/>
      <w:szCs w:val="20"/>
      <w:bdr w:space="0" w:sz="0" w:color="auto" w:val="none"/>
      <w:shd w:fill="FFFFCC" w:color="auto" w:val="clear"/>
      <w:lang w:val="hr-HR"/>
    </w:rPr>
  </w:style>
  <w:style w:customStyle="true" w:styleId="PozadinaSvijetloCrvena" w:type="character">
    <w:name w:val="Pozadina_SvijetloCrvena"/>
    <w:basedOn w:val="eSPISCCParagraphDefaultFont"/>
    <w:rsid w:val="00C33A60"/>
    <w:rPr>
      <w:rFonts w:cs="Times New Roman" w:hAnsi="Times New Roman" w:ascii="Times New Roman"/>
      <w:b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C33A60"/>
    <w:rPr>
      <w:rFonts w:cs="Times New Roman" w:hAnsi="Times New Roman" w:ascii="Times New Roman"/>
      <w:b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10119"/>
    <w:rPr>
      <w:rFonts w:cs="Times New Roman" w:eastAsia="Times New Roman"/>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C33A60"/>
    <w:rPr>
      <w:color w:val="808080"/>
      <w:bdr w:color="auto" w:space="0" w:sz="0" w:val="none"/>
      <w:shd w:color="auto" w:fill="auto" w:val="clear"/>
    </w:rPr>
  </w:style>
  <w:style w:customStyle="1" w:styleId="eSPISCCParagraphDefaultFont" w:type="character">
    <w:name w:val="eSPIS_CC_Paragraph Default Font"/>
    <w:basedOn w:val="Zadanifontodlomka"/>
    <w:rsid w:val="00C33A60"/>
    <w:rPr>
      <w:rFonts w:ascii="Times New Roman" w:cs="Times New Roman" w:hAnsi="Times New Roman"/>
      <w:b/>
      <w:sz w:val="24"/>
      <w:szCs w:val="20"/>
      <w:bdr w:color="auto" w:space="0" w:sz="0" w:val="none"/>
      <w:shd w:color="auto" w:fill="auto" w:val="clear"/>
      <w:lang w:val="hr-HR"/>
    </w:rPr>
  </w:style>
  <w:style w:customStyle="1" w:styleId="PozadinaSvijetloZuta" w:type="character">
    <w:name w:val="Pozadina_SvijetloZuta"/>
    <w:basedOn w:val="Zadanifontodlomka"/>
    <w:rsid w:val="00C33A60"/>
    <w:rPr>
      <w:b/>
      <w:szCs w:val="20"/>
      <w:bdr w:color="auto" w:space="0" w:sz="0" w:val="none"/>
      <w:shd w:color="auto" w:fill="FFFFCC" w:val="clear"/>
      <w:lang w:val="hr-HR"/>
    </w:rPr>
  </w:style>
  <w:style w:customStyle="1" w:styleId="PozadinaSvijetloCrvena" w:type="character">
    <w:name w:val="Pozadina_SvijetloCrvena"/>
    <w:basedOn w:val="eSPISCCParagraphDefaultFont"/>
    <w:rsid w:val="00C33A60"/>
    <w:rPr>
      <w:rFonts w:ascii="Times New Roman" w:cs="Times New Roman" w:hAnsi="Times New Roman"/>
      <w:b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C33A60"/>
    <w:rPr>
      <w:rFonts w:ascii="Times New Roman" w:cs="Times New Roman" w:hAnsi="Times New Roman"/>
      <w:b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20. travnja 2017.</izvorni_sadrzaj>
    <derivirana_varijabla naziv="DomainObject.PlaniraniZavrsetakDatum_1">20. travnja 2017.</derivirana_varijabla>
  </DomainObject.PlaniraniZavrsetakDatum>
  <DomainObject.PlaniraniPocetakDatum>
    <izvorni_sadrzaj>20. travnja 2017.</izvorni_sadrzaj>
    <derivirana_varijabla naziv="DomainObject.PlaniraniPocetakDatum_1">20. travnja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travnja 2017.</izvorni_sadrzaj>
    <derivirana_varijabla naziv="DomainObject.Zapisnik.DatumKreiranja_1">20. travnja 2017.</derivirana_varijabla>
  </DomainObject.Zapisnik.DatumKreiranja>
  <DomainObject.Zapisnik.ImovinskaKorist>
    <izvorni_sadrzaj/>
    <derivirana_varijabla naziv="DomainObject.Zapisnik.ImovinskaKorist_1"/>
  </DomainObject.Zapisnik.ImovinskaKorist>
  <DomainObject.Zapisnik.Oznaka>
    <izvorni_sadrzaj>St-62/2010-593</izvorni_sadrzaj>
    <derivirana_varijabla naziv="DomainObject.Zapisnik.Oznaka_1">St-62/2010-593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izvorni_sadrzaj>
    <derivirana_varijabla naziv="DomainObject.Predmet.Broj_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2010.</izvorni_sadrzaj>
    <derivirana_varijabla naziv="DomainObject.Predmet.DatumOsnivanja_1">20. listopada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St-62/2010</izvorni_sadrzaj>
    <derivirana_varijabla naziv="DomainObject.Predmet.OznakaBroj_1">St-62/2010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KEMILAK d.o.o za trgovinu i usluge "u stečaju"</izvorni_sadrzaj>
    <derivirana_varijabla naziv="DomainObject.Predmet.ProtustrankaFormated_1">  KEMILAK d.o.o za trgovinu i usluge "u stečaju"</derivirana_varijabla>
  </DomainObject.Predmet.ProtustrankaFormated>
  <DomainObject.Predmet.ProtustrankaFormatedOIB>
    <izvorni_sadrzaj>  KEMILAK d.o.o za trgovinu i usluge "u stečaju", OIB 21601841088</izvorni_sadrzaj>
    <derivirana_varijabla naziv="DomainObject.Predmet.ProtustrankaFormatedOIB_1">  KEMILAK d.o.o za trgovinu i usluge "u stečaju", OIB 21601841088</derivirana_varijabla>
  </DomainObject.Predmet.ProtustrankaFormatedOIB>
  <DomainObject.Predmet.ProtustrankaFormatedWithAdress>
    <izvorni_sadrzaj> KEMILAK d.o.o za trgovinu i usluge "u stečaju", Dubrovačka Ulica,25-27, 21000 Split</izvorni_sadrzaj>
    <derivirana_varijabla naziv="DomainObject.Predmet.ProtustrankaFormatedWithAdress_1"> KEMILAK d.o.o za trgovinu i usluge "u stečaju", Dubrovačka Ulica,25-27, 21000 Split</derivirana_varijabla>
  </DomainObject.Predmet.ProtustrankaFormatedWithAdress>
  <DomainObject.Predmet.ProtustrankaFormatedWithAdressOIB>
    <izvorni_sadrzaj> KEMILAK d.o.o za trgovinu i usluge "u stečaju", OIB 21601841088, Dubrovačka Ulica,25-27, 21000 Split</izvorni_sadrzaj>
    <derivirana_varijabla naziv="DomainObject.Predmet.ProtustrankaFormatedWithAdressOIB_1"> KEMILAK d.o.o za trgovinu i usluge "u stečaju", OIB 21601841088, Dubrovačka Ulica,25-27, 21000 Split</derivirana_varijabla>
  </DomainObject.Predmet.ProtustrankaFormatedWithAdressOIB>
  <DomainObject.Predmet.ProtustrankaWithAdress>
    <izvorni_sadrzaj>KEMILAK d.o.o za trgovinu i usluge "u stečaju" Dubrovačka Ulica,25-27, 21000 Split</izvorni_sadrzaj>
    <derivirana_varijabla naziv="DomainObject.Predmet.ProtustrankaWithAdress_1">KEMILAK d.o.o za trgovinu i usluge "u stečaju" Dubrovačka Ulica,25-27, 21000 Split</derivirana_varijabla>
  </DomainObject.Predmet.ProtustrankaWithAdress>
  <DomainObject.Predmet.ProtustrankaWithAdressOIB>
    <izvorni_sadrzaj>KEMILAK d.o.o za trgovinu i usluge "u stečaju", OIB 21601841088, Dubrovačka Ulica,25-27, 21000 Split</izvorni_sadrzaj>
    <derivirana_varijabla naziv="DomainObject.Predmet.ProtustrankaWithAdressOIB_1">KEMILAK d.o.o za trgovinu i usluge "u stečaju", OIB 21601841088, Dubrovačka Ulica,25-27, 21000 Split</derivirana_varijabla>
  </DomainObject.Predmet.ProtustrankaWithAdressOIB>
  <DomainObject.Predmet.ProtustrankaNazivFormated>
    <izvorni_sadrzaj>KEMILAK d.o.o za trgovinu i usluge "u stečaju"</izvorni_sadrzaj>
    <derivirana_varijabla naziv="DomainObject.Predmet.ProtustrankaNazivFormated_1">KEMILAK d.o.o za trgovinu i usluge "u stečaju"</derivirana_varijabla>
  </DomainObject.Predmet.ProtustrankaNazivFormated>
  <DomainObject.Predmet.ProtustrankaNazivFormatedOIB>
    <izvorni_sadrzaj>KEMILAK d.o.o za trgovinu i usluge "u stečaju", OIB 21601841088</izvorni_sadrzaj>
    <derivirana_varijabla naziv="DomainObject.Predmet.ProtustrankaNazivFormatedOIB_1">KEMILAK d.o.o za trgovinu i usluge "u stečaju", OIB 21601841088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AKRIL d.o.o., za proizvodnju i trgovinu; BRODOMERKUR trgovina i usluge, dioničko društvo; FUNDA d.o.o. za graditeljstvo, trgovinu i usluge; JUB, trgovina i promet, društvo s ograničenom odgovornošću; KRAGIĆ d.o.o. za proizvodnju plastičnih metalnih predmeta i za trgovinu; Odv. društvo RADIĆ &amp; RADIĆ; RALLUS d.o.o. za trgovinu; COLOR TRADE d.o.o. za marketing; SOIETE GENERALE-SPLITSKA BANKA d.d.; INA-IND. NAFTE d.d.; IVASIM društvo s ograničenom odgovornošću za proizvodnju kemijskih proizvoda; POS d.o.o.; VB LEASING d.o.o. za leasing; STRABAG za građevinske poslove d.o.o.; Odvjetnik MIJO JELIČIĆ; Goran Korać; CAPRICORNO, društvo s ograničenom odgovornošću za trgovinu; GS1 Croatia; DAUS TRUCK, d.o.o. za trgovinu i servis vozila; Hrvatski Telekom d.d.; BERNER d.o.o.; ADOREA d.o.o.; AGENCIJA ZA INTEGRALNI TRANSPORT d.o.o.; Sjaj kamen s ograničenom odgovornošću za trgovinu i usluge; WACKER CHEMIE AG; Stečajnia upraviteljica / Ankica Čenić; ROFIX d.o.o.; SJAJ KAMEN d.o.o.; Oglasna ploča; COLOR TRGOVINA d.o.o.; FILOTAS za građenje i trgovinu, društvo s ograničenom odgovornošću; ŽDO; AD PLASTIK dioničko društvo za proizvodnju dijelova i pribora za motorna vozila i proizvoda iz plastičnih masa; KOTEKS d.d.; Meri Šitić; ADOREA d. o. o. za poslovanje nekretninama, graditeljstvo, trgovinu i promidžbu; EURO PROTEKT za zaštitu imovine i osoba, društvo s ograničenom odgovornošću; VILSTROJ društvo s ograničenom odgovornošću za usluge i trgovinu; DIOKOM  NOVI d.o.o. za proizvodnju i trgovinu; ALLIANZ ZAGREB dioničko društvo za osiguranje; NARODNE NOVINE d.d.; SPLITSKA BANKA-SOCIETE GENERALE GROUP d.d.; POREZNA UPRAVA IVANIĆ-GRAD; POREZNA UPRAVA SPLIT; POPREZNA UPRAVA ZAGREB; AGIT d.o.o.; POREZNA UPRAVA SOLIN; FOTOKOPIRNICA AKVARIJ</izvorni_sadrzaj>
    <derivirana_varijabla naziv="DomainObject.Predmet.StrankaFormated_1">  AKRIL d.o.o., za proizvodnju i trgovinu; BRODOMERKUR trgovina i usluge, dioničko društvo; FUNDA d.o.o. za graditeljstvo, trgovinu i usluge; JUB, trgovina i promet, društvo s ograničenom odgovornošću; KRAGIĆ d.o.o. za proizvodnju plastičnih metalnih predmeta i za trgovinu; Odv. društvo RADIĆ &amp; RADIĆ; RALLUS d.o.o. za trgovinu; COLOR TRADE d.o.o. za marketing; SOIETE GENERALE-SPLITSKA BANKA d.d.; INA-IND. NAFTE d.d.; IVASIM društvo s ograničenom odgovornošću za proizvodnju kemijskih proizvoda; POS d.o.o.; VB LEASING d.o.o. za leasing; STRABAG za građevinske poslove d.o.o.; Odvjetnik MIJO JELIČIĆ; Goran Korać; CAPRICORNO, društvo s ograničenom odgovornošću za trgovinu; GS1 Croatia; DAUS TRUCK, d.o.o. za trgovinu i servis vozila; Hrvatski Telekom d.d.; BERNER d.o.o.; ADOREA d.o.o.; AGENCIJA ZA INTEGRALNI TRANSPORT d.o.o.; Sjaj kamen s ograničenom odgovornošću za trgovinu i usluge; WACKER CHEMIE AG; Stečajnia upraviteljica / Ankica Čenić; ROFIX d.o.o.; SJAJ KAMEN d.o.o.; Oglasna ploča; COLOR TRGOVINA d.o.o.; FILOTAS za građenje i trgovinu, društvo s ograničenom odgovornošću; ŽDO; AD PLASTIK dioničko društvo za proizvodnju dijelova i pribora za motorna vozila i proizvoda iz plastičnih masa; KOTEKS d.d.; Meri Šitić; ADOREA d. o. o. za poslovanje nekretninama, graditeljstvo, trgovinu i promidžbu; EURO PROTEKT za zaštitu imovine i osoba, društvo s ograničenom odgovornošću; VILSTROJ društvo s ograničenom odgovornošću za usluge i trgovinu; DIOKOM  NOVI d.o.o. za proizvodnju i trgovinu; ALLIANZ ZAGREB dioničko društvo za osiguranje; NARODNE NOVINE d.d.; SPLITSKA BANKA-SOCIETE GENERALE GROUP d.d.; POREZNA UPRAVA IVANIĆ-GRAD; POREZNA UPRAVA SPLIT; POPREZNA UPRAVA ZAGREB; AGIT d.o.o.; POREZNA UPRAVA SOLIN; FOTOKOPIRNICA AKVARIJ</derivirana_varijabla>
  </DomainObject.Predmet.StrankaFormated>
  <DomainObject.Predmet.StrankaFormatedOIB>
    <izvorni_sadrzaj>  AKRIL d.o.o., za proizvodnju i trgovinu, OIB 44873360261; BRODOMERKUR trgovina i usluge, dioničko društvo, OIB 33956120458; FUNDA d.o.o. za graditeljstvo, trgovinu i usluge, OIB 01834433810; JUB, trgovina i promet, društvo s ograničenom odgovornošću, OIB 05407197431; KRAGIĆ d.o.o. za proizvodnju plastičnih metalnih predmeta i za trgovinu, OIB 35264136731; Odv. društvo RADIĆ &amp; RADIĆ, OIB 14518464744; RALLUS d.o.o. za trgovinu, OIB 46848201954; COLOR TRADE d.o.o. za marketing, OIB 15506080968; SOIETE GENERALE-SPLITSKA BANKA d.d., OIB 69326397242; INA-IND. NAFTE d.d., OIB 27759560625; IVASIM društvo s ograničenom odgovornošću za proizvodnju kemijskih proizvoda, OIB 32677374790; POS d.o.o., OIB 84938865556; VB LEASING d.o.o. za leasing, OIB 55525619967; STRABAG za građevinske poslove d.o.o., OIB 74971361430; Odvjetnik MIJO JELIČIĆ, OIB 71855290129; Goran Korać, OIB 77963325137; CAPRICORNO, društvo s ograničenom odgovornošću za trgovinu, OIB 09517317411; GS1 Croatia, OIB 03365973101; DAUS TRUCK, d.o.o. za trgovinu i servis vozila, OIB 95174048745; Hrvatski Telekom d.d., OIB 81793146560; BERNER d.o.o., OIB 66471923099; ADOREA d.o.o., OIB 08237027531; AGENCIJA ZA INTEGRALNI TRANSPORT d.o.o., OIB 42650506038; Sjaj kamen s ograničenom odgovornošću za trgovinu i usluge, OIB 18527043583; WACKER CHEMIE AG, OIB 75931122127; Stečajnia upraviteljica / Ankica Čenić, OIB 67541309757; ROFIX d.o.o., OIB 18346522436; SJAJ KAMEN d.o.o., OIB 18527043583; Oglasna ploča; COLOR TRGOVINA d.o.o., OIB 44543107610; FILOTAS za građenje i trgovinu, društvo s ograničenom odgovornošću, OIB 78783584197; ŽDO, OIB 70793241859; AD PLASTIK dioničko društvo za proizvodnju dijelova i pribora za motorna vozila i proizvoda iz plastičnih masa, OIB 48351740621; KOTEKS d.d., OIB 57001982985; Meri Šitić, OIB 61723426098; ADOREA d. o. o. za poslovanje nekretninama, graditeljstvo, trgovinu i promidžbu, OIB 49939803134; EURO PROTEKT za zaštitu imovine i osoba, društvo s ograničenom odgovornošću, OIB 29924922167; VILSTROJ društvo s ograničenom odgovornošću za usluge i trgovinu, OIB 14411754953; DIOKOM  NOVI d.o.o. za proizvodnju i trgovinu, OIB 14723663506; ALLIANZ ZAGREB dioničko društvo za osiguranje, OIB 23759810849; NARODNE NOVINE d.d., OIB 64546066176; SPLITSKA BANKA-SOCIETE GENERALE GROUP d.d., OIB 69326397242; POREZNA UPRAVA IVANIĆ-GRAD, OIB 18683136487; POREZNA UPRAVA SPLIT, OIB 18683136487; POPREZNA UPRAVA ZAGREB, OIB 18683136487; AGIT d.o.o., OIB 42650506038; POREZNA UPRAVA SOLIN, OIB 18683136487; FOTOKOPIRNICA AKVARIJ, OIB 92328677897</izvorni_sadrzaj>
    <derivirana_varijabla naziv="DomainObject.Predmet.StrankaFormatedOIB_1">  AKRIL d.o.o., za proizvodnju i trgovinu, OIB 44873360261; BRODOMERKUR trgovina i usluge, dioničko društvo, OIB 33956120458; FUNDA d.o.o. za graditeljstvo, trgovinu i usluge, OIB 01834433810; JUB, trgovina i promet, društvo s ograničenom odgovornošću, OIB 05407197431; KRAGIĆ d.o.o. za proizvodnju plastičnih metalnih predmeta i za trgovinu, OIB 35264136731; Odv. društvo RADIĆ &amp; RADIĆ, OIB 14518464744; RALLUS d.o.o. za trgovinu, OIB 46848201954; COLOR TRADE d.o.o. za marketing, OIB 15506080968; SOIETE GENERALE-SPLITSKA BANKA d.d., OIB 69326397242; INA-IND. NAFTE d.d., OIB 27759560625; IVASIM društvo s ograničenom odgovornošću za proizvodnju kemijskih proizvoda, OIB 32677374790; POS d.o.o., OIB 84938865556; VB LEASING d.o.o. za leasing, OIB 55525619967; STRABAG za građevinske poslove d.o.o., OIB 74971361430; Odvjetnik MIJO JELIČIĆ, OIB 71855290129; Goran Korać, OIB 77963325137; CAPRICORNO, društvo s ograničenom odgovornošću za trgovinu, OIB 09517317411; GS1 Croatia, OIB 03365973101; DAUS TRUCK, d.o.o. za trgovinu i servis vozila, OIB 95174048745; Hrvatski Telekom d.d., OIB 81793146560; BERNER d.o.o., OIB 66471923099; ADOREA d.o.o., OIB 08237027531; AGENCIJA ZA INTEGRALNI TRANSPORT d.o.o., OIB 42650506038; Sjaj kamen s ograničenom odgovornošću za trgovinu i usluge, OIB 18527043583; WACKER CHEMIE AG, OIB 75931122127; Stečajnia upraviteljica / Ankica Čenić, OIB 67541309757; ROFIX d.o.o., OIB 18346522436; SJAJ KAMEN d.o.o., OIB 18527043583; Oglasna ploča; COLOR TRGOVINA d.o.o., OIB 44543107610; FILOTAS za građenje i trgovinu, društvo s ograničenom odgovornošću, OIB 78783584197; ŽDO, OIB 70793241859; AD PLASTIK dioničko društvo za proizvodnju dijelova i pribora za motorna vozila i proizvoda iz plastičnih masa, OIB 48351740621; KOTEKS d.d., OIB 57001982985; Meri Šitić, OIB 61723426098; ADOREA d. o. o. za poslovanje nekretninama, graditeljstvo, trgovinu i promidžbu, OIB 49939803134; EURO PROTEKT za zaštitu imovine i osoba, društvo s ograničenom odgovornošću, OIB 29924922167; VILSTROJ društvo s ograničenom odgovornošću za usluge i trgovinu, OIB 14411754953; DIOKOM  NOVI d.o.o. za proizvodnju i trgovinu, OIB 14723663506; ALLIANZ ZAGREB dioničko društvo za osiguranje, OIB 23759810849; NARODNE NOVINE d.d., OIB 64546066176; SPLITSKA BANKA-SOCIETE GENERALE GROUP d.d., OIB 69326397242; POREZNA UPRAVA IVANIĆ-GRAD, OIB 18683136487; POREZNA UPRAVA SPLIT, OIB 18683136487; POPREZNA UPRAVA ZAGREB, OIB 18683136487; AGIT d.o.o., OIB 42650506038; POREZNA UPRAVA SOLIN, OIB 18683136487; FOTOKOPIRNICA AKVARIJ, OIB 92328677897</derivirana_varijabla>
  </DomainObject.Predmet.StrankaFormatedOIB>
  <DomainObject.Predmet.StrankaFormatedWithAdress>
    <izvorni_sadrzaj> AKRIL d.o.o., za proizvodnju i trgovinu, Zoranićeva 10, Solin; BRODOMERKUR trgovina i usluge, dioničko društvo, Poljička Cesta 35, Split; FUNDA d.o.o. za graditeljstvo, trgovinu i usluge, Bana Josipa Jelačića 45, Zaprešić; JUB, trgovina i promet, društvo s ograničenom odgovornošću, Ul. Hrvatskih branitelja 11, Samobor; KRAGIĆ d.o.o. za proizvodnju plastičnih metalnih predmeta i za trgovinu, Prisoje 21, Prisoje; Odv. društvo RADIĆ &amp; RADIĆ; RALLUS d.o.o. za trgovinu, Josipa Jovića br. 51, Split; COLOR TRADE d.o.o. za marketing, Ilica 54, 10000 Zagreb; SOIETE GENERALE-SPLITSKA BANKA d.d.; INA-IND. NAFTE d.d.; IVASIM društvo s ograničenom odgovornošću za proizvodnju kemijskih proizvoda, Industrijska Cesta 4, Ivanić-Grad; POS d.o.o.; VB LEASING d.o.o. za leasing, Horvatova 82, 10000 Zagreb; STRABAG za građevinske poslove d.o.o., Ulica Petra Hektorovića 2, 10000 Zagreb; Odvjetnik MIJO JELIČIĆ; Goran Korać; CAPRICORNO, društvo s ograničenom odgovornošću za trgovinu, Hercegovačka 57/A, Split; GS1 Croatia; DAUS TRUCK, d.o.o. za trgovinu i servis vozila, Put Bana 8, Dugopolje; Hrvatski Telekom d.d., Savska cesta 32, 10000 Zagreb; BERNER d.o.o., Majstorska 9, 10000 Zagreb; ADOREA d.o.o., Vinogradska 55, 21000 Split; AGENCIJA ZA INTEGRALNI TRANSPORT d.o.o., Heinzelova 51, 10000 Zagreb; Sjaj kamen s ograničenom odgovornošću za trgovinu i usluge, Trg A. Mihanovića 4, Sesvete; WACKER CHEMIE AG; Stečajnia upraviteljica / Ankica Čenić, Pupačićeva 1/3, 21000 Split; ROFIX d.o.o., Javorska 4, Kaštel Štafilić; SJAJ KAMEN d.o.o., Trg A. Mihanovića 3, 10040 Zagreb; Oglasna ploča; COLOR TRGOVINA d.o.o., Dubrovačka 65a, 34000 Požega; FILOTAS za građenje i trgovinu, društvo s ograničenom odgovornošću, Ivana Gundulića 3, Split; ŽDO, 21000 Split; AD PLASTIK dioničko društvo za proizvodnju dijelova i pribora za motorna vozila i proizvoda iz plastičnih masa, Matoševa Ulica 8, Solin; KOTEKS d.d., UlUlica Kralja Zvonimira 14, 21000 Split; Meri Šitić, Šime Ljubića 7, 21000 Split; ADOREA d. o. o. za poslovanje nekretninama, graditeljstvo, trgovinu i promidžbu, Vinkuran, Debeli vrv 36, Pula; EURO PROTEKT za zaštitu imovine i osoba, društvo s ograničenom odgovornošću, Rovinjska 4, Split; VILSTROJ društvo s ograničenom odgovornošću za usluge i trgovinu, Mažinjica 77, Buzet; DIOKOM  NOVI d.o.o. za proizvodnju i trgovinu, Plano/bb, Plano; ALLIANZ ZAGREB dioničko društvo za osiguranje, Heinzelova 70, 10000 Zagreb; NARODNE NOVINE d.d., Savski gaj XIII. put 6, 10000 Zagreb; SPLITSKA BANKA-SOCIETE GENERALE GROUP d.d., Ruđera Boškovića 16, 21000 Split; POREZNA UPRAVA IVANIĆ-GRAD, 10310 Ivanić-Grad; POREZNA UPRAVA SPLIT, 21000 Split; POPREZNA UPRAVA ZAGREB, 10000 Zagreb; AGIT d.o.o., Heinzelova 51, 10000 Zagreb; POREZNA UPRAVA SOLIN, Solin; FOTOKOPIRNICA AKVARIJ, Držićeva 3, 21000 Split</izvorni_sadrzaj>
    <derivirana_varijabla naziv="DomainObject.Predmet.StrankaFormatedWithAdress_1"> AKRIL d.o.o., za proizvodnju i trgovinu, Zoranićeva 10, Solin; BRODOMERKUR trgovina i usluge, dioničko društvo, Poljička Cesta 35, Split; FUNDA d.o.o. za graditeljstvo, trgovinu i usluge, Bana Josipa Jelačića 45, Zaprešić; JUB, trgovina i promet, društvo s ograničenom odgovornošću, Ul. Hrvatskih branitelja 11, Samobor; KRAGIĆ d.o.o. za proizvodnju plastičnih metalnih predmeta i za trgovinu, Prisoje 21, Prisoje; Odv. društvo RADIĆ &amp; RADIĆ; RALLUS d.o.o. za trgovinu, Josipa Jovića br. 51, Split; COLOR TRADE d.o.o. za marketing, Ilica 54, 10000 Zagreb; SOIETE GENERALE-SPLITSKA BANKA d.d.; INA-IND. NAFTE d.d.; IVASIM društvo s ograničenom odgovornošću za proizvodnju kemijskih proizvoda, Industrijska Cesta 4, Ivanić-Grad; POS d.o.o.; VB LEASING d.o.o. za leasing, Horvatova 82, 10000 Zagreb; STRABAG za građevinske poslove d.o.o., Ulica Petra Hektorovića 2, 10000 Zagreb; Odvjetnik MIJO JELIČIĆ; Goran Korać; CAPRICORNO, društvo s ograničenom odgovornošću za trgovinu, Hercegovačka 57/A, Split; GS1 Croatia; DAUS TRUCK, d.o.o. za trgovinu i servis vozila, Put Bana 8, Dugopolje; Hrvatski Telekom d.d., Savska cesta 32, 10000 Zagreb; BERNER d.o.o., Majstorska 9, 10000 Zagreb; ADOREA d.o.o., Vinogradska 55, 21000 Split; AGENCIJA ZA INTEGRALNI TRANSPORT d.o.o., Heinzelova 51, 10000 Zagreb; Sjaj kamen s ograničenom odgovornošću za trgovinu i usluge, Trg A. Mihanovića 4, Sesvete; WACKER CHEMIE AG; Stečajnia upraviteljica / Ankica Čenić, Pupačićeva 1/3, 21000 Split; ROFIX d.o.o., Javorska 4, Kaštel Štafilić; SJAJ KAMEN d.o.o., Trg A. Mihanovića 3, 10040 Zagreb; Oglasna ploča; COLOR TRGOVINA d.o.o., Dubrovačka 65a, 34000 Požega; FILOTAS za građenje i trgovinu, društvo s ograničenom odgovornošću, Ivana Gundulića 3, Split; ŽDO, 21000 Split; AD PLASTIK dioničko društvo za proizvodnju dijelova i pribora za motorna vozila i proizvoda iz plastičnih masa, Matoševa Ulica 8, Solin; KOTEKS d.d., UlUlica Kralja Zvonimira 14, 21000 Split; Meri Šitić, Šime Ljubića 7, 21000 Split; ADOREA d. o. o. za poslovanje nekretninama, graditeljstvo, trgovinu i promidžbu, Vinkuran, Debeli vrv 36, Pula; EURO PROTEKT za zaštitu imovine i osoba, društvo s ograničenom odgovornošću, Rovinjska 4, Split; VILSTROJ društvo s ograničenom odgovornošću za usluge i trgovinu, Mažinjica 77, Buzet; DIOKOM  NOVI d.o.o. za proizvodnju i trgovinu, Plano/bb, Plano; ALLIANZ ZAGREB dioničko društvo za osiguranje, Heinzelova 70, 10000 Zagreb; NARODNE NOVINE d.d., Savski gaj XIII. put 6, 10000 Zagreb; SPLITSKA BANKA-SOCIETE GENERALE GROUP d.d., Ruđera Boškovića 16, 21000 Split; POREZNA UPRAVA IVANIĆ-GRAD, 10310 Ivanić-Grad; POREZNA UPRAVA SPLIT, 21000 Split; POPREZNA UPRAVA ZAGREB, 10000 Zagreb; AGIT d.o.o., Heinzelova 51, 10000 Zagreb; POREZNA UPRAVA SOLIN, Solin; FOTOKOPIRNICA AKVARIJ, Držićeva 3, 21000 Split</derivirana_varijabla>
  </DomainObject.Predmet.StrankaFormatedWithAdress>
  <DomainObject.Predmet.StrankaFormatedWithAdressOIB>
    <izvorni_sadrzaj> AKRIL d.o.o., za proizvodnju i trgovinu, OIB 44873360261, Zoranićeva 10, Solin; BRODOMERKUR trgovina i usluge, dioničko društvo, OIB 33956120458, Poljička Cesta 35, Split; FUNDA d.o.o. za graditeljstvo, trgovinu i usluge, OIB 01834433810, Bana Josipa Jelačića 45, Zaprešić; JUB, trgovina i promet, društvo s ograničenom odgovornošću, OIB 05407197431, Ul. Hrvatskih branitelja 11, Samobor; KRAGIĆ d.o.o. za proizvodnju plastičnih metalnih predmeta i za trgovinu, OIB 35264136731, Prisoje 21, Prisoje; Odv. društvo RADIĆ &amp; RADIĆ, OIB 14518464744; RALLUS d.o.o. za trgovinu, OIB 46848201954, Josipa Jovića br. 51, Split; COLOR TRADE d.o.o. za marketing, OIB 15506080968, Ilica 54, 10000 Zagreb; SOIETE GENERALE-SPLITSKA BANKA d.d., OIB 69326397242; INA-IND. NAFTE d.d., OIB 27759560625; IVASIM društvo s ograničenom odgovornošću za proizvodnju kemijskih proizvoda, OIB 32677374790, Industrijska Cesta 4, Ivanić-Grad; POS d.o.o., OIB 84938865556; VB LEASING d.o.o. za leasing, OIB 55525619967, Horvatova 82, 10000 Zagreb; STRABAG za građevinske poslove d.o.o., OIB 74971361430, Ulica Petra Hektorovića 2, 10000 Zagreb; Odvjetnik MIJO JELIČIĆ, OIB 71855290129; Goran Korać, OIB 77963325137; CAPRICORNO, društvo s ograničenom odgovornošću za trgovinu, OIB 09517317411, Hercegovačka 57/A, Split; GS1 Croatia, OIB 03365973101; DAUS TRUCK, d.o.o. za trgovinu i servis vozila, OIB 95174048745, Put Bana 8, Dugopolje; Hrvatski Telekom d.d., OIB 81793146560, Savska cesta 32, 10000 Zagreb; BERNER d.o.o., OIB 66471923099, Majstorska 9, 10000 Zagreb; ADOREA d.o.o., OIB 08237027531, Vinogradska 55, 21000 Split; AGENCIJA ZA INTEGRALNI TRANSPORT d.o.o., OIB 42650506038, Heinzelova 51, 10000 Zagreb; Sjaj kamen s ograničenom odgovornošću za trgovinu i usluge, OIB 18527043583, Trg A. Mihanovića 4, Sesvete; WACKER CHEMIE AG, OIB 75931122127; Stečajnia upraviteljica / Ankica Čenić, OIB 67541309757, Pupačićeva 1/3, 21000 Split; ROFIX d.o.o., OIB 18346522436, Javorska 4, Kaštel Štafilić; SJAJ KAMEN d.o.o., OIB 18527043583, Trg A. Mihanovića 3, 10040 Zagreb; Oglasna ploča; COLOR TRGOVINA d.o.o., OIB 44543107610, Dubrovačka 65a, 34000 Požega; FILOTAS za građenje i trgovinu, društvo s ograničenom odgovornošću, OIB 78783584197, Ivana Gundulića 3, Split; ŽDO, OIB 70793241859, 21000 Split; AD PLASTIK dioničko društvo za proizvodnju dijelova i pribora za motorna vozila i proizvoda iz plastičnih masa, OIB 48351740621, Matoševa Ulica 8, Solin; KOTEKS d.d., OIB 57001982985, UlUlica Kralja Zvonimira 14, 21000 Split; Meri Šitić, OIB 61723426098, Šime Ljubića 7, 21000 Split; ADOREA d. o. o. za poslovanje nekretninama, graditeljstvo, trgovinu i promidžbu, OIB 49939803134, Vinkuran, Debeli vrv 36, Pula; EURO PROTEKT za zaštitu imovine i osoba, društvo s ograničenom odgovornošću, OIB 29924922167, Rovinjska 4, Split; VILSTROJ društvo s ograničenom odgovornošću za usluge i trgovinu, OIB 14411754953, Mažinjica 77, Buzet; DIOKOM  NOVI d.o.o. za proizvodnju i trgovinu, OIB 14723663506, Plano/bb, Plano; ALLIANZ ZAGREB dioničko društvo za osiguranje, OIB 23759810849, Heinzelova 70, 10000 Zagreb; NARODNE NOVINE d.d., OIB 64546066176, Savski gaj XIII. put 6, 10000 Zagreb; SPLITSKA BANKA-SOCIETE GENERALE GROUP d.d., OIB 69326397242, Ruđera Boškovića 16, 21000 Split; POREZNA UPRAVA IVANIĆ-GRAD, OIB 18683136487, 10310 Ivanić-Grad; POREZNA UPRAVA SPLIT, OIB 18683136487, 21000 Split; POPREZNA UPRAVA ZAGREB, OIB 18683136487, 10000 Zagreb; AGIT d.o.o., OIB 42650506038, Heinzelova 51, 10000 Zagreb; POREZNA UPRAVA SOLIN, OIB 18683136487, Solin; FOTOKOPIRNICA AKVARIJ, OIB 92328677897, Držićeva 3, 21000 Split</izvorni_sadrzaj>
    <derivirana_varijabla naziv="DomainObject.Predmet.StrankaFormatedWithAdressOIB_1"> AKRIL d.o.o., za proizvodnju i trgovinu, OIB 44873360261, Zoranićeva 10, Solin; BRODOMERKUR trgovina i usluge, dioničko društvo, OIB 33956120458, Poljička Cesta 35, Split; FUNDA d.o.o. za graditeljstvo, trgovinu i usluge, OIB 01834433810, Bana Josipa Jelačića 45, Zaprešić; JUB, trgovina i promet, društvo s ograničenom odgovornošću, OIB 05407197431, Ul. Hrvatskih branitelja 11, Samobor; KRAGIĆ d.o.o. za proizvodnju plastičnih metalnih predmeta i za trgovinu, OIB 35264136731, Prisoje 21, Prisoje; Odv. društvo RADIĆ &amp; RADIĆ, OIB 14518464744; RALLUS d.o.o. za trgovinu, OIB 46848201954, Josipa Jovića br. 51, Split; COLOR TRADE d.o.o. za marketing, OIB 15506080968, Ilica 54, 10000 Zagreb; SOIETE GENERALE-SPLITSKA BANKA d.d., OIB 69326397242; INA-IND. NAFTE d.d., OIB 27759560625; IVASIM društvo s ograničenom odgovornošću za proizvodnju kemijskih proizvoda, OIB 32677374790, Industrijska Cesta 4, Ivanić-Grad; POS d.o.o., OIB 84938865556; VB LEASING d.o.o. za leasing, OIB 55525619967, Horvatova 82, 10000 Zagreb; STRABAG za građevinske poslove d.o.o., OIB 74971361430, Ulica Petra Hektorovića 2, 10000 Zagreb; Odvjetnik MIJO JELIČIĆ, OIB 71855290129; Goran Korać, OIB 77963325137; CAPRICORNO, društvo s ograničenom odgovornošću za trgovinu, OIB 09517317411, Hercegovačka 57/A, Split; GS1 Croatia, OIB 03365973101; DAUS TRUCK, d.o.o. za trgovinu i servis vozila, OIB 95174048745, Put Bana 8, Dugopolje; Hrvatski Telekom d.d., OIB 81793146560, Savska cesta 32, 10000 Zagreb; BERNER d.o.o., OIB 66471923099, Majstorska 9, 10000 Zagreb; ADOREA d.o.o., OIB 08237027531, Vinogradska 55, 21000 Split; AGENCIJA ZA INTEGRALNI TRANSPORT d.o.o., OIB 42650506038, Heinzelova 51, 10000 Zagreb; Sjaj kamen s ograničenom odgovornošću za trgovinu i usluge, OIB 18527043583, Trg A. Mihanovića 4, Sesvete; WACKER CHEMIE AG, OIB 75931122127; Stečajnia upraviteljica / Ankica Čenić, OIB 67541309757, Pupačićeva 1/3, 21000 Split; ROFIX d.o.o., OIB 18346522436, Javorska 4, Kaštel Štafilić; SJAJ KAMEN d.o.o., OIB 18527043583, Trg A. Mihanovića 3, 10040 Zagreb; Oglasna ploča; COLOR TRGOVINA d.o.o., OIB 44543107610, Dubrovačka 65a, 34000 Požega; FILOTAS za građenje i trgovinu, društvo s ograničenom odgovornošću, OIB 78783584197, Ivana Gundulića 3, Split; ŽDO, OIB 70793241859, 21000 Split; AD PLASTIK dioničko društvo za proizvodnju dijelova i pribora za motorna vozila i proizvoda iz plastičnih masa, OIB 48351740621, Matoševa Ulica 8, Solin; KOTEKS d.d., OIB 57001982985, UlUlica Kralja Zvonimira 14, 21000 Split; Meri Šitić, OIB 61723426098, Šime Ljubića 7, 21000 Split; ADOREA d. o. o. za poslovanje nekretninama, graditeljstvo, trgovinu i promidžbu, OIB 49939803134, Vinkuran, Debeli vrv 36, Pula; EURO PROTEKT za zaštitu imovine i osoba, društvo s ograničenom odgovornošću, OIB 29924922167, Rovinjska 4, Split; VILSTROJ društvo s ograničenom odgovornošću za usluge i trgovinu, OIB 14411754953, Mažinjica 77, Buzet; DIOKOM  NOVI d.o.o. za proizvodnju i trgovinu, OIB 14723663506, Plano/bb, Plano; ALLIANZ ZAGREB dioničko društvo za osiguranje, OIB 23759810849, Heinzelova 70, 10000 Zagreb; NARODNE NOVINE d.d., OIB 64546066176, Savski gaj XIII. put 6, 10000 Zagreb; SPLITSKA BANKA-SOCIETE GENERALE GROUP d.d., OIB 69326397242, Ruđera Boškovića 16, 21000 Split; POREZNA UPRAVA IVANIĆ-GRAD, OIB 18683136487, 10310 Ivanić-Grad; POREZNA UPRAVA SPLIT, OIB 18683136487, 21000 Split; POPREZNA UPRAVA ZAGREB, OIB 18683136487, 10000 Zagreb; AGIT d.o.o., OIB 42650506038, Heinzelova 51, 10000 Zagreb; POREZNA UPRAVA SOLIN, OIB 18683136487, Solin; FOTOKOPIRNICA AKVARIJ, OIB 92328677897, Držićeva 3, 21000 Split</derivirana_varijabla>
  </DomainObject.Predmet.StrankaFormatedWithAdressOIB>
  <DomainObject.Predmet.StrankaWithAdress>
    <izvorni_sadrzaj>AKRIL d.o.o., za proizvodnju i trgovinu Zoranićeva 10,Solin,BRODOMERKUR trgovina i usluge, dioničko društvo Poljička Cesta 35,Split,FUNDA d.o.o. za graditeljstvo, trgovinu i usluge Bana Josipa Jelačića 45,Zaprešić,JUB, trgovina i promet, društvo s ograničenom odgovornošću Ul. Hrvatskih branitelja 11,Samobor,KRAGIĆ d.o.o. za proizvodnju plastičnih metalnih predmeta i za trgovinu Prisoje 21,Prisoje,Odv. društvo RADIĆ &amp; RADIĆ ,RALLUS d.o.o. za trgovinu Josipa Jovića br. 51,Split,COLOR TRADE d.o.o. za marketing Ilica 54,10000 Zagreb,SOIETE GENERALE-SPLITSKA BANKA d.d. ,INA-IND. NAFTE d.d. ,IVASIM društvo s ograničenom odgovornošću za proizvodnju kemijskih proizvoda Industrijska Cesta 4,Ivanić-Grad,POS d.o.o. ,VB LEASING d.o.o. za leasing Horvatova 82,10000 Zagreb,STRABAG za građevinske poslove d.o.o. Ulica Petra Hektorovića 2,10000 Zagreb,Odvjetnik MIJO JELIČIĆ ,Goran Korać ,CAPRICORNO, društvo s ograničenom odgovornošću za trgovinu Hercegovačka 57/A,Split,GS1 Croatia ,DAUS TRUCK, d.o.o. za trgovinu i servis vozila Put Bana 8,Dugopolje,Hrvatski Telekom d.d. Savska cesta 32,10000 Zagreb,BERNER d.o.o. Majstorska 9,10000 Zagreb,ADOREA d.o.o. Vinogradska 55,21000 Split,AGENCIJA ZA INTEGRALNI TRANSPORT d.o.o. Heinzelova 51,10000 Zagreb,Sjaj kamen s ograničenom odgovornošću za trgovinu i usluge Trg A. Mihanovića 4,Sesvete,WACKER CHEMIE AG ,Stečajnia upraviteljica / Ankica Čenić Pupačićeva 1/3,21000 Split,ROFIX d.o.o. Javorska 4,Kaštel Štafilić,SJAJ KAMEN d.o.o. Trg A. Mihanovića 3,10040 Zagreb,Oglasna ploča ,COLOR TRGOVINA d.o.o. Dubrovačka 65a,34000 Požega,FILOTAS za građenje i trgovinu, društvo s ograničenom odgovornošću Ivana Gundulića 3,Split,ŽDO 21000 Split,AD PLASTIK dioničko društvo za proizvodnju dijelova i pribora za motorna vozila i proizvoda iz plastičnih masa Matoševa Ulica 8,Solin,KOTEKS d.d. UlUlica Kralja Zvonimira 14,21000 Split,Meri Šitić Šime Ljubića 7,21000 Split,ADOREA d. o. o. za poslovanje nekretninama, graditeljstvo, trgovinu i promidžbu Vinkuran, Debeli vrv 36,Pula,EURO PROTEKT za zaštitu imovine i osoba, društvo s ograničenom odgovornošću Rovinjska 4,Split,VILSTROJ društvo s ograničenom odgovornošću za usluge i trgovinu Mažinjica 77,Buzet,DIOKOM  NOVI d.o.o. za proizvodnju i trgovinu Plano/bb,Plano,ALLIANZ ZAGREB dioničko društvo za osiguranje Heinzelova 70,10000 Zagreb,NARODNE NOVINE d.d. Savski gaj XIII. put 6,10000 Zagreb,SPLITSKA BANKA-SOCIETE GENERALE GROUP d.d. Ruđera Boškovića 16,21000 Split,POREZNA UPRAVA IVANIĆ-GRAD 10310 Ivanić-Grad,POREZNA UPRAVA SPLIT 21000 Split,POPREZNA UPRAVA ZAGREB 10000 Zagreb,AGIT d.o.o. Heinzelova 51,10000 Zagreb,POREZNA UPRAVA SOLIN Solin,FOTOKOPIRNICA AKVARIJ Držićeva 3,21000 Split</izvorni_sadrzaj>
    <derivirana_varijabla naziv="DomainObject.Predmet.StrankaWithAdress_1">AKRIL d.o.o., za proizvodnju i trgovinu Zoranićeva 10,Solin,BRODOMERKUR trgovina i usluge, dioničko društvo Poljička Cesta 35,Split,FUNDA d.o.o. za graditeljstvo, trgovinu i usluge Bana Josipa Jelačića 45,Zaprešić,JUB, trgovina i promet, društvo s ograničenom odgovornošću Ul. Hrvatskih branitelja 11,Samobor,KRAGIĆ d.o.o. za proizvodnju plastičnih metalnih predmeta i za trgovinu Prisoje 21,Prisoje,Odv. društvo RADIĆ &amp; RADIĆ ,RALLUS d.o.o. za trgovinu Josipa Jovića br. 51,Split,COLOR TRADE d.o.o. za marketing Ilica 54,10000 Zagreb,SOIETE GENERALE-SPLITSKA BANKA d.d. ,INA-IND. NAFTE d.d. ,IVASIM društvo s ograničenom odgovornošću za proizvodnju kemijskih proizvoda Industrijska Cesta 4,Ivanić-Grad,POS d.o.o. ,VB LEASING d.o.o. za leasing Horvatova 82,10000 Zagreb,STRABAG za građevinske poslove d.o.o. Ulica Petra Hektorovića 2,10000 Zagreb,Odvjetnik MIJO JELIČIĆ ,Goran Korać ,CAPRICORNO, društvo s ograničenom odgovornošću za trgovinu Hercegovačka 57/A,Split,GS1 Croatia ,DAUS TRUCK, d.o.o. za trgovinu i servis vozila Put Bana 8,Dugopolje,Hrvatski Telekom d.d. Savska cesta 32,10000 Zagreb,BERNER d.o.o. Majstorska 9,10000 Zagreb,ADOREA d.o.o. Vinogradska 55,21000 Split,AGENCIJA ZA INTEGRALNI TRANSPORT d.o.o. Heinzelova 51,10000 Zagreb,Sjaj kamen s ograničenom odgovornošću za trgovinu i usluge Trg A. Mihanovića 4,Sesvete,WACKER CHEMIE AG ,Stečajnia upraviteljica / Ankica Čenić Pupačićeva 1/3,21000 Split,ROFIX d.o.o. Javorska 4,Kaštel Štafilić,SJAJ KAMEN d.o.o. Trg A. Mihanovića 3,10040 Zagreb,Oglasna ploča ,COLOR TRGOVINA d.o.o. Dubrovačka 65a,34000 Požega,FILOTAS za građenje i trgovinu, društvo s ograničenom odgovornošću Ivana Gundulića 3,Split,ŽDO 21000 Split,AD PLASTIK dioničko društvo za proizvodnju dijelova i pribora za motorna vozila i proizvoda iz plastičnih masa Matoševa Ulica 8,Solin,KOTEKS d.d. UlUlica Kralja Zvonimira 14,21000 Split,Meri Šitić Šime Ljubića 7,21000 Split,ADOREA d. o. o. za poslovanje nekretninama, graditeljstvo, trgovinu i promidžbu Vinkuran, Debeli vrv 36,Pula,EURO PROTEKT za zaštitu imovine i osoba, društvo s ograničenom odgovornošću Rovinjska 4,Split,VILSTROJ društvo s ograničenom odgovornošću za usluge i trgovinu Mažinjica 77,Buzet,DIOKOM  NOVI d.o.o. za proizvodnju i trgovinu Plano/bb,Plano,ALLIANZ ZAGREB dioničko društvo za osiguranje Heinzelova 70,10000 Zagreb,NARODNE NOVINE d.d. Savski gaj XIII. put 6,10000 Zagreb,SPLITSKA BANKA-SOCIETE GENERALE GROUP d.d. Ruđera Boškovića 16,21000 Split,POREZNA UPRAVA IVANIĆ-GRAD 10310 Ivanić-Grad,POREZNA UPRAVA SPLIT 21000 Split,POPREZNA UPRAVA ZAGREB 10000 Zagreb,AGIT d.o.o. Heinzelova 51,10000 Zagreb,POREZNA UPRAVA SOLIN Solin,FOTOKOPIRNICA AKVARIJ Držićeva 3,21000 Split</derivirana_varijabla>
  </DomainObject.Predmet.StrankaWithAdress>
  <DomainObject.Predmet.StrankaWithAdressOIB>
    <izvorni_sadrzaj>AKRIL d.o.o., za proizvodnju i trgovinu, OIB 44873360261, Zoranićeva 10,Solin,BRODOMERKUR trgovina i usluge, dioničko društvo, OIB 33956120458, Poljička Cesta 35,Split,FUNDA d.o.o. za graditeljstvo, trgovinu i usluge, OIB 01834433810, Bana Josipa Jelačića 45,Zaprešić,JUB, trgovina i promet, društvo s ograničenom odgovornošću, OIB 05407197431, Ul. Hrvatskih branitelja 11,Samobor,KRAGIĆ d.o.o. za proizvodnju plastičnih metalnih predmeta i za trgovinu, OIB 35264136731, Prisoje 21,Prisoje,Odv. društvo RADIĆ &amp; RADIĆ, OIB 14518464744,RALLUS d.o.o. za trgovinu, OIB 46848201954, Josipa Jovića br. 51,Split,COLOR TRADE d.o.o. za marketing, OIB 15506080968, Ilica 54,10000 Zagreb,SOIETE GENERALE-SPLITSKA BANKA d.d., OIB 69326397242,INA-IND. NAFTE d.d., OIB 27759560625,IVASIM društvo s ograničenom odgovornošću za proizvodnju kemijskih proizvoda, OIB 32677374790, Industrijska Cesta 4,Ivanić-Grad,POS d.o.o., OIB 84938865556,VB LEASING d.o.o. za leasing, OIB 55525619967, Horvatova 82,10000 Zagreb,STRABAG za građevinske poslove d.o.o., OIB 74971361430, Ulica Petra Hektorovića 2,10000 Zagreb,Odvjetnik MIJO JELIČIĆ, OIB 71855290129,Goran Korać, OIB 77963325137,CAPRICORNO, društvo s ograničenom odgovornošću za trgovinu, OIB 09517317411, Hercegovačka 57/A,Split,GS1 Croatia, OIB 03365973101,DAUS TRUCK, d.o.o. za trgovinu i servis vozila, OIB 95174048745, Put Bana 8,Dugopolje,Hrvatski Telekom d.d., OIB 81793146560, Savska cesta 32,10000 Zagreb,BERNER d.o.o., OIB 66471923099, Majstorska 9,10000 Zagreb,ADOREA d.o.o., OIB 08237027531, Vinogradska 55,21000 Split,AGENCIJA ZA INTEGRALNI TRANSPORT d.o.o., OIB 42650506038, Heinzelova 51,10000 Zagreb,Sjaj kamen s ograničenom odgovornošću za trgovinu i usluge, OIB 18527043583, Trg A. Mihanovića 4,Sesvete,WACKER CHEMIE AG, OIB 75931122127,Stečajnia upraviteljica / Ankica Čenić, OIB 67541309757, Pupačićeva 1/3,21000 Split,ROFIX d.o.o., OIB 18346522436, Javorska 4,Kaštel Štafilić,SJAJ KAMEN d.o.o., OIB 18527043583, Trg A. Mihanovića 3,10040 Zagreb,Oglasna ploča,COLOR TRGOVINA d.o.o., OIB 44543107610, Dubrovačka 65a,34000 Požega,FILOTAS za građenje i trgovinu, društvo s ograničenom odgovornošću, OIB 78783584197, Ivana Gundulića 3,Split,ŽDO, OIB 70793241859, 21000 Split,AD PLASTIK dioničko društvo za proizvodnju dijelova i pribora za motorna vozila i proizvoda iz plastičnih masa, OIB 48351740621, Matoševa Ulica 8,Solin,KOTEKS d.d., OIB 57001982985, UlUlica Kralja Zvonimira 14,21000 Split,Meri Šitić, OIB 61723426098, Šime Ljubića 7,21000 Split,ADOREA d. o. o. za poslovanje nekretninama, graditeljstvo, trgovinu i promidžbu, OIB 49939803134, Vinkuran, Debeli vrv 36,Pula,EURO PROTEKT za zaštitu imovine i osoba, društvo s ograničenom odgovornošću, OIB 29924922167, Rovinjska 4,Split,VILSTROJ društvo s ograničenom odgovornošću za usluge i trgovinu, OIB 14411754953, Mažinjica 77,Buzet,DIOKOM  NOVI d.o.o. za proizvodnju i trgovinu, OIB 14723663506, Plano/bb,Plano,ALLIANZ ZAGREB dioničko društvo za osiguranje, OIB 23759810849, Heinzelova 70,10000 Zagreb,NARODNE NOVINE d.d., OIB 64546066176, Savski gaj XIII. put 6,10000 Zagreb,SPLITSKA BANKA-SOCIETE GENERALE GROUP d.d., OIB 69326397242, Ruđera Boškovića 16,21000 Split,POREZNA UPRAVA IVANIĆ-GRAD, OIB 18683136487, 10310 Ivanić-Grad,POREZNA UPRAVA SPLIT, OIB 18683136487, 21000 Split,POPREZNA UPRAVA ZAGREB, OIB 18683136487, 10000 Zagreb,AGIT d.o.o., OIB 42650506038, Heinzelova 51,10000 Zagreb,POREZNA UPRAVA SOLIN, OIB 18683136487, Solin,FOTOKOPIRNICA AKVARIJ, OIB 92328677897, Držićeva 3,21000 Split</izvorni_sadrzaj>
    <derivirana_varijabla naziv="DomainObject.Predmet.StrankaWithAdressOIB_1">AKRIL d.o.o., za proizvodnju i trgovinu, OIB 44873360261, Zoranićeva 10,Solin,BRODOMERKUR trgovina i usluge, dioničko društvo, OIB 33956120458, Poljička Cesta 35,Split,FUNDA d.o.o. za graditeljstvo, trgovinu i usluge, OIB 01834433810, Bana Josipa Jelačića 45,Zaprešić,JUB, trgovina i promet, društvo s ograničenom odgovornošću, OIB 05407197431, Ul. Hrvatskih branitelja 11,Samobor,KRAGIĆ d.o.o. za proizvodnju plastičnih metalnih predmeta i za trgovinu, OIB 35264136731, Prisoje 21,Prisoje,Odv. društvo RADIĆ &amp; RADIĆ, OIB 14518464744,RALLUS d.o.o. za trgovinu, OIB 46848201954, Josipa Jovića br. 51,Split,COLOR TRADE d.o.o. za marketing, OIB 15506080968, Ilica 54,10000 Zagreb,SOIETE GENERALE-SPLITSKA BANKA d.d., OIB 69326397242,INA-IND. NAFTE d.d., OIB 27759560625,IVASIM društvo s ograničenom odgovornošću za proizvodnju kemijskih proizvoda, OIB 32677374790, Industrijska Cesta 4,Ivanić-Grad,POS d.o.o., OIB 84938865556,VB LEASING d.o.o. za leasing, OIB 55525619967, Horvatova 82,10000 Zagreb,STRABAG za građevinske poslove d.o.o., OIB 74971361430, Ulica Petra Hektorovića 2,10000 Zagreb,Odvjetnik MIJO JELIČIĆ, OIB 71855290129,Goran Korać, OIB 77963325137,CAPRICORNO, društvo s ograničenom odgovornošću za trgovinu, OIB 09517317411, Hercegovačka 57/A,Split,GS1 Croatia, OIB 03365973101,DAUS TRUCK, d.o.o. za trgovinu i servis vozila, OIB 95174048745, Put Bana 8,Dugopolje,Hrvatski Telekom d.d., OIB 81793146560, Savska cesta 32,10000 Zagreb,BERNER d.o.o., OIB 66471923099, Majstorska 9,10000 Zagreb,ADOREA d.o.o., OIB 08237027531, Vinogradska 55,21000 Split,AGENCIJA ZA INTEGRALNI TRANSPORT d.o.o., OIB 42650506038, Heinzelova 51,10000 Zagreb,Sjaj kamen s ograničenom odgovornošću za trgovinu i usluge, OIB 18527043583, Trg A. Mihanovića 4,Sesvete,WACKER CHEMIE AG, OIB 75931122127,Stečajnia upraviteljica / Ankica Čenić, OIB 67541309757, Pupačićeva 1/3,21000 Split,ROFIX d.o.o., OIB 18346522436, Javorska 4,Kaštel Štafilić,SJAJ KAMEN d.o.o., OIB 18527043583, Trg A. Mihanovića 3,10040 Zagreb,Oglasna ploča,COLOR TRGOVINA d.o.o., OIB 44543107610, Dubrovačka 65a,34000 Požega,FILOTAS za građenje i trgovinu, društvo s ograničenom odgovornošću, OIB 78783584197, Ivana Gundulića 3,Split,ŽDO, OIB 70793241859, 21000 Split,AD PLASTIK dioničko društvo za proizvodnju dijelova i pribora za motorna vozila i proizvoda iz plastičnih masa, OIB 48351740621, Matoševa Ulica 8,Solin,KOTEKS d.d., OIB 57001982985, UlUlica Kralja Zvonimira 14,21000 Split,Meri Šitić, OIB 61723426098, Šime Ljubića 7,21000 Split,ADOREA d. o. o. za poslovanje nekretninama, graditeljstvo, trgovinu i promidžbu, OIB 49939803134, Vinkuran, Debeli vrv 36,Pula,EURO PROTEKT za zaštitu imovine i osoba, društvo s ograničenom odgovornošću, OIB 29924922167, Rovinjska 4,Split,VILSTROJ društvo s ograničenom odgovornošću za usluge i trgovinu, OIB 14411754953, Mažinjica 77,Buzet,DIOKOM  NOVI d.o.o. za proizvodnju i trgovinu, OIB 14723663506, Plano/bb,Plano,ALLIANZ ZAGREB dioničko društvo za osiguranje, OIB 23759810849, Heinzelova 70,10000 Zagreb,NARODNE NOVINE d.d., OIB 64546066176, Savski gaj XIII. put 6,10000 Zagreb,SPLITSKA BANKA-SOCIETE GENERALE GROUP d.d., OIB 69326397242, Ruđera Boškovića 16,21000 Split,POREZNA UPRAVA IVANIĆ-GRAD, OIB 18683136487, 10310 Ivanić-Grad,POREZNA UPRAVA SPLIT, OIB 18683136487, 21000 Split,POPREZNA UPRAVA ZAGREB, OIB 18683136487, 10000 Zagreb,AGIT d.o.o., OIB 42650506038, Heinzelova 51,10000 Zagreb,POREZNA UPRAVA SOLIN, OIB 18683136487, Solin,FOTOKOPIRNICA AKVARIJ, OIB 92328677897, Držićeva 3,21000 Split</derivirana_varijabla>
  </DomainObject.Predmet.StrankaWithAdressOIB>
  <DomainObject.Predmet.StrankaNazivFormated>
    <izvorni_sadrzaj>AKRIL d.o.o., za proizvodnju i trgovinu,BRODOMERKUR trgovina i usluge, dioničko društvo,FUNDA d.o.o. za graditeljstvo, trgovinu i usluge,JUB, trgovina i promet, društvo s ograničenom odgovornošću,KRAGIĆ d.o.o. za proizvodnju plastičnih metalnih predmeta i za trgovinu,Odv. društvo RADIĆ &amp; RADIĆ,RALLUS d.o.o. za trgovinu,COLOR TRADE d.o.o. za marketing,SOIETE GENERALE-SPLITSKA BANKA d.d.,INA-IND. NAFTE d.d.,IVASIM društvo s ograničenom odgovornošću za proizvodnju kemijskih proizvoda,POS d.o.o.,VB LEASING d.o.o. za leasing,STRABAG za građevinske poslove d.o.o.,Odvjetnik MIJO JELIČIĆ,Goran Korać,CAPRICORNO, društvo s ograničenom odgovornošću za trgovinu,GS1 Croatia,DAUS TRUCK, d.o.o. za trgovinu i servis vozila,Hrvatski Telekom d.d.,BERNER d.o.o.,ADOREA d.o.o.,AGENCIJA ZA INTEGRALNI TRANSPORT d.o.o.,Sjaj kamen s ograničenom odgovornošću za trgovinu i usluge,WACKER CHEMIE AG,Stečajnia upraviteljica / Ankica Čenić,ROFIX d.o.o.,SJAJ KAMEN d.o.o.,Oglasna ploča,COLOR TRGOVINA d.o.o.,FILOTAS za građenje i trgovinu, društvo s ograničenom odgovornošću,ŽDO,AD PLASTIK dioničko društvo za proizvodnju dijelova i pribora za motorna vozila i proizvoda iz plastičnih masa,KOTEKS d.d.,Meri Šitić,ADOREA d. o. o. za poslovanje nekretninama, graditeljstvo, trgovinu i promidžbu,EURO PROTEKT za zaštitu imovine i osoba, društvo s ograničenom odgovornošću,VILSTROJ društvo s ograničenom odgovornošću za usluge i trgovinu,DIOKOM  NOVI d.o.o. za proizvodnju i trgovinu,ALLIANZ ZAGREB dioničko društvo za osiguranje,NARODNE NOVINE d.d.,SPLITSKA BANKA-SOCIETE GENERALE GROUP d.d.,POREZNA UPRAVA IVANIĆ-GRAD,POREZNA UPRAVA SPLIT,POPREZNA UPRAVA ZAGREB,AGIT d.o.o.,POREZNA UPRAVA SOLIN,FOTOKOPIRNICA AKVARIJ</izvorni_sadrzaj>
    <derivirana_varijabla naziv="DomainObject.Predmet.StrankaNazivFormated_1">AKRIL d.o.o., za proizvodnju i trgovinu,BRODOMERKUR trgovina i usluge, dioničko društvo,FUNDA d.o.o. za graditeljstvo, trgovinu i usluge,JUB, trgovina i promet, društvo s ograničenom odgovornošću,KRAGIĆ d.o.o. za proizvodnju plastičnih metalnih predmeta i za trgovinu,Odv. društvo RADIĆ &amp; RADIĆ,RALLUS d.o.o. za trgovinu,COLOR TRADE d.o.o. za marketing,SOIETE GENERALE-SPLITSKA BANKA d.d.,INA-IND. NAFTE d.d.,IVASIM društvo s ograničenom odgovornošću za proizvodnju kemijskih proizvoda,POS d.o.o.,VB LEASING d.o.o. za leasing,STRABAG za građevinske poslove d.o.o.,Odvjetnik MIJO JELIČIĆ,Goran Korać,CAPRICORNO, društvo s ograničenom odgovornošću za trgovinu,GS1 Croatia,DAUS TRUCK, d.o.o. za trgovinu i servis vozila,Hrvatski Telekom d.d.,BERNER d.o.o.,ADOREA d.o.o.,AGENCIJA ZA INTEGRALNI TRANSPORT d.o.o.,Sjaj kamen s ograničenom odgovornošću za trgovinu i usluge,WACKER CHEMIE AG,Stečajnia upraviteljica / Ankica Čenić,ROFIX d.o.o.,SJAJ KAMEN d.o.o.,Oglasna ploča,COLOR TRGOVINA d.o.o.,FILOTAS za građenje i trgovinu, društvo s ograničenom odgovornošću,ŽDO,AD PLASTIK dioničko društvo za proizvodnju dijelova i pribora za motorna vozila i proizvoda iz plastičnih masa,KOTEKS d.d.,Meri Šitić,ADOREA d. o. o. za poslovanje nekretninama, graditeljstvo, trgovinu i promidžbu,EURO PROTEKT za zaštitu imovine i osoba, društvo s ograničenom odgovornošću,VILSTROJ društvo s ograničenom odgovornošću za usluge i trgovinu,DIOKOM  NOVI d.o.o. za proizvodnju i trgovinu,ALLIANZ ZAGREB dioničko društvo za osiguranje,NARODNE NOVINE d.d.,SPLITSKA BANKA-SOCIETE GENERALE GROUP d.d.,POREZNA UPRAVA IVANIĆ-GRAD,POREZNA UPRAVA SPLIT,POPREZNA UPRAVA ZAGREB,AGIT d.o.o.,POREZNA UPRAVA SOLIN,FOTOKOPIRNICA AKVARIJ</derivirana_varijabla>
  </DomainObject.Predmet.StrankaNazivFormated>
  <DomainObject.Predmet.StrankaNazivFormatedOIB>
    <izvorni_sadrzaj>AKRIL d.o.o., za proizvodnju i trgovinu, OIB 44873360261,BRODOMERKUR trgovina i usluge, dioničko društvo, OIB 33956120458,FUNDA d.o.o. za graditeljstvo, trgovinu i usluge, OIB 01834433810,JUB, trgovina i promet, društvo s ograničenom odgovornošću, OIB 05407197431,KRAGIĆ d.o.o. za proizvodnju plastičnih metalnih predmeta i za trgovinu, OIB 35264136731,Odv. društvo RADIĆ &amp; RADIĆ, OIB 14518464744,RALLUS d.o.o. za trgovinu, OIB 46848201954,COLOR TRADE d.o.o. za marketing, OIB 15506080968,SOIETE GENERALE-SPLITSKA BANKA d.d., OIB 69326397242,INA-IND. NAFTE d.d., OIB 27759560625,IVASIM društvo s ograničenom odgovornošću za proizvodnju kemijskih proizvoda, OIB 32677374790,POS d.o.o., OIB 84938865556,VB LEASING d.o.o. za leasing, OIB 55525619967,STRABAG za građevinske poslove d.o.o., OIB 74971361430,Odvjetnik MIJO JELIČIĆ, OIB 71855290129,Goran Korać, OIB 77963325137,CAPRICORNO, društvo s ograničenom odgovornošću za trgovinu, OIB 09517317411,GS1 Croatia, OIB 03365973101,DAUS TRUCK, d.o.o. za trgovinu i servis vozila, OIB 95174048745,Hrvatski Telekom d.d., OIB 81793146560,BERNER d.o.o., OIB 66471923099,ADOREA d.o.o., OIB 08237027531,AGENCIJA ZA INTEGRALNI TRANSPORT d.o.o., OIB 42650506038,Sjaj kamen s ograničenom odgovornošću za trgovinu i usluge, OIB 18527043583,WACKER CHEMIE AG, OIB 75931122127,Stečajnia upraviteljica / Ankica Čenić, OIB 67541309757,ROFIX d.o.o., OIB 18346522436,SJAJ KAMEN d.o.o., OIB 18527043583,Oglasna ploča,COLOR TRGOVINA d.o.o., OIB 44543107610,FILOTAS za građenje i trgovinu, društvo s ograničenom odgovornošću, OIB 78783584197,ŽDO, OIB 70793241859,AD PLASTIK dioničko društvo za proizvodnju dijelova i pribora za motorna vozila i proizvoda iz plastičnih masa, OIB 48351740621,KOTEKS d.d., OIB 57001982985,Meri Šitić, OIB 61723426098,ADOREA d. o. o. za poslovanje nekretninama, graditeljstvo, trgovinu i promidžbu, OIB 49939803134,EURO PROTEKT za zaštitu imovine i osoba, društvo s ograničenom odgovornošću, OIB 29924922167,VILSTROJ društvo s ograničenom odgovornošću za usluge i trgovinu, OIB 14411754953,DIOKOM  NOVI d.o.o. za proizvodnju i trgovinu, OIB 14723663506,ALLIANZ ZAGREB dioničko društvo za osiguranje, OIB 23759810849,NARODNE NOVINE d.d., OIB 64546066176,SPLITSKA BANKA-SOCIETE GENERALE GROUP d.d., OIB 69326397242,POREZNA UPRAVA IVANIĆ-GRAD, OIB 18683136487,POREZNA UPRAVA SPLIT, OIB 18683136487,POPREZNA UPRAVA ZAGREB, OIB 18683136487,AGIT d.o.o., OIB 42650506038,POREZNA UPRAVA SOLIN, OIB 18683136487,FOTOKOPIRNICA AKVARIJ, OIB 92328677897</izvorni_sadrzaj>
    <derivirana_varijabla naziv="DomainObject.Predmet.StrankaNazivFormatedOIB_1">AKRIL d.o.o., za proizvodnju i trgovinu, OIB 44873360261,BRODOMERKUR trgovina i usluge, dioničko društvo, OIB 33956120458,FUNDA d.o.o. za graditeljstvo, trgovinu i usluge, OIB 01834433810,JUB, trgovina i promet, društvo s ograničenom odgovornošću, OIB 05407197431,KRAGIĆ d.o.o. za proizvodnju plastičnih metalnih predmeta i za trgovinu, OIB 35264136731,Odv. društvo RADIĆ &amp; RADIĆ, OIB 14518464744,RALLUS d.o.o. za trgovinu, OIB 46848201954,COLOR TRADE d.o.o. za marketing, OIB 15506080968,SOIETE GENERALE-SPLITSKA BANKA d.d., OIB 69326397242,INA-IND. NAFTE d.d., OIB 27759560625,IVASIM društvo s ograničenom odgovornošću za proizvodnju kemijskih proizvoda, OIB 32677374790,POS d.o.o., OIB 84938865556,VB LEASING d.o.o. za leasing, OIB 55525619967,STRABAG za građevinske poslove d.o.o., OIB 74971361430,Odvjetnik MIJO JELIČIĆ, OIB 71855290129,Goran Korać, OIB 77963325137,CAPRICORNO, društvo s ograničenom odgovornošću za trgovinu, OIB 09517317411,GS1 Croatia, OIB 03365973101,DAUS TRUCK, d.o.o. za trgovinu i servis vozila, OIB 95174048745,Hrvatski Telekom d.d., OIB 81793146560,BERNER d.o.o., OIB 66471923099,ADOREA d.o.o., OIB 08237027531,AGENCIJA ZA INTEGRALNI TRANSPORT d.o.o., OIB 42650506038,Sjaj kamen s ograničenom odgovornošću za trgovinu i usluge, OIB 18527043583,WACKER CHEMIE AG, OIB 75931122127,Stečajnia upraviteljica / Ankica Čenić, OIB 67541309757,ROFIX d.o.o., OIB 18346522436,SJAJ KAMEN d.o.o., OIB 18527043583,Oglasna ploča,COLOR TRGOVINA d.o.o., OIB 44543107610,FILOTAS za građenje i trgovinu, društvo s ograničenom odgovornošću, OIB 78783584197,ŽDO, OIB 70793241859,AD PLASTIK dioničko društvo za proizvodnju dijelova i pribora za motorna vozila i proizvoda iz plastičnih masa, OIB 48351740621,KOTEKS d.d., OIB 57001982985,Meri Šitić, OIB 61723426098,ADOREA d. o. o. za poslovanje nekretninama, graditeljstvo, trgovinu i promidžbu, OIB 49939803134,EURO PROTEKT za zaštitu imovine i osoba, društvo s ograničenom odgovornošću, OIB 29924922167,VILSTROJ društvo s ograničenom odgovornošću za usluge i trgovinu, OIB 14411754953,DIOKOM  NOVI d.o.o. za proizvodnju i trgovinu, OIB 14723663506,ALLIANZ ZAGREB dioničko društvo za osiguranje, OIB 23759810849,NARODNE NOVINE d.d., OIB 64546066176,SPLITSKA BANKA-SOCIETE GENERALE GROUP d.d., OIB 69326397242,POREZNA UPRAVA IVANIĆ-GRAD, OIB 18683136487,POREZNA UPRAVA SPLIT, OIB 18683136487,POPREZNA UPRAVA ZAGREB, OIB 18683136487,AGIT d.o.o., OIB 42650506038,POREZNA UPRAVA SOLIN, OIB 18683136487,FOTOKOPIRNICA AKVARIJ, OIB 92328677897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izvorni_sadrzaj>
    <derivirana_varijabla naziv="DomainObject.Predmet.StrankaListFormated_1">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derivirana_varijabla>
  </DomainObject.Predmet.StrankaListFormated>
  <DomainObject.Predmet.StrankaListFormatedOIB>
    <izvorni_sadrzaj>
      <item>AKRIL d.o.o., za proizvodnju i trgovinu, OIB 44873360261</item>
      <item>BRODOMERKUR trgovina i usluge, dioničko društvo, OIB 33956120458</item>
      <item>FUNDA d.o.o. za graditeljstvo, trgovinu i usluge, OIB 01834433810</item>
      <item>JUB, trgovina i promet, društvo s ograničenom odgovornošću, OIB 05407197431</item>
      <item>KRAGIĆ d.o.o. za proizvodnju plastičnih metalnih predmeta i za trgovinu, OIB 35264136731</item>
      <item>Odv. društvo RADIĆ &amp; RADIĆ, OIB 14518464744</item>
      <item>RALLUS d.o.o. za trgovinu, OIB 46848201954</item>
      <item>COLOR TRADE d.o.o. za marketing, OIB 15506080968</item>
      <item>SOIETE GENERALE-SPLITSKA BANKA d.d., OIB 69326397242</item>
      <item>INA-IND. NAFTE d.d., OIB 27759560625</item>
      <item>IVASIM društvo s ograničenom odgovornošću za proizvodnju kemijskih proizvoda, OIB 32677374790</item>
      <item>POS d.o.o., OIB 84938865556</item>
      <item>VB LEASING d.o.o. za leasing, OIB 55525619967</item>
      <item>STRABAG za građevinske poslove d.o.o., OIB 74971361430</item>
      <item>Odvjetnik MIJO JELIČIĆ, OIB 71855290129</item>
      <item>Goran Korać, OIB 77963325137</item>
      <item>CAPRICORNO, društvo s ograničenom odgovornošću za trgovinu, OIB 09517317411</item>
      <item>GS1 Croatia, OIB 03365973101</item>
      <item>DAUS TRUCK, d.o.o. za trgovinu i servis vozila, OIB 95174048745</item>
      <item>Hrvatski Telekom d.d., OIB 81793146560</item>
      <item>BERNER d.o.o., OIB 66471923099</item>
      <item>ADOREA d.o.o., OIB 08237027531</item>
      <item>AGENCIJA ZA INTEGRALNI TRANSPORT d.o.o., OIB 42650506038</item>
      <item>Sjaj kamen s ograničenom odgovornošću za trgovinu i usluge, OIB 18527043583</item>
      <item>WACKER CHEMIE AG, OIB 75931122127</item>
      <item>Stečajnia upraviteljica / Ankica Čenić, OIB 67541309757</item>
      <item>ROFIX d.o.o., OIB 18346522436</item>
      <item>SJAJ KAMEN d.o.o., OIB 18527043583</item>
      <item>Oglasna ploča</item>
      <item>COLOR TRGOVINA d.o.o., OIB 44543107610</item>
      <item>FILOTAS za građenje i trgovinu, društvo s ograničenom odgovornošću, OIB 78783584197</item>
      <item>ŽDO, OIB 70793241859</item>
      <item>AD PLASTIK dioničko društvo za proizvodnju dijelova i pribora za motorna vozila i proizvoda iz plastičnih masa, OIB 48351740621</item>
      <item>KOTEKS d.d., OIB 57001982985</item>
      <item>Meri Šitić, OIB 61723426098</item>
      <item>ADOREA d. o. o. za poslovanje nekretninama, graditeljstvo, trgovinu i promidžbu, OIB 49939803134</item>
      <item>EURO PROTEKT za zaštitu imovine i osoba, društvo s ograničenom odgovornošću, OIB 29924922167</item>
      <item>VILSTROJ društvo s ograničenom odgovornošću za usluge i trgovinu, OIB 14411754953</item>
      <item>DIOKOM  NOVI d.o.o. za proizvodnju i trgovinu, OIB 14723663506</item>
      <item>ALLIANZ ZAGREB dioničko društvo za osiguranje, OIB 23759810849</item>
      <item>NARODNE NOVINE d.d., OIB 64546066176</item>
      <item>SPLITSKA BANKA-SOCIETE GENERALE GROUP d.d., OIB 69326397242</item>
      <item>POREZNA UPRAVA IVANIĆ-GRAD, OIB 18683136487</item>
      <item>POREZNA UPRAVA SPLIT, OIB 18683136487</item>
      <item>POPREZNA UPRAVA ZAGREB, OIB 18683136487</item>
      <item>AGIT d.o.o., OIB 42650506038</item>
      <item>POREZNA UPRAVA SOLIN, OIB 18683136487</item>
      <item>FOTOKOPIRNICA AKVARIJ, OIB 92328677897</item>
    </izvorni_sadrzaj>
    <derivirana_varijabla naziv="DomainObject.Predmet.StrankaListFormatedOIB_1">
      <item>AKRIL d.o.o., za proizvodnju i trgovinu, OIB 44873360261</item>
      <item>BRODOMERKUR trgovina i usluge, dioničko društvo, OIB 33956120458</item>
      <item>FUNDA d.o.o. za graditeljstvo, trgovinu i usluge, OIB 01834433810</item>
      <item>JUB, trgovina i promet, društvo s ograničenom odgovornošću, OIB 05407197431</item>
      <item>KRAGIĆ d.o.o. za proizvodnju plastičnih metalnih predmeta i za trgovinu, OIB 35264136731</item>
      <item>Odv. društvo RADIĆ &amp; RADIĆ, OIB 14518464744</item>
      <item>RALLUS d.o.o. za trgovinu, OIB 46848201954</item>
      <item>COLOR TRADE d.o.o. za marketing, OIB 15506080968</item>
      <item>SOIETE GENERALE-SPLITSKA BANKA d.d., OIB 69326397242</item>
      <item>INA-IND. NAFTE d.d., OIB 27759560625</item>
      <item>IVASIM društvo s ograničenom odgovornošću za proizvodnju kemijskih proizvoda, OIB 32677374790</item>
      <item>POS d.o.o., OIB 84938865556</item>
      <item>VB LEASING d.o.o. za leasing, OIB 55525619967</item>
      <item>STRABAG za građevinske poslove d.o.o., OIB 74971361430</item>
      <item>Odvjetnik MIJO JELIČIĆ, OIB 71855290129</item>
      <item>Goran Korać, OIB 77963325137</item>
      <item>CAPRICORNO, društvo s ograničenom odgovornošću za trgovinu, OIB 09517317411</item>
      <item>GS1 Croatia, OIB 03365973101</item>
      <item>DAUS TRUCK, d.o.o. za trgovinu i servis vozila, OIB 95174048745</item>
      <item>Hrvatski Telekom d.d., OIB 81793146560</item>
      <item>BERNER d.o.o., OIB 66471923099</item>
      <item>ADOREA d.o.o., OIB 08237027531</item>
      <item>AGENCIJA ZA INTEGRALNI TRANSPORT d.o.o., OIB 42650506038</item>
      <item>Sjaj kamen s ograničenom odgovornošću za trgovinu i usluge, OIB 18527043583</item>
      <item>WACKER CHEMIE AG, OIB 75931122127</item>
      <item>Stečajnia upraviteljica / Ankica Čenić, OIB 67541309757</item>
      <item>ROFIX d.o.o., OIB 18346522436</item>
      <item>SJAJ KAMEN d.o.o., OIB 18527043583</item>
      <item>Oglasna ploča</item>
      <item>COLOR TRGOVINA d.o.o., OIB 44543107610</item>
      <item>FILOTAS za građenje i trgovinu, društvo s ograničenom odgovornošću, OIB 78783584197</item>
      <item>ŽDO, OIB 70793241859</item>
      <item>AD PLASTIK dioničko društvo za proizvodnju dijelova i pribora za motorna vozila i proizvoda iz plastičnih masa, OIB 48351740621</item>
      <item>KOTEKS d.d., OIB 57001982985</item>
      <item>Meri Šitić, OIB 61723426098</item>
      <item>ADOREA d. o. o. za poslovanje nekretninama, graditeljstvo, trgovinu i promidžbu, OIB 49939803134</item>
      <item>EURO PROTEKT za zaštitu imovine i osoba, društvo s ograničenom odgovornošću, OIB 29924922167</item>
      <item>VILSTROJ društvo s ograničenom odgovornošću za usluge i trgovinu, OIB 14411754953</item>
      <item>DIOKOM  NOVI d.o.o. za proizvodnju i trgovinu, OIB 14723663506</item>
      <item>ALLIANZ ZAGREB dioničko društvo za osiguranje, OIB 23759810849</item>
      <item>NARODNE NOVINE d.d., OIB 64546066176</item>
      <item>SPLITSKA BANKA-SOCIETE GENERALE GROUP d.d., OIB 69326397242</item>
      <item>POREZNA UPRAVA IVANIĆ-GRAD, OIB 18683136487</item>
      <item>POREZNA UPRAVA SPLIT, OIB 18683136487</item>
      <item>POPREZNA UPRAVA ZAGREB, OIB 18683136487</item>
      <item>AGIT d.o.o., OIB 42650506038</item>
      <item>POREZNA UPRAVA SOLIN, OIB 18683136487</item>
      <item>FOTOKOPIRNICA AKVARIJ, OIB 92328677897</item>
    </derivirana_varijabla>
  </DomainObject.Predmet.StrankaListFormatedOIB>
  <DomainObject.Predmet.StrankaListFormatedWithAdress>
    <izvorni_sadrzaj>
      <item>AKRIL d.o.o., za proizvodnju i trgovinu, Zoranićeva 10, Solin</item>
      <item>BRODOMERKUR trgovina i usluge, dioničko društvo, Poljička Cesta 35, Split</item>
      <item>FUNDA d.o.o. za graditeljstvo, trgovinu i usluge, Bana Josipa Jelačića 45, Zaprešić</item>
      <item>JUB, trgovina i promet, društvo s ograničenom odgovornošću, Ul. Hrvatskih branitelja 11, Samobor</item>
      <item>KRAGIĆ d.o.o. za proizvodnju plastičnih metalnih predmeta i za trgovinu, Prisoje 21, Prisoje</item>
      <item>Odv. društvo RADIĆ &amp; RADIĆ</item>
      <item>RALLUS d.o.o. za trgovinu, Josipa Jovića br. 51, Split</item>
      <item>COLOR TRADE d.o.o. za marketing, Ilica 54, 10000 Zagreb</item>
      <item>SOIETE GENERALE-SPLITSKA BANKA d.d.</item>
      <item>INA-IND. NAFTE d.d.</item>
      <item>IVASIM društvo s ograničenom odgovornošću za proizvodnju kemijskih proizvoda, Industrijska Cesta 4, Ivanić-Grad</item>
      <item>POS d.o.o.</item>
      <item>VB LEASING d.o.o. za leasing, Horvatova 82, 10000 Zagreb</item>
      <item>STRABAG za građevinske poslove d.o.o., Ulica Petra Hektorovića 2, 10000 Zagreb</item>
      <item>Odvjetnik MIJO JELIČIĆ</item>
      <item>Goran Korać</item>
      <item>CAPRICORNO, društvo s ograničenom odgovornošću za trgovinu, Hercegovačka 57/A, Split</item>
      <item>GS1 Croatia</item>
      <item>DAUS TRUCK, d.o.o. za trgovinu i servis vozila, Put Bana 8, Dugopolje</item>
      <item>Hrvatski Telekom d.d., Savska cesta 32, 10000 Zagreb</item>
      <item>BERNER d.o.o., Majstorska 9, 10000 Zagreb</item>
      <item>ADOREA d.o.o., Vinogradska 55, 21000 Split</item>
      <item>AGENCIJA ZA INTEGRALNI TRANSPORT d.o.o., Heinzelova 51, 10000 Zagreb</item>
      <item>Sjaj kamen s ograničenom odgovornošću za trgovinu i usluge, Trg A. Mihanovića 4, Sesvete</item>
      <item>WACKER CHEMIE AG</item>
      <item>Stečajnia upraviteljica / Ankica Čenić, Pupačićeva 1/3, 21000 Split</item>
      <item>ROFIX d.o.o., Javorska 4, Kaštel Štafilić</item>
      <item>SJAJ KAMEN d.o.o., Trg A. Mihanovića 3, 10040 Zagreb</item>
      <item>Oglasna ploča</item>
      <item>COLOR TRGOVINA d.o.o., Dubrovačka 65a, 34000 Požega</item>
      <item>FILOTAS za građenje i trgovinu, društvo s ograničenom odgovornošću, Ivana Gundulića 3, Split</item>
      <item>ŽDO, 21000 Split</item>
      <item>AD PLASTIK dioničko društvo za proizvodnju dijelova i pribora za motorna vozila i proizvoda iz plastičnih masa, Matoševa Ulica 8, Solin</item>
      <item>KOTEKS d.d., UlUlica Kralja Zvonimira 14, 21000 Split</item>
      <item>Meri Šitić, Šime Ljubića 7, 21000 Split</item>
      <item>ADOREA d. o. o. za poslovanje nekretninama, graditeljstvo, trgovinu i promidžbu, Vinkuran, Debeli vrv 36, Pula</item>
      <item>EURO PROTEKT za zaštitu imovine i osoba, društvo s ograničenom odgovornošću, Rovinjska 4, Split</item>
      <item>VILSTROJ društvo s ograničenom odgovornošću za usluge i trgovinu, Mažinjica 77, Buzet</item>
      <item>DIOKOM  NOVI d.o.o. za proizvodnju i trgovinu, Plano/bb, Plano</item>
      <item>ALLIANZ ZAGREB dioničko društvo za osiguranje, Heinzelova 70, 10000 Zagreb</item>
      <item>NARODNE NOVINE d.d., Savski gaj XIII. put 6, 10000 Zagreb</item>
      <item>SPLITSKA BANKA-SOCIETE GENERALE GROUP d.d., Ruđera Boškovića 16, 21000 Split</item>
      <item>POREZNA UPRAVA IVANIĆ-GRAD, 10310 Ivanić-Grad</item>
      <item>POREZNA UPRAVA SPLIT, 21000 Split</item>
      <item>POPREZNA UPRAVA ZAGREB, 10000 Zagreb</item>
      <item>AGIT d.o.o., Heinzelova 51, 10000 Zagreb</item>
      <item>POREZNA UPRAVA SOLIN, Solin</item>
      <item>FOTOKOPIRNICA AKVARIJ, Držićeva 3, 21000 Split</item>
    </izvorni_sadrzaj>
    <derivirana_varijabla naziv="DomainObject.Predmet.StrankaListFormatedWithAdress_1">
      <item>AKRIL d.o.o., za proizvodnju i trgovinu, Zoranićeva 10, Solin</item>
      <item>BRODOMERKUR trgovina i usluge, dioničko društvo, Poljička Cesta 35, Split</item>
      <item>FUNDA d.o.o. za graditeljstvo, trgovinu i usluge, Bana Josipa Jelačića 45, Zaprešić</item>
      <item>JUB, trgovina i promet, društvo s ograničenom odgovornošću, Ul. Hrvatskih branitelja 11, Samobor</item>
      <item>KRAGIĆ d.o.o. za proizvodnju plastičnih metalnih predmeta i za trgovinu, Prisoje 21, Prisoje</item>
      <item>Odv. društvo RADIĆ &amp; RADIĆ</item>
      <item>RALLUS d.o.o. za trgovinu, Josipa Jovića br. 51, Split</item>
      <item>COLOR TRADE d.o.o. za marketing, Ilica 54, 10000 Zagreb</item>
      <item>SOIETE GENERALE-SPLITSKA BANKA d.d.</item>
      <item>INA-IND. NAFTE d.d.</item>
      <item>IVASIM društvo s ograničenom odgovornošću za proizvodnju kemijskih proizvoda, Industrijska Cesta 4, Ivanić-Grad</item>
      <item>POS d.o.o.</item>
      <item>VB LEASING d.o.o. za leasing, Horvatova 82, 10000 Zagreb</item>
      <item>STRABAG za građevinske poslove d.o.o., Ulica Petra Hektorovića 2, 10000 Zagreb</item>
      <item>Odvjetnik MIJO JELIČIĆ</item>
      <item>Goran Korać</item>
      <item>CAPRICORNO, društvo s ograničenom odgovornošću za trgovinu, Hercegovačka 57/A, Split</item>
      <item>GS1 Croatia</item>
      <item>DAUS TRUCK, d.o.o. za trgovinu i servis vozila, Put Bana 8, Dugopolje</item>
      <item>Hrvatski Telekom d.d., Savska cesta 32, 10000 Zagreb</item>
      <item>BERNER d.o.o., Majstorska 9, 10000 Zagreb</item>
      <item>ADOREA d.o.o., Vinogradska 55, 21000 Split</item>
      <item>AGENCIJA ZA INTEGRALNI TRANSPORT d.o.o., Heinzelova 51, 10000 Zagreb</item>
      <item>Sjaj kamen s ograničenom odgovornošću za trgovinu i usluge, Trg A. Mihanovića 4, Sesvete</item>
      <item>WACKER CHEMIE AG</item>
      <item>Stečajnia upraviteljica / Ankica Čenić, Pupačićeva 1/3, 21000 Split</item>
      <item>ROFIX d.o.o., Javorska 4, Kaštel Štafilić</item>
      <item>SJAJ KAMEN d.o.o., Trg A. Mihanovića 3, 10040 Zagreb</item>
      <item>Oglasna ploča</item>
      <item>COLOR TRGOVINA d.o.o., Dubrovačka 65a, 34000 Požega</item>
      <item>FILOTAS za građenje i trgovinu, društvo s ograničenom odgovornošću, Ivana Gundulića 3, Split</item>
      <item>ŽDO, 21000 Split</item>
      <item>AD PLASTIK dioničko društvo za proizvodnju dijelova i pribora za motorna vozila i proizvoda iz plastičnih masa, Matoševa Ulica 8, Solin</item>
      <item>KOTEKS d.d., UlUlica Kralja Zvonimira 14, 21000 Split</item>
      <item>Meri Šitić, Šime Ljubića 7, 21000 Split</item>
      <item>ADOREA d. o. o. za poslovanje nekretninama, graditeljstvo, trgovinu i promidžbu, Vinkuran, Debeli vrv 36, Pula</item>
      <item>EURO PROTEKT za zaštitu imovine i osoba, društvo s ograničenom odgovornošću, Rovinjska 4, Split</item>
      <item>VILSTROJ društvo s ograničenom odgovornošću za usluge i trgovinu, Mažinjica 77, Buzet</item>
      <item>DIOKOM  NOVI d.o.o. za proizvodnju i trgovinu, Plano/bb, Plano</item>
      <item>ALLIANZ ZAGREB dioničko društvo za osiguranje, Heinzelova 70, 10000 Zagreb</item>
      <item>NARODNE NOVINE d.d., Savski gaj XIII. put 6, 10000 Zagreb</item>
      <item>SPLITSKA BANKA-SOCIETE GENERALE GROUP d.d., Ruđera Boškovića 16, 21000 Split</item>
      <item>POREZNA UPRAVA IVANIĆ-GRAD, 10310 Ivanić-Grad</item>
      <item>POREZNA UPRAVA SPLIT, 21000 Split</item>
      <item>POPREZNA UPRAVA ZAGREB, 10000 Zagreb</item>
      <item>AGIT d.o.o., Heinzelova 51, 10000 Zagreb</item>
      <item>POREZNA UPRAVA SOLIN, Solin</item>
      <item>FOTOKOPIRNICA AKVARIJ, Držićeva 3, 21000 Split</item>
    </derivirana_varijabla>
  </DomainObject.Predmet.StrankaListFormatedWithAdress>
  <DomainObject.Predmet.StrankaListFormatedWithAdressOIB>
    <izvorni_sadrzaj>
      <item>AKRIL d.o.o., za proizvodnju i trgovinu, OIB 44873360261, Zoranićeva 10, Solin</item>
      <item>BRODOMERKUR trgovina i usluge, dioničko društvo, OIB 33956120458, Poljička Cesta 35, Split</item>
      <item>FUNDA d.o.o. za graditeljstvo, trgovinu i usluge, OIB 01834433810, Bana Josipa Jelačića 45, Zaprešić</item>
      <item>JUB, trgovina i promet, društvo s ograničenom odgovornošću, OIB 05407197431, Ul. Hrvatskih branitelja 11, Samobor</item>
      <item>KRAGIĆ d.o.o. za proizvodnju plastičnih metalnih predmeta i za trgovinu, OIB 35264136731, Prisoje 21, Prisoje</item>
      <item>Odv. društvo RADIĆ &amp; RADIĆ, OIB 14518464744</item>
      <item>RALLUS d.o.o. za trgovinu, OIB 46848201954, Josipa Jovića br. 51, Split</item>
      <item>COLOR TRADE d.o.o. za marketing, OIB 15506080968, Ilica 54, 10000 Zagreb</item>
      <item>SOIETE GENERALE-SPLITSKA BANKA d.d., OIB 69326397242</item>
      <item>INA-IND. NAFTE d.d., OIB 27759560625</item>
      <item>IVASIM društvo s ograničenom odgovornošću za proizvodnju kemijskih proizvoda, OIB 32677374790, Industrijska Cesta 4, Ivanić-Grad</item>
      <item>POS d.o.o., OIB 84938865556</item>
      <item>VB LEASING d.o.o. za leasing, OIB 55525619967, Horvatova 82, 10000 Zagreb</item>
      <item>STRABAG za građevinske poslove d.o.o., OIB 74971361430, Ulica Petra Hektorovića 2, 10000 Zagreb</item>
      <item>Odvjetnik MIJO JELIČIĆ, OIB 71855290129</item>
      <item>Goran Korać, OIB 77963325137</item>
      <item>CAPRICORNO, društvo s ograničenom odgovornošću za trgovinu, OIB 09517317411, Hercegovačka 57/A, Split</item>
      <item>GS1 Croatia, OIB 03365973101</item>
      <item>DAUS TRUCK, d.o.o. za trgovinu i servis vozila, OIB 95174048745, Put Bana 8, Dugopolje</item>
      <item>Hrvatski Telekom d.d., OIB 81793146560, Savska cesta 32, 10000 Zagreb</item>
      <item>BERNER d.o.o., OIB 66471923099, Majstorska 9, 10000 Zagreb</item>
      <item>ADOREA d.o.o., OIB 08237027531, Vinogradska 55, 21000 Split</item>
      <item>AGENCIJA ZA INTEGRALNI TRANSPORT d.o.o., OIB 42650506038, Heinzelova 51, 10000 Zagreb</item>
      <item>Sjaj kamen s ograničenom odgovornošću za trgovinu i usluge, OIB 18527043583, Trg A. Mihanovića 4, Sesvete</item>
      <item>WACKER CHEMIE AG, OIB 75931122127</item>
      <item>Stečajnia upraviteljica / Ankica Čenić, OIB 67541309757, Pupačićeva 1/3, 21000 Split</item>
      <item>ROFIX d.o.o., OIB 18346522436, Javorska 4, Kaštel Štafilić</item>
      <item>SJAJ KAMEN d.o.o., OIB 18527043583, Trg A. Mihanovića 3, 10040 Zagreb</item>
      <item>Oglasna ploča</item>
      <item>COLOR TRGOVINA d.o.o., OIB 44543107610, Dubrovačka 65a, 34000 Požega</item>
      <item>FILOTAS za građenje i trgovinu, društvo s ograničenom odgovornošću, OIB 78783584197, Ivana Gundulića 3, Split</item>
      <item>ŽDO, OIB 70793241859, 21000 Split</item>
      <item>AD PLASTIK dioničko društvo za proizvodnju dijelova i pribora za motorna vozila i proizvoda iz plastičnih masa, OIB 48351740621, Matoševa Ulica 8, Solin</item>
      <item>KOTEKS d.d., OIB 57001982985, UlUlica Kralja Zvonimira 14, 21000 Split</item>
      <item>Meri Šitić, OIB 61723426098, Šime Ljubića 7, 21000 Split</item>
      <item>ADOREA d. o. o. za poslovanje nekretninama, graditeljstvo, trgovinu i promidžbu, OIB 49939803134, Vinkuran, Debeli vrv 36, Pula</item>
      <item>EURO PROTEKT za zaštitu imovine i osoba, društvo s ograničenom odgovornošću, OIB 29924922167, Rovinjska 4, Split</item>
      <item>VILSTROJ društvo s ograničenom odgovornošću za usluge i trgovinu, OIB 14411754953, Mažinjica 77, Buzet</item>
      <item>DIOKOM  NOVI d.o.o. za proizvodnju i trgovinu, OIB 14723663506, Plano/bb, Plano</item>
      <item>ALLIANZ ZAGREB dioničko društvo za osiguranje, OIB 23759810849, Heinzelova 70, 10000 Zagreb</item>
      <item>NARODNE NOVINE d.d., OIB 64546066176, Savski gaj XIII. put 6, 10000 Zagreb</item>
      <item>SPLITSKA BANKA-SOCIETE GENERALE GROUP d.d., OIB 69326397242, Ruđera Boškovića 16, 21000 Split</item>
      <item>POREZNA UPRAVA IVANIĆ-GRAD, OIB 18683136487, 10310 Ivanić-Grad</item>
      <item>POREZNA UPRAVA SPLIT, OIB 18683136487, 21000 Split</item>
      <item>POPREZNA UPRAVA ZAGREB, OIB 18683136487, 10000 Zagreb</item>
      <item>AGIT d.o.o., OIB 42650506038, Heinzelova 51, 10000 Zagreb</item>
      <item>POREZNA UPRAVA SOLIN, OIB 18683136487, Solin</item>
      <item>FOTOKOPIRNICA AKVARIJ, OIB 92328677897, Držićeva 3, 21000 Split</item>
    </izvorni_sadrzaj>
    <derivirana_varijabla naziv="DomainObject.Predmet.StrankaListFormatedWithAdressOIB_1">
      <item>AKRIL d.o.o., za proizvodnju i trgovinu, OIB 44873360261, Zoranićeva 10, Solin</item>
      <item>BRODOMERKUR trgovina i usluge, dioničko društvo, OIB 33956120458, Poljička Cesta 35, Split</item>
      <item>FUNDA d.o.o. za graditeljstvo, trgovinu i usluge, OIB 01834433810, Bana Josipa Jelačića 45, Zaprešić</item>
      <item>JUB, trgovina i promet, društvo s ograničenom odgovornošću, OIB 05407197431, Ul. Hrvatskih branitelja 11, Samobor</item>
      <item>KRAGIĆ d.o.o. za proizvodnju plastičnih metalnih predmeta i za trgovinu, OIB 35264136731, Prisoje 21, Prisoje</item>
      <item>Odv. društvo RADIĆ &amp; RADIĆ, OIB 14518464744</item>
      <item>RALLUS d.o.o. za trgovinu, OIB 46848201954, Josipa Jovića br. 51, Split</item>
      <item>COLOR TRADE d.o.o. za marketing, OIB 15506080968, Ilica 54, 10000 Zagreb</item>
      <item>SOIETE GENERALE-SPLITSKA BANKA d.d., OIB 69326397242</item>
      <item>INA-IND. NAFTE d.d., OIB 27759560625</item>
      <item>IVASIM društvo s ograničenom odgovornošću za proizvodnju kemijskih proizvoda, OIB 32677374790, Industrijska Cesta 4, Ivanić-Grad</item>
      <item>POS d.o.o., OIB 84938865556</item>
      <item>VB LEASING d.o.o. za leasing, OIB 55525619967, Horvatova 82, 10000 Zagreb</item>
      <item>STRABAG za građevinske poslove d.o.o., OIB 74971361430, Ulica Petra Hektorovića 2, 10000 Zagreb</item>
      <item>Odvjetnik MIJO JELIČIĆ, OIB 71855290129</item>
      <item>Goran Korać, OIB 77963325137</item>
      <item>CAPRICORNO, društvo s ograničenom odgovornošću za trgovinu, OIB 09517317411, Hercegovačka 57/A, Split</item>
      <item>GS1 Croatia, OIB 03365973101</item>
      <item>DAUS TRUCK, d.o.o. za trgovinu i servis vozila, OIB 95174048745, Put Bana 8, Dugopolje</item>
      <item>Hrvatski Telekom d.d., OIB 81793146560, Savska cesta 32, 10000 Zagreb</item>
      <item>BERNER d.o.o., OIB 66471923099, Majstorska 9, 10000 Zagreb</item>
      <item>ADOREA d.o.o., OIB 08237027531, Vinogradska 55, 21000 Split</item>
      <item>AGENCIJA ZA INTEGRALNI TRANSPORT d.o.o., OIB 42650506038, Heinzelova 51, 10000 Zagreb</item>
      <item>Sjaj kamen s ograničenom odgovornošću za trgovinu i usluge, OIB 18527043583, Trg A. Mihanovića 4, Sesvete</item>
      <item>WACKER CHEMIE AG, OIB 75931122127</item>
      <item>Stečajnia upraviteljica / Ankica Čenić, OIB 67541309757, Pupačićeva 1/3, 21000 Split</item>
      <item>ROFIX d.o.o., OIB 18346522436, Javorska 4, Kaštel Štafilić</item>
      <item>SJAJ KAMEN d.o.o., OIB 18527043583, Trg A. Mihanovića 3, 10040 Zagreb</item>
      <item>Oglasna ploča</item>
      <item>COLOR TRGOVINA d.o.o., OIB 44543107610, Dubrovačka 65a, 34000 Požega</item>
      <item>FILOTAS za građenje i trgovinu, društvo s ograničenom odgovornošću, OIB 78783584197, Ivana Gundulića 3, Split</item>
      <item>ŽDO, OIB 70793241859, 21000 Split</item>
      <item>AD PLASTIK dioničko društvo za proizvodnju dijelova i pribora za motorna vozila i proizvoda iz plastičnih masa, OIB 48351740621, Matoševa Ulica 8, Solin</item>
      <item>KOTEKS d.d., OIB 57001982985, UlUlica Kralja Zvonimira 14, 21000 Split</item>
      <item>Meri Šitić, OIB 61723426098, Šime Ljubića 7, 21000 Split</item>
      <item>ADOREA d. o. o. za poslovanje nekretninama, graditeljstvo, trgovinu i promidžbu, OIB 49939803134, Vinkuran, Debeli vrv 36, Pula</item>
      <item>EURO PROTEKT za zaštitu imovine i osoba, društvo s ograničenom odgovornošću, OIB 29924922167, Rovinjska 4, Split</item>
      <item>VILSTROJ društvo s ograničenom odgovornošću za usluge i trgovinu, OIB 14411754953, Mažinjica 77, Buzet</item>
      <item>DIOKOM  NOVI d.o.o. za proizvodnju i trgovinu, OIB 14723663506, Plano/bb, Plano</item>
      <item>ALLIANZ ZAGREB dioničko društvo za osiguranje, OIB 23759810849, Heinzelova 70, 10000 Zagreb</item>
      <item>NARODNE NOVINE d.d., OIB 64546066176, Savski gaj XIII. put 6, 10000 Zagreb</item>
      <item>SPLITSKA BANKA-SOCIETE GENERALE GROUP d.d., OIB 69326397242, Ruđera Boškovića 16, 21000 Split</item>
      <item>POREZNA UPRAVA IVANIĆ-GRAD, OIB 18683136487, 10310 Ivanić-Grad</item>
      <item>POREZNA UPRAVA SPLIT, OIB 18683136487, 21000 Split</item>
      <item>POPREZNA UPRAVA ZAGREB, OIB 18683136487, 10000 Zagreb</item>
      <item>AGIT d.o.o., OIB 42650506038, Heinzelova 51, 10000 Zagreb</item>
      <item>POREZNA UPRAVA SOLIN, OIB 18683136487, Solin</item>
      <item>FOTOKOPIRNICA AKVARIJ, OIB 92328677897, Držićeva 3, 21000 Split</item>
    </derivirana_varijabla>
  </DomainObject.Predmet.StrankaListFormatedWithAdressOIB>
  <DomainObject.Predmet.StrankaListNazivFormated>
    <izvorni_sadrzaj>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izvorni_sadrzaj>
    <derivirana_varijabla naziv="DomainObject.Predmet.StrankaListNazivFormated_1">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derivirana_varijabla>
  </DomainObject.Predmet.StrankaListNazivFormated>
  <DomainObject.Predmet.StrankaListNazivFormatedOIB>
    <izvorni_sadrzaj>
      <item>AKRIL d.o.o., za proizvodnju i trgovinu, OIB 44873360261</item>
      <item>BRODOMERKUR trgovina i usluge, dioničko društvo, OIB 33956120458</item>
      <item>FUNDA d.o.o. za graditeljstvo, trgovinu i usluge, OIB 01834433810</item>
      <item>JUB, trgovina i promet, društvo s ograničenom odgovornošću, OIB 05407197431</item>
      <item>KRAGIĆ d.o.o. za proizvodnju plastičnih metalnih predmeta i za trgovinu, OIB 35264136731</item>
      <item>Odv. društvo RADIĆ &amp; RADIĆ, OIB 14518464744</item>
      <item>RALLUS d.o.o. za trgovinu, OIB 46848201954</item>
      <item>COLOR TRADE d.o.o. za marketing, OIB 15506080968</item>
      <item>SOIETE GENERALE-SPLITSKA BANKA d.d., OIB 69326397242</item>
      <item>INA-IND. NAFTE d.d., OIB 27759560625</item>
      <item>IVASIM društvo s ograničenom odgovornošću za proizvodnju kemijskih proizvoda, OIB 32677374790</item>
      <item>POS d.o.o., OIB 84938865556</item>
      <item>VB LEASING d.o.o. za leasing, OIB 55525619967</item>
      <item>STRABAG za građevinske poslove d.o.o., OIB 74971361430</item>
      <item>Odvjetnik MIJO JELIČIĆ, OIB 71855290129</item>
      <item>Goran Korać, OIB 77963325137</item>
      <item>CAPRICORNO, društvo s ograničenom odgovornošću za trgovinu, OIB 09517317411</item>
      <item>GS1 Croatia, OIB 03365973101</item>
      <item>DAUS TRUCK, d.o.o. za trgovinu i servis vozila, OIB 95174048745</item>
      <item>Hrvatski Telekom d.d., OIB 81793146560</item>
      <item>BERNER d.o.o., OIB 66471923099</item>
      <item>ADOREA d.o.o., OIB 08237027531</item>
      <item>AGENCIJA ZA INTEGRALNI TRANSPORT d.o.o., OIB 42650506038</item>
      <item>Sjaj kamen s ograničenom odgovornošću za trgovinu i usluge, OIB 18527043583</item>
      <item>WACKER CHEMIE AG, OIB 75931122127</item>
      <item>Stečajnia upraviteljica / Ankica Čenić, OIB 67541309757</item>
      <item>ROFIX d.o.o., OIB 18346522436</item>
      <item>SJAJ KAMEN d.o.o., OIB 18527043583</item>
      <item>Oglasna ploča</item>
      <item>COLOR TRGOVINA d.o.o., OIB 44543107610</item>
      <item>FILOTAS za građenje i trgovinu, društvo s ograničenom odgovornošću, OIB 78783584197</item>
      <item>ŽDO, OIB 70793241859</item>
      <item>AD PLASTIK dioničko društvo za proizvodnju dijelova i pribora za motorna vozila i proizvoda iz plastičnih masa, OIB 48351740621</item>
      <item>KOTEKS d.d., OIB 57001982985</item>
      <item>Meri Šitić, OIB 61723426098</item>
      <item>ADOREA d. o. o. za poslovanje nekretninama, graditeljstvo, trgovinu i promidžbu, OIB 49939803134</item>
      <item>EURO PROTEKT za zaštitu imovine i osoba, društvo s ograničenom odgovornošću, OIB 29924922167</item>
      <item>VILSTROJ društvo s ograničenom odgovornošću za usluge i trgovinu, OIB 14411754953</item>
      <item>DIOKOM  NOVI d.o.o. za proizvodnju i trgovinu, OIB 14723663506</item>
      <item>ALLIANZ ZAGREB dioničko društvo za osiguranje, OIB 23759810849</item>
      <item>NARODNE NOVINE d.d., OIB 64546066176</item>
      <item>SPLITSKA BANKA-SOCIETE GENERALE GROUP d.d., OIB 69326397242</item>
      <item>POREZNA UPRAVA IVANIĆ-GRAD, OIB 18683136487</item>
      <item>POREZNA UPRAVA SPLIT, OIB 18683136487</item>
      <item>POPREZNA UPRAVA ZAGREB, OIB 18683136487</item>
      <item>AGIT d.o.o., OIB 42650506038</item>
      <item>POREZNA UPRAVA SOLIN, OIB 18683136487</item>
      <item>FOTOKOPIRNICA AKVARIJ, OIB 92328677897</item>
    </izvorni_sadrzaj>
    <derivirana_varijabla naziv="DomainObject.Predmet.StrankaListNazivFormatedOIB_1">
      <item>AKRIL d.o.o., za proizvodnju i trgovinu, OIB 44873360261</item>
      <item>BRODOMERKUR trgovina i usluge, dioničko društvo, OIB 33956120458</item>
      <item>FUNDA d.o.o. za graditeljstvo, trgovinu i usluge, OIB 01834433810</item>
      <item>JUB, trgovina i promet, društvo s ograničenom odgovornošću, OIB 05407197431</item>
      <item>KRAGIĆ d.o.o. za proizvodnju plastičnih metalnih predmeta i za trgovinu, OIB 35264136731</item>
      <item>Odv. društvo RADIĆ &amp; RADIĆ, OIB 14518464744</item>
      <item>RALLUS d.o.o. za trgovinu, OIB 46848201954</item>
      <item>COLOR TRADE d.o.o. za marketing, OIB 15506080968</item>
      <item>SOIETE GENERALE-SPLITSKA BANKA d.d., OIB 69326397242</item>
      <item>INA-IND. NAFTE d.d., OIB 27759560625</item>
      <item>IVASIM društvo s ograničenom odgovornošću za proizvodnju kemijskih proizvoda, OIB 32677374790</item>
      <item>POS d.o.o., OIB 84938865556</item>
      <item>VB LEASING d.o.o. za leasing, OIB 55525619967</item>
      <item>STRABAG za građevinske poslove d.o.o., OIB 74971361430</item>
      <item>Odvjetnik MIJO JELIČIĆ, OIB 71855290129</item>
      <item>Goran Korać, OIB 77963325137</item>
      <item>CAPRICORNO, društvo s ograničenom odgovornošću za trgovinu, OIB 09517317411</item>
      <item>GS1 Croatia, OIB 03365973101</item>
      <item>DAUS TRUCK, d.o.o. za trgovinu i servis vozila, OIB 95174048745</item>
      <item>Hrvatski Telekom d.d., OIB 81793146560</item>
      <item>BERNER d.o.o., OIB 66471923099</item>
      <item>ADOREA d.o.o., OIB 08237027531</item>
      <item>AGENCIJA ZA INTEGRALNI TRANSPORT d.o.o., OIB 42650506038</item>
      <item>Sjaj kamen s ograničenom odgovornošću za trgovinu i usluge, OIB 18527043583</item>
      <item>WACKER CHEMIE AG, OIB 75931122127</item>
      <item>Stečajnia upraviteljica / Ankica Čenić, OIB 67541309757</item>
      <item>ROFIX d.o.o., OIB 18346522436</item>
      <item>SJAJ KAMEN d.o.o., OIB 18527043583</item>
      <item>Oglasna ploča</item>
      <item>COLOR TRGOVINA d.o.o., OIB 44543107610</item>
      <item>FILOTAS za građenje i trgovinu, društvo s ograničenom odgovornošću, OIB 78783584197</item>
      <item>ŽDO, OIB 70793241859</item>
      <item>AD PLASTIK dioničko društvo za proizvodnju dijelova i pribora za motorna vozila i proizvoda iz plastičnih masa, OIB 48351740621</item>
      <item>KOTEKS d.d., OIB 57001982985</item>
      <item>Meri Šitić, OIB 61723426098</item>
      <item>ADOREA d. o. o. za poslovanje nekretninama, graditeljstvo, trgovinu i promidžbu, OIB 49939803134</item>
      <item>EURO PROTEKT za zaštitu imovine i osoba, društvo s ograničenom odgovornošću, OIB 29924922167</item>
      <item>VILSTROJ društvo s ograničenom odgovornošću za usluge i trgovinu, OIB 14411754953</item>
      <item>DIOKOM  NOVI d.o.o. za proizvodnju i trgovinu, OIB 14723663506</item>
      <item>ALLIANZ ZAGREB dioničko društvo za osiguranje, OIB 23759810849</item>
      <item>NARODNE NOVINE d.d., OIB 64546066176</item>
      <item>SPLITSKA BANKA-SOCIETE GENERALE GROUP d.d., OIB 69326397242</item>
      <item>POREZNA UPRAVA IVANIĆ-GRAD, OIB 18683136487</item>
      <item>POREZNA UPRAVA SPLIT, OIB 18683136487</item>
      <item>POPREZNA UPRAVA ZAGREB, OIB 18683136487</item>
      <item>AGIT d.o.o., OIB 42650506038</item>
      <item>POREZNA UPRAVA SOLIN, OIB 18683136487</item>
      <item>FOTOKOPIRNICA AKVARIJ, OIB 92328677897</item>
    </derivirana_varijabla>
  </DomainObject.Predmet.StrankaListNazivFormatedOIB>
  <DomainObject.Predmet.ProtuStrankaListFormated>
    <izvorni_sadrzaj>
      <item>KEMILAK d.o.o za trgovinu i usluge "u stečaju"</item>
    </izvorni_sadrzaj>
    <derivirana_varijabla naziv="DomainObject.Predmet.ProtuStrankaListFormated_1">
      <item>KEMILAK d.o.o za trgovinu i usluge "u stečaju"</item>
    </derivirana_varijabla>
  </DomainObject.Predmet.ProtuStrankaListFormated>
  <DomainObject.Predmet.ProtuStrankaListFormatedOIB>
    <izvorni_sadrzaj>
      <item>KEMILAK d.o.o za trgovinu i usluge "u stečaju", OIB 21601841088</item>
    </izvorni_sadrzaj>
    <derivirana_varijabla naziv="DomainObject.Predmet.ProtuStrankaListFormatedOIB_1">
      <item>KEMILAK d.o.o za trgovinu i usluge "u stečaju", OIB 21601841088</item>
    </derivirana_varijabla>
  </DomainObject.Predmet.ProtuStrankaListFormatedOIB>
  <DomainObject.Predmet.ProtuStrankaListFormatedWithAdress>
    <izvorni_sadrzaj>
      <item>KEMILAK d.o.o za trgovinu i usluge "u stečaju", Dubrovačka Ulica,25-27, 21000 Split</item>
    </izvorni_sadrzaj>
    <derivirana_varijabla naziv="DomainObject.Predmet.ProtuStrankaListFormatedWithAdress_1">
      <item>KEMILAK d.o.o za trgovinu i usluge "u stečaju", Dubrovačka Ulica,25-27, 21000 Split</item>
    </derivirana_varijabla>
  </DomainObject.Predmet.ProtuStrankaListFormatedWithAdress>
  <DomainObject.Predmet.ProtuStrankaListFormatedWithAdressOIB>
    <izvorni_sadrzaj>
      <item>KEMILAK d.o.o za trgovinu i usluge "u stečaju", OIB 21601841088, Dubrovačka Ulica,25-27, 21000 Split</item>
    </izvorni_sadrzaj>
    <derivirana_varijabla naziv="DomainObject.Predmet.ProtuStrankaListFormatedWithAdressOIB_1">
      <item>KEMILAK d.o.o za trgovinu i usluge "u stečaju", OIB 21601841088, Dubrovačka Ulica,25-27, 21000 Split</item>
    </derivirana_varijabla>
  </DomainObject.Predmet.ProtuStrankaListFormatedWithAdressOIB>
  <DomainObject.Predmet.ProtuStrankaListNazivFormated>
    <izvorni_sadrzaj>
      <item>KEMILAK d.o.o za trgovinu i usluge "u stečaju"</item>
    </izvorni_sadrzaj>
    <derivirana_varijabla naziv="DomainObject.Predmet.ProtuStrankaListNazivFormated_1">
      <item>KEMILAK d.o.o za trgovinu i usluge "u stečaju"</item>
    </derivirana_varijabla>
  </DomainObject.Predmet.ProtuStrankaListNazivFormated>
  <DomainObject.Predmet.ProtuStrankaListNazivFormatedOIB>
    <izvorni_sadrzaj>
      <item>KEMILAK d.o.o za trgovinu i usluge "u stečaju", OIB 21601841088</item>
    </izvorni_sadrzaj>
    <derivirana_varijabla naziv="DomainObject.Predmet.ProtuStrankaListNazivFormatedOIB_1">
      <item>KEMILAK d.o.o za trgovinu i usluge "u stečaju", OIB 21601841088</item>
    </derivirana_varijabla>
  </DomainObject.Predmet.ProtuStrankaListNazivFormatedOIB>
  <DomainObject.Predmet.OstaliListFormated>
    <izvorni_sadrzaj>
      <item>Mira Boban</item>
    </izvorni_sadrzaj>
    <derivirana_varijabla naziv="DomainObject.Predmet.OstaliListFormated_1">
      <item>Mira Boban</item>
    </derivirana_varijabla>
  </DomainObject.Predmet.OstaliListFormated>
  <DomainObject.Predmet.OstaliListFormatedOIB>
    <izvorni_sadrzaj>
      <item>Mira Boban</item>
    </izvorni_sadrzaj>
    <derivirana_varijabla naziv="DomainObject.Predmet.OstaliListFormatedOIB_1">
      <item>Mira Boban</item>
    </derivirana_varijabla>
  </DomainObject.Predmet.OstaliListFormatedOIB>
  <DomainObject.Predmet.OstaliListFormatedWithAdress>
    <izvorni_sadrzaj>
      <item>Mira Boban, Ljudevita Posavskog 4, 21000 Split</item>
    </izvorni_sadrzaj>
    <derivirana_varijabla naziv="DomainObject.Predmet.OstaliListFormatedWithAdress_1">
      <item>Mira Boban, Ljudevita Posavskog 4, 21000 Split</item>
    </derivirana_varijabla>
  </DomainObject.Predmet.OstaliListFormatedWithAdress>
  <DomainObject.Predmet.OstaliListFormatedWithAdressOIB>
    <izvorni_sadrzaj>
      <item>Mira Boban, Ljudevita Posavskog 4, 21000 Split</item>
    </izvorni_sadrzaj>
    <derivirana_varijabla naziv="DomainObject.Predmet.OstaliListFormatedWithAdressOIB_1">
      <item>Mira Boban, Ljudevita Posavskog 4, 21000 Split</item>
    </derivirana_varijabla>
  </DomainObject.Predmet.OstaliListFormatedWithAdressOIB>
  <DomainObject.Predmet.OstaliListNazivFormated>
    <izvorni_sadrzaj>
      <item>Mira Boban</item>
    </izvorni_sadrzaj>
    <derivirana_varijabla naziv="DomainObject.Predmet.OstaliListNazivFormated_1">
      <item>Mira Boban</item>
    </derivirana_varijabla>
  </DomainObject.Predmet.OstaliListNazivFormated>
  <DomainObject.Predmet.OstaliListNazivFormatedOIB>
    <izvorni_sadrzaj>
      <item>Mira Boban</item>
    </izvorni_sadrzaj>
    <derivirana_varijabla naziv="DomainObject.Predmet.OstaliListNazivFormatedOIB_1">
      <item>Mira Boban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St-62/2010-593</izvorni_sadrzaj>
    <derivirana_varijabla naziv="DomainObject.PoslovniBrojDokumenta_1">St-62/2010-593</derivirana_varijabla>
  </DomainObject.PoslovniBrojDokumenta>
  <DomainObject.Predmet.StrankaIDrugi>
    <izvorni_sadrzaj>AD PLASTIK dioničko društvo za proizvodnju dijelova i pribora za motorna vozila i proizvoda iz plastičnih masa i dr.</izvorni_sadrzaj>
    <derivirana_varijabla naziv="DomainObject.Predmet.StrankaIDrugi_1">AD PLASTIK dioničko društvo za proizvodnju dijelova i pribora za motorna vozila i proizvoda iz plastičnih masa i dr.</derivirana_varijabla>
  </DomainObject.Predmet.StrankaIDrugi>
  <DomainObject.Predmet.ProtustrankaIDrugi>
    <izvorni_sadrzaj>KEMILAK d.o.o za trgovinu i usluge "u stečaju"</izvorni_sadrzaj>
    <derivirana_varijabla naziv="DomainObject.Predmet.ProtustrankaIDrugi_1">KEMILAK d.o.o za trgovinu i usluge "u stečaju"</derivirana_varijabla>
  </DomainObject.Predmet.ProtustrankaIDrugi>
  <DomainObject.Predmet.StrankaIDrugiAdressOIB>
    <izvorni_sadrzaj>AD PLASTIK dioničko društvo za proizvodnju dijelova i pribora za motorna vozila i proizvoda iz plastičnih masa, OIB 48351740621, Matoševa Ulica 8, Solin i dr.</izvorni_sadrzaj>
    <derivirana_varijabla naziv="DomainObject.Predmet.StrankaIDrugiAdressOIB_1">AD PLASTIK dioničko društvo za proizvodnju dijelova i pribora za motorna vozila i proizvoda iz plastičnih masa, OIB 48351740621, Matoševa Ulica 8, Solin i dr.</derivirana_varijabla>
  </DomainObject.Predmet.StrankaIDrugiAdressOIB>
  <DomainObject.Predmet.ProtustrankaIDrugiAdressOIB>
    <izvorni_sadrzaj>KEMILAK d.o.o za trgovinu i usluge "u stečaju", OIB 21601841088, Dubrovačka Ulica,25-27, 21000 Split</izvorni_sadrzaj>
    <derivirana_varijabla naziv="DomainObject.Predmet.ProtustrankaIDrugiAdressOIB_1">KEMILAK d.o.o za trgovinu i usluge "u stečaju", OIB 21601841088, Dubrovačka Ulica,25-27,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Mira Boban</item>
      <item>KEMILAK d.o.o za trgovinu i usluge "u stečaju"</item>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izvorni_sadrzaj>
    <derivirana_varijabla naziv="DomainObject.Predmet.SudioniciListNaziv_1">
      <item>Mira Boban</item>
      <item>KEMILAK d.o.o za trgovinu i usluge "u stečaju"</item>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POREZNA UPRAVA IVANIĆ-GRAD</item>
      <item>POREZNA UPRAVA SPLIT</item>
      <item>POPREZNA UPRAVA ZAGREB</item>
      <item>AGIT d.o.o.</item>
      <item>POREZNA UPRAVA SOLIN</item>
      <item>FOTOKOPIRNICA AKVARIJ</item>
    </derivirana_varijabla>
  </DomainObject.Predmet.SudioniciListNaziv>
  <DomainObject.Predmet.SudioniciListAdressOIB>
    <izvorni_sadrzaj>
      <item>Mira Boban, Ljudevita Posavskog 4,21000 Split</item>
      <item>KEMILAK d.o.o za trgovinu i usluge "u stečaju", OIB 21601841088, Dubrovačka Ulica,25-27,21000 Split</item>
      <item>AKRIL d.o.o., za proizvodnju i trgovinu, OIB 44873360261, Zoranićeva 10,Solin</item>
      <item>BRODOMERKUR trgovina i usluge, dioničko društvo, OIB 33956120458, Poljička Cesta 35,Split</item>
      <item>FUNDA d.o.o. za graditeljstvo, trgovinu i usluge, OIB 01834433810, Bana Josipa Jelačića 45,Zaprešić</item>
      <item>JUB, trgovina i promet, društvo s ograničenom odgovornošću, OIB 05407197431, Ul. Hrvatskih branitelja 11,Samobor</item>
      <item>KRAGIĆ d.o.o. za proizvodnju plastičnih metalnih predmeta i za trgovinu, OIB 35264136731, Prisoje 21,Prisoje</item>
      <item>Odv. društvo RADIĆ &amp; RADIĆ, OIB 14518464744</item>
      <item>RALLUS d.o.o. za trgovinu, OIB 46848201954, Josipa Jovića br. 51,Split</item>
      <item>COLOR TRADE d.o.o. za marketing, OIB 15506080968, Ilica 54,10000 Zagreb</item>
      <item>SOIETE GENERALE-SPLITSKA BANKA d.d., OIB 69326397242</item>
      <item>INA-IND. NAFTE d.d., OIB 27759560625</item>
      <item>IVASIM društvo s ograničenom odgovornošću za proizvodnju kemijskih proizvoda, OIB 32677374790, Industrijska Cesta 4,Ivanić-Grad</item>
      <item>POS d.o.o., OIB 84938865556</item>
      <item>VB LEASING d.o.o. za leasing, OIB 55525619967, Horvatova 82,10000 Zagreb</item>
      <item>STRABAG za građevinske poslove d.o.o., OIB 74971361430, Ulica Petra Hektorovića 2,10000 Zagreb</item>
      <item>Odvjetnik MIJO JELIČIĆ, OIB 71855290129</item>
      <item>Goran Korać, OIB 77963325137</item>
      <item>CAPRICORNO, društvo s ograničenom odgovornošću za trgovinu, OIB 09517317411, Hercegovačka 57/A,Split</item>
      <item>GS1 Croatia, OIB 03365973101</item>
      <item>DAUS TRUCK, d.o.o. za trgovinu i servis vozila, OIB 95174048745, Put Bana 8,Dugopolje</item>
      <item>Hrvatski Telekom d.d., OIB 81793146560, Savska cesta 32,10000 Zagreb</item>
      <item>BERNER d.o.o., OIB 66471923099, Majstorska 9,10000 Zagreb</item>
      <item>ADOREA d.o.o., OIB 08237027531, Vinogradska 55,21000 Split</item>
      <item>AGENCIJA ZA INTEGRALNI TRANSPORT d.o.o., OIB 42650506038, Heinzelova 51,10000 Zagreb</item>
      <item>Sjaj kamen s ograničenom odgovornošću za trgovinu i usluge, OIB 18527043583, Trg A. Mihanovića 4,Sesvete</item>
      <item>WACKER CHEMIE AG, OIB 75931122127</item>
      <item>Stečajnia upraviteljica / Ankica Čenić, OIB 67541309757, Pupačićeva 1/3,21000 Split</item>
      <item>ROFIX d.o.o., OIB 18346522436, Javorska 4,Kaštel Štafilić</item>
      <item>SJAJ KAMEN d.o.o., OIB 18527043583, Trg A. Mihanovića 3,10040 Zagreb</item>
      <item>Oglasna ploča</item>
      <item>COLOR TRGOVINA d.o.o., OIB 44543107610, Dubrovačka 65a,34000 Požega</item>
      <item>FILOTAS za građenje i trgovinu, društvo s ograničenom odgovornošću, OIB 78783584197, Ivana Gundulića 3,Split</item>
      <item>ŽDO, OIB 70793241859, 21000 Split</item>
      <item>AD PLASTIK dioničko društvo za proizvodnju dijelova i pribora za motorna vozila i proizvoda iz plastičnih masa, OIB 48351740621, Matoševa Ulica 8,Solin</item>
      <item>KOTEKS d.d., OIB 57001982985, UlUlica Kralja Zvonimira 14,21000 Split</item>
      <item>Meri Šitić, OIB 61723426098, Šime Ljubića 7,21000 Split</item>
      <item>ADOREA d. o. o. za poslovanje nekretninama, graditeljstvo, trgovinu i promidžbu, OIB 49939803134, Vinkuran, Debeli vrv 36,Pula</item>
      <item>EURO PROTEKT za zaštitu imovine i osoba, društvo s ograničenom odgovornošću, OIB 29924922167, Rovinjska 4,Split</item>
      <item>VILSTROJ društvo s ograničenom odgovornošću za usluge i trgovinu, OIB 14411754953, Mažinjica 77,Buzet</item>
      <item>DIOKOM  NOVI d.o.o. za proizvodnju i trgovinu, OIB 14723663506, Plano/bb,Plano</item>
      <item>ALLIANZ ZAGREB dioničko društvo za osiguranje, OIB 23759810849, Heinzelova 70,10000 Zagreb</item>
      <item>NARODNE NOVINE d.d., OIB 64546066176, Savski gaj XIII. put 6,10000 Zagreb</item>
      <item>SPLITSKA BANKA-SOCIETE GENERALE GROUP d.d., OIB 69326397242, Ruđera Boškovića 16,21000 Split</item>
      <item>POREZNA UPRAVA IVANIĆ-GRAD, OIB 18683136487, 10310 Ivanić-Grad</item>
      <item>POREZNA UPRAVA SPLIT, OIB 18683136487, 21000 Split</item>
      <item>POPREZNA UPRAVA ZAGREB, OIB 18683136487, 10000 Zagreb</item>
      <item>AGIT d.o.o., OIB 42650506038, Heinzelova 51,10000 Zagreb</item>
      <item>POREZNA UPRAVA SOLIN, OIB 18683136487, Solin</item>
      <item>FOTOKOPIRNICA AKVARIJ, OIB 92328677897, Držićeva 3,21000 Split</item>
    </izvorni_sadrzaj>
    <derivirana_varijabla naziv="DomainObject.Predmet.SudioniciListAdressOIB_1">
      <item>Mira Boban, Ljudevita Posavskog 4,21000 Split</item>
      <item>KEMILAK d.o.o za trgovinu i usluge "u stečaju", OIB 21601841088, Dubrovačka Ulica,25-27,21000 Split</item>
      <item>AKRIL d.o.o., za proizvodnju i trgovinu, OIB 44873360261, Zoranićeva 10,Solin</item>
      <item>BRODOMERKUR trgovina i usluge, dioničko društvo, OIB 33956120458, Poljička Cesta 35,Split</item>
      <item>FUNDA d.o.o. za graditeljstvo, trgovinu i usluge, OIB 01834433810, Bana Josipa Jelačića 45,Zaprešić</item>
      <item>JUB, trgovina i promet, društvo s ograničenom odgovornošću, OIB 05407197431, Ul. Hrvatskih branitelja 11,Samobor</item>
      <item>KRAGIĆ d.o.o. za proizvodnju plastičnih metalnih predmeta i za trgovinu, OIB 35264136731, Prisoje 21,Prisoje</item>
      <item>Odv. društvo RADIĆ &amp; RADIĆ, OIB 14518464744</item>
      <item>RALLUS d.o.o. za trgovinu, OIB 46848201954, Josipa Jovića br. 51,Split</item>
      <item>COLOR TRADE d.o.o. za marketing, OIB 15506080968, Ilica 54,10000 Zagreb</item>
      <item>SOIETE GENERALE-SPLITSKA BANKA d.d., OIB 69326397242</item>
      <item>INA-IND. NAFTE d.d., OIB 27759560625</item>
      <item>IVASIM društvo s ograničenom odgovornošću za proizvodnju kemijskih proizvoda, OIB 32677374790, Industrijska Cesta 4,Ivanić-Grad</item>
      <item>POS d.o.o., OIB 84938865556</item>
      <item>VB LEASING d.o.o. za leasing, OIB 55525619967, Horvatova 82,10000 Zagreb</item>
      <item>STRABAG za građevinske poslove d.o.o., OIB 74971361430, Ulica Petra Hektorovića 2,10000 Zagreb</item>
      <item>Odvjetnik MIJO JELIČIĆ, OIB 71855290129</item>
      <item>Goran Korać, OIB 77963325137</item>
      <item>CAPRICORNO, društvo s ograničenom odgovornošću za trgovinu, OIB 09517317411, Hercegovačka 57/A,Split</item>
      <item>GS1 Croatia, OIB 03365973101</item>
      <item>DAUS TRUCK, d.o.o. za trgovinu i servis vozila, OIB 95174048745, Put Bana 8,Dugopolje</item>
      <item>Hrvatski Telekom d.d., OIB 81793146560, Savska cesta 32,10000 Zagreb</item>
      <item>BERNER d.o.o., OIB 66471923099, Majstorska 9,10000 Zagreb</item>
      <item>ADOREA d.o.o., OIB 08237027531, Vinogradska 55,21000 Split</item>
      <item>AGENCIJA ZA INTEGRALNI TRANSPORT d.o.o., OIB 42650506038, Heinzelova 51,10000 Zagreb</item>
      <item>Sjaj kamen s ograničenom odgovornošću za trgovinu i usluge, OIB 18527043583, Trg A. Mihanovića 4,Sesvete</item>
      <item>WACKER CHEMIE AG, OIB 75931122127</item>
      <item>Stečajnia upraviteljica / Ankica Čenić, OIB 67541309757, Pupačićeva 1/3,21000 Split</item>
      <item>ROFIX d.o.o., OIB 18346522436, Javorska 4,Kaštel Štafilić</item>
      <item>SJAJ KAMEN d.o.o., OIB 18527043583, Trg A. Mihanovića 3,10040 Zagreb</item>
      <item>Oglasna ploča</item>
      <item>COLOR TRGOVINA d.o.o., OIB 44543107610, Dubrovačka 65a,34000 Požega</item>
      <item>FILOTAS za građenje i trgovinu, društvo s ograničenom odgovornošću, OIB 78783584197, Ivana Gundulića 3,Split</item>
      <item>ŽDO, OIB 70793241859, 21000 Split</item>
      <item>AD PLASTIK dioničko društvo za proizvodnju dijelova i pribora za motorna vozila i proizvoda iz plastičnih masa, OIB 48351740621, Matoševa Ulica 8,Solin</item>
      <item>KOTEKS d.d., OIB 57001982985, UlUlica Kralja Zvonimira 14,21000 Split</item>
      <item>Meri Šitić, OIB 61723426098, Šime Ljubića 7,21000 Split</item>
      <item>ADOREA d. o. o. za poslovanje nekretninama, graditeljstvo, trgovinu i promidžbu, OIB 49939803134, Vinkuran, Debeli vrv 36,Pula</item>
      <item>EURO PROTEKT za zaštitu imovine i osoba, društvo s ograničenom odgovornošću, OIB 29924922167, Rovinjska 4,Split</item>
      <item>VILSTROJ društvo s ograničenom odgovornošću za usluge i trgovinu, OIB 14411754953, Mažinjica 77,Buzet</item>
      <item>DIOKOM  NOVI d.o.o. za proizvodnju i trgovinu, OIB 14723663506, Plano/bb,Plano</item>
      <item>ALLIANZ ZAGREB dioničko društvo za osiguranje, OIB 23759810849, Heinzelova 70,10000 Zagreb</item>
      <item>NARODNE NOVINE d.d., OIB 64546066176, Savski gaj XIII. put 6,10000 Zagreb</item>
      <item>SPLITSKA BANKA-SOCIETE GENERALE GROUP d.d., OIB 69326397242, Ruđera Boškovića 16,21000 Split</item>
      <item>POREZNA UPRAVA IVANIĆ-GRAD, OIB 18683136487, 10310 Ivanić-Grad</item>
      <item>POREZNA UPRAVA SPLIT, OIB 18683136487, 21000 Split</item>
      <item>POPREZNA UPRAVA ZAGREB, OIB 18683136487, 10000 Zagreb</item>
      <item>AGIT d.o.o., OIB 42650506038, Heinzelova 51,10000 Zagreb</item>
      <item>POREZNA UPRAVA SOLIN, OIB 18683136487, Solin</item>
      <item>FOTOKOPIRNICA AKVARIJ, OIB 92328677897, Držićeva 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21601841088</item>
      <item>, OIB 44873360261</item>
      <item>, OIB 33956120458</item>
      <item>, OIB 01834433810</item>
      <item>, OIB 05407197431</item>
      <item>, OIB 35264136731</item>
      <item>, OIB 14518464744</item>
      <item>, OIB 46848201954</item>
      <item>, OIB 15506080968</item>
      <item>, OIB 69326397242</item>
      <item>, OIB 27759560625</item>
      <item>, OIB 32677374790</item>
      <item>, OIB 84938865556</item>
      <item>, OIB 55525619967</item>
      <item>, OIB 74971361430</item>
      <item>, OIB 71855290129</item>
      <item>, OIB 77963325137</item>
      <item>, OIB 09517317411</item>
      <item>, OIB 03365973101</item>
      <item>, OIB 95174048745</item>
      <item>, OIB 81793146560</item>
      <item>, OIB 66471923099</item>
      <item>, OIB 08237027531</item>
      <item>, OIB 42650506038</item>
      <item>, OIB 18527043583</item>
      <item>, OIB 75931122127</item>
      <item>, OIB 67541309757</item>
      <item>, OIB 18346522436</item>
      <item>, OIB 18527043583</item>
      <item>, OIB null</item>
      <item>, OIB 44543107610</item>
      <item>, OIB 78783584197</item>
      <item>, OIB 70793241859</item>
      <item>, OIB 48351740621</item>
      <item>, OIB 57001982985</item>
      <item>, OIB 61723426098</item>
      <item>, OIB 49939803134</item>
      <item>, OIB 29924922167</item>
      <item>, OIB 14411754953</item>
      <item>, OIB 14723663506</item>
      <item>, OIB 23759810849</item>
      <item>, OIB 64546066176</item>
      <item>, OIB 69326397242</item>
      <item>, OIB 18683136487</item>
      <item>, OIB 18683136487</item>
      <item>, OIB 18683136487</item>
      <item>, OIB 42650506038</item>
      <item>, OIB 18683136487</item>
      <item>, OIB 92328677897</item>
    </izvorni_sadrzaj>
    <derivirana_varijabla naziv="DomainObject.Predmet.SudioniciListNazivOIB_1">
      <item>, OIB null</item>
      <item>, OIB 21601841088</item>
      <item>, OIB 44873360261</item>
      <item>, OIB 33956120458</item>
      <item>, OIB 01834433810</item>
      <item>, OIB 05407197431</item>
      <item>, OIB 35264136731</item>
      <item>, OIB 14518464744</item>
      <item>, OIB 46848201954</item>
      <item>, OIB 15506080968</item>
      <item>, OIB 69326397242</item>
      <item>, OIB 27759560625</item>
      <item>, OIB 32677374790</item>
      <item>, OIB 84938865556</item>
      <item>, OIB 55525619967</item>
      <item>, OIB 74971361430</item>
      <item>, OIB 71855290129</item>
      <item>, OIB 77963325137</item>
      <item>, OIB 09517317411</item>
      <item>, OIB 03365973101</item>
      <item>, OIB 95174048745</item>
      <item>, OIB 81793146560</item>
      <item>, OIB 66471923099</item>
      <item>, OIB 08237027531</item>
      <item>, OIB 42650506038</item>
      <item>, OIB 18527043583</item>
      <item>, OIB 75931122127</item>
      <item>, OIB 67541309757</item>
      <item>, OIB 18346522436</item>
      <item>, OIB 18527043583</item>
      <item>, OIB null</item>
      <item>, OIB 44543107610</item>
      <item>, OIB 78783584197</item>
      <item>, OIB 70793241859</item>
      <item>, OIB 48351740621</item>
      <item>, OIB 57001982985</item>
      <item>, OIB 61723426098</item>
      <item>, OIB 49939803134</item>
      <item>, OIB 29924922167</item>
      <item>, OIB 14411754953</item>
      <item>, OIB 14723663506</item>
      <item>, OIB 23759810849</item>
      <item>, OIB 64546066176</item>
      <item>, OIB 69326397242</item>
      <item>, OIB 18683136487</item>
      <item>, OIB 18683136487</item>
      <item>, OIB 18683136487</item>
      <item>, OIB 42650506038</item>
      <item>, OIB 18683136487</item>
      <item>, OIB 92328677897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733</properties:Words>
  <properties:Characters>3993</properties:Characters>
  <properties:Lines>111</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2017-04-20T10:18:00Z</dcterms:created>
  <dc:creator>Jozo Ćaleta</dc:creator>
  <cp:lastModifiedBy>Jozo Ćaleta</cp:lastModifiedBy>
  <dcterms:modified xmlns:xsi="http://www.w3.org/2001/XMLSchema-instance" xsi:type="dcterms:W3CDTF">2017-04-20T10:19:00Z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St-62/2010-593 / Zapisnik - Završno ročište vjerovnika</vt:lpwstr>
  </prop:property>
  <prop:property name="CC_coloring" pid="4" fmtid="{D5CDD505-2E9C-101B-9397-08002B2CF9AE}">
    <vt:bool>false</vt:bool>
  </prop:property>
  <prop:property name="BrojStranica" pid="5" fmtid="{D5CDD505-2E9C-101B-9397-08002B2CF9AE}">
    <vt:i4>3</vt:i4>
  </prop:property>
</prop:Properties>
</file>