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19180" w14:paraId="8919180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7F64CE" w:rsidR="00AA5FA1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>Jadranku Basiću</w:t>
      </w:r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865993">
        <w:rPr>
          <w:color w:themeColor="text1" w:val="000000"/>
        </w:rPr>
        <w:t>L.P.M. d.o.o., OIB: 52295223359, Omiš, Put Nemire 34</w:t>
      </w:r>
      <w:r w:rsidR="00AC5683">
        <w:rPr>
          <w:color w:themeColor="text1" w:val="000000"/>
        </w:rPr>
        <w:t xml:space="preserve">, </w:t>
      </w:r>
      <w:r w:rsidR="00E2567B">
        <w:rPr>
          <w:color w:themeColor="text1" w:val="000000"/>
        </w:rPr>
        <w:t xml:space="preserve">dana </w:t>
      </w:r>
      <w:r w:rsidR="002E34BB">
        <w:rPr>
          <w:color w:themeColor="text1" w:val="000000"/>
        </w:rPr>
        <w:t>12</w:t>
      </w:r>
      <w:r w:rsidR="00E2567B">
        <w:rPr>
          <w:color w:themeColor="text1" w:val="000000"/>
        </w:rPr>
        <w:t xml:space="preserve">. </w:t>
      </w:r>
      <w:r w:rsidR="002E34BB">
        <w:rPr>
          <w:color w:themeColor="text1" w:val="000000"/>
        </w:rPr>
        <w:t>listopada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B1659E">
        <w:rPr>
          <w:color w:themeColor="text1" w:val="000000"/>
        </w:rPr>
        <w:t xml:space="preserve"> </w:t>
      </w:r>
      <w:r w:rsidR="00AA5FA1" w:rsidRPr="00862110">
        <w:rPr>
          <w:color w:themeColor="text1" w:val="000000"/>
        </w:rPr>
        <w:t>godine,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3E7B09" w:rsidP="00AA5FA1" w:rsidR="003E7B09">
      <w:pPr>
        <w:jc w:val="center"/>
        <w:rPr>
          <w:b/>
        </w:rPr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865993">
        <w:rPr>
          <w:color w:themeColor="text1" w:val="000000"/>
        </w:rPr>
        <w:t>L.P.M. d.o.o., OIB: 52295223359, Omiš, Put Nemire 34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865993">
        <w:rPr>
          <w:color w:themeColor="text1" w:val="000000"/>
        </w:rPr>
        <w:t>16</w:t>
      </w:r>
      <w:r w:rsidR="005635A0">
        <w:rPr>
          <w:color w:themeColor="text1" w:val="000000"/>
        </w:rPr>
        <w:t>.</w:t>
      </w:r>
      <w:r w:rsidR="00865993">
        <w:rPr>
          <w:color w:themeColor="text1" w:val="000000"/>
        </w:rPr>
        <w:t>11.</w:t>
      </w:r>
      <w:r w:rsidR="00AA5FA1" w:rsidRPr="00862110">
        <w:rPr>
          <w:color w:themeColor="text1" w:val="000000"/>
        </w:rPr>
        <w:t>201</w:t>
      </w:r>
      <w:r w:rsidR="00865993">
        <w:rPr>
          <w:color w:themeColor="text1" w:val="000000"/>
        </w:rPr>
        <w:t>6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D86ECB">
        <w:rPr>
          <w:color w:themeColor="text1" w:val="000000"/>
        </w:rPr>
        <w:t>120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865993">
        <w:rPr>
          <w:color w:themeColor="text1" w:val="000000"/>
        </w:rPr>
        <w:t>31</w:t>
      </w:r>
      <w:r w:rsidR="007F64CE">
        <w:rPr>
          <w:color w:themeColor="text1" w:val="000000"/>
        </w:rPr>
        <w:t>.</w:t>
      </w:r>
      <w:r w:rsidR="00865993">
        <w:rPr>
          <w:color w:themeColor="text1" w:val="000000"/>
        </w:rPr>
        <w:t>099</w:t>
      </w:r>
      <w:r w:rsidR="005635A0">
        <w:rPr>
          <w:color w:themeColor="text1" w:val="000000"/>
        </w:rPr>
        <w:t>,</w:t>
      </w:r>
      <w:r w:rsidR="00865993">
        <w:rPr>
          <w:color w:themeColor="text1" w:val="000000"/>
        </w:rPr>
        <w:t>11</w:t>
      </w:r>
      <w:r w:rsidR="00670E30">
        <w:rPr>
          <w:color w:themeColor="text1" w:val="000000"/>
        </w:rPr>
        <w:t xml:space="preserve"> 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FE54DB">
        <w:rPr>
          <w:color w:themeColor="text1" w:val="000000"/>
        </w:rPr>
        <w:t>12</w:t>
      </w:r>
      <w:r w:rsidR="00A92467">
        <w:rPr>
          <w:color w:themeColor="text1" w:val="000000"/>
        </w:rPr>
        <w:t xml:space="preserve">. </w:t>
      </w:r>
      <w:r w:rsidR="00FE54DB">
        <w:rPr>
          <w:color w:themeColor="text1" w:val="000000"/>
        </w:rPr>
        <w:t>listopada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>. godine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7F64CE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 xml:space="preserve">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7F64CE">
        <w:rPr>
          <w:color w:themeColor="text1" w:val="000000"/>
        </w:rPr>
        <w:t>SUDSKI SAVJETNIK</w:t>
      </w:r>
      <w:r w:rsidR="008922FD" w:rsidRPr="00862110">
        <w:rPr>
          <w:color w:themeColor="text1" w:val="000000"/>
        </w:rPr>
        <w:tab/>
      </w:r>
      <w:r w:rsidR="00EB0C32">
        <w:rPr>
          <w:color w:themeColor="text1" w:val="000000"/>
        </w:rPr>
        <w:t xml:space="preserve">                        </w:t>
      </w:r>
      <w:r w:rsidR="007F64CE">
        <w:rPr>
          <w:color w:themeColor="text1" w:val="000000"/>
        </w:rPr>
        <w:t xml:space="preserve">                </w:t>
      </w:r>
      <w:r w:rsidR="00EB0C32">
        <w:rPr>
          <w:color w:themeColor="text1"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F64CE">
        <w:rPr>
          <w:color w:themeColor="text1" w:val="000000"/>
        </w:rPr>
        <w:t xml:space="preserve">                            </w:t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8922FD"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             </w:t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="007F64CE">
        <w:rPr>
          <w:color w:themeColor="text1" w:val="000000"/>
        </w:rPr>
        <w:tab/>
      </w:r>
      <w:r w:rsidRPr="00862110">
        <w:rPr>
          <w:color w:themeColor="text1" w:val="000000"/>
        </w:rPr>
        <w:t xml:space="preserve"> </w:t>
      </w:r>
      <w:r w:rsidR="0035358B" w:rsidRPr="00862110">
        <w:rPr>
          <w:color w:themeColor="text1" w:val="000000"/>
        </w:rPr>
        <w:t>Jadranko Basić</w:t>
      </w:r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7A2CDE">
      <w:rPr>
        <w:color w:themeColor="text1" w:val="000000"/>
      </w:rPr>
      <w:t>2</w:t>
    </w:r>
    <w:r w:rsidR="00865993">
      <w:rPr>
        <w:color w:themeColor="text1" w:val="000000"/>
      </w:rPr>
      <w:t>022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865993">
      <w:rPr>
        <w:color w:themeColor="text1" w:val="000000"/>
      </w:rPr>
      <w:t>6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31775"/>
    <w:rsid w:val="0003415F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2D7B"/>
    <w:rsid w:val="00236EA9"/>
    <w:rsid w:val="0024413C"/>
    <w:rsid w:val="0025689E"/>
    <w:rsid w:val="002820E9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04BC"/>
    <w:rsid w:val="0035358B"/>
    <w:rsid w:val="003D1029"/>
    <w:rsid w:val="003D3A71"/>
    <w:rsid w:val="003E1593"/>
    <w:rsid w:val="003E7B09"/>
    <w:rsid w:val="003F7083"/>
    <w:rsid w:val="00413A05"/>
    <w:rsid w:val="00421BA2"/>
    <w:rsid w:val="0043500C"/>
    <w:rsid w:val="00456038"/>
    <w:rsid w:val="00456F3B"/>
    <w:rsid w:val="00466E36"/>
    <w:rsid w:val="00486CF1"/>
    <w:rsid w:val="00487BDC"/>
    <w:rsid w:val="0049070E"/>
    <w:rsid w:val="004A2A86"/>
    <w:rsid w:val="004B17E7"/>
    <w:rsid w:val="004C66C0"/>
    <w:rsid w:val="004D7D95"/>
    <w:rsid w:val="00543777"/>
    <w:rsid w:val="00562349"/>
    <w:rsid w:val="005635A0"/>
    <w:rsid w:val="00567055"/>
    <w:rsid w:val="0057550C"/>
    <w:rsid w:val="00575C30"/>
    <w:rsid w:val="005B66F2"/>
    <w:rsid w:val="005C4FA6"/>
    <w:rsid w:val="005D620B"/>
    <w:rsid w:val="005F0E13"/>
    <w:rsid w:val="005F6612"/>
    <w:rsid w:val="00602A20"/>
    <w:rsid w:val="006257DD"/>
    <w:rsid w:val="00670B86"/>
    <w:rsid w:val="00670E30"/>
    <w:rsid w:val="006B4B96"/>
    <w:rsid w:val="006B7110"/>
    <w:rsid w:val="006B7FAA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2CDE"/>
    <w:rsid w:val="007A3CC4"/>
    <w:rsid w:val="007A4DAE"/>
    <w:rsid w:val="007D2820"/>
    <w:rsid w:val="007D5A90"/>
    <w:rsid w:val="007E0CF5"/>
    <w:rsid w:val="007E26AB"/>
    <w:rsid w:val="007F2949"/>
    <w:rsid w:val="007F64CE"/>
    <w:rsid w:val="00804AB4"/>
    <w:rsid w:val="008130E8"/>
    <w:rsid w:val="008138F5"/>
    <w:rsid w:val="0081537C"/>
    <w:rsid w:val="00815B0F"/>
    <w:rsid w:val="00830FEC"/>
    <w:rsid w:val="00835699"/>
    <w:rsid w:val="00853EA2"/>
    <w:rsid w:val="0085420B"/>
    <w:rsid w:val="008571E1"/>
    <w:rsid w:val="008607FF"/>
    <w:rsid w:val="00861307"/>
    <w:rsid w:val="00862110"/>
    <w:rsid w:val="00865876"/>
    <w:rsid w:val="00865993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5689"/>
    <w:rsid w:val="009801D1"/>
    <w:rsid w:val="00985998"/>
    <w:rsid w:val="00987E37"/>
    <w:rsid w:val="009C0AA1"/>
    <w:rsid w:val="009D4CF3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5683"/>
    <w:rsid w:val="00AC6AD9"/>
    <w:rsid w:val="00AD296C"/>
    <w:rsid w:val="00AD5BE5"/>
    <w:rsid w:val="00AF61AB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36A52"/>
    <w:rsid w:val="00D437EF"/>
    <w:rsid w:val="00D5341B"/>
    <w:rsid w:val="00D75B57"/>
    <w:rsid w:val="00D8312C"/>
    <w:rsid w:val="00D83FD2"/>
    <w:rsid w:val="00D86ECB"/>
    <w:rsid w:val="00DC05CF"/>
    <w:rsid w:val="00E076CF"/>
    <w:rsid w:val="00E077E1"/>
    <w:rsid w:val="00E24367"/>
    <w:rsid w:val="00E2567B"/>
    <w:rsid w:val="00E41B08"/>
    <w:rsid w:val="00E634A0"/>
    <w:rsid w:val="00E871B0"/>
    <w:rsid w:val="00E90CC2"/>
    <w:rsid w:val="00EA213A"/>
    <w:rsid w:val="00EB0C32"/>
    <w:rsid w:val="00EB7A0E"/>
    <w:rsid w:val="00ED2A8D"/>
    <w:rsid w:val="00F139C9"/>
    <w:rsid w:val="00F16DDE"/>
    <w:rsid w:val="00F21228"/>
    <w:rsid w:val="00F31B91"/>
    <w:rsid w:val="00F555EE"/>
    <w:rsid w:val="00F576EC"/>
    <w:rsid w:val="00F61726"/>
    <w:rsid w:val="00F769BB"/>
    <w:rsid w:val="00F945BC"/>
    <w:rsid w:val="00F96BD1"/>
    <w:rsid w:val="00FA60C8"/>
    <w:rsid w:val="00FB06EB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2022</izvorni_sadrzaj>
    <derivirana_varijabla naziv="DomainObject.Predmet.Broj_1">2022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2016.</izvorni_sadrzaj>
    <derivirana_varijabla naziv="DomainObject.Predmet.DatumOsnivanja_1">23.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St-2022/2016</izvorni_sadrzaj>
    <derivirana_varijabla naziv="DomainObject.Predmet.OznakaBroj_1">St-2022/2016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L.P.M. društvo s ograničenom odgovornošću za graditeljstvo i nekretnine</izvorni_sadrzaj>
    <derivirana_varijabla naziv="DomainObject.Predmet.ProtustrankaFormated_1">  L.P.M. društvo s ograničenom odgovornošću za graditeljstvo i nekretnine</derivirana_varijabla>
  </DomainObject.Predmet.ProtustrankaFormated>
  <DomainObject.Predmet.ProtustrankaFormatedOIB>
    <izvorni_sadrzaj>  L.P.M. društvo s ograničenom odgovornošću za graditeljstvo i nekretnine, OIB 52295223359</izvorni_sadrzaj>
    <derivirana_varijabla naziv="DomainObject.Predmet.ProtustrankaFormatedOIB_1">  L.P.M. društvo s ograničenom odgovornošću za graditeljstvo i nekretnine, OIB 52295223359</derivirana_varijabla>
  </DomainObject.Predmet.ProtustrankaFormatedOIB>
  <DomainObject.Predmet.ProtustrankaFormatedWithAdress>
    <izvorni_sadrzaj> L.P.M. društvo s ograničenom odgovornošću za graditeljstvo i nekretnine, Put Nemire 34, 21310 Omiš</izvorni_sadrzaj>
    <derivirana_varijabla naziv="DomainObject.Predmet.ProtustrankaFormatedWithAdress_1"> L.P.M. društvo s ograničenom odgovornošću za graditeljstvo i nekretnine, Put Nemire 34, 21310 Omiš</derivirana_varijabla>
  </DomainObject.Predmet.ProtustrankaFormatedWithAdress>
  <DomainObject.Predmet.ProtustrankaFormatedWithAdressOIB>
    <izvorni_sadrzaj> L.P.M. društvo s ograničenom odgovornošću za graditeljstvo i nekretnine, OIB 52295223359, Put Nemire 34, 21310 Omiš</izvorni_sadrzaj>
    <derivirana_varijabla naziv="DomainObject.Predmet.ProtustrankaFormatedWithAdressOIB_1"> L.P.M. društvo s ograničenom odgovornošću za graditeljstvo i nekretnine, OIB 52295223359, Put Nemire 34, 21310 Omiš</derivirana_varijabla>
  </DomainObject.Predmet.ProtustrankaFormatedWithAdressOIB>
  <DomainObject.Predmet.ProtustrankaWithAdress>
    <izvorni_sadrzaj>L.P.M. društvo s ograničenom odgovornošću za graditeljstvo i nekretnine Put Nemire 34, 21310 Omiš</izvorni_sadrzaj>
    <derivirana_varijabla naziv="DomainObject.Predmet.ProtustrankaWithAdress_1">L.P.M. društvo s ograničenom odgovornošću za graditeljstvo i nekretnine Put Nemire 34, 21310 Omiš</derivirana_varijabla>
  </DomainObject.Predmet.ProtustrankaWithAdress>
  <DomainObject.Predmet.ProtustrankaWithAdressOIB>
    <izvorni_sadrzaj>L.P.M. društvo s ograničenom odgovornošću za graditeljstvo i nekretnine, OIB 52295223359, Put Nemire 34, 21310 Omiš</izvorni_sadrzaj>
    <derivirana_varijabla naziv="DomainObject.Predmet.ProtustrankaWithAdressOIB_1">L.P.M. društvo s ograničenom odgovornošću za graditeljstvo i nekretnine, OIB 52295223359, Put Nemire 34, 21310 Omiš</derivirana_varijabla>
  </DomainObject.Predmet.ProtustrankaWithAdressOIB>
  <DomainObject.Predmet.ProtustrankaNazivFormated>
    <izvorni_sadrzaj>L.P.M. društvo s ograničenom odgovornošću za graditeljstvo i nekretnine</izvorni_sadrzaj>
    <derivirana_varijabla naziv="DomainObject.Predmet.ProtustrankaNazivFormated_1">L.P.M. društvo s ograničenom odgovornošću za graditeljstvo i nekretnine</derivirana_varijabla>
  </DomainObject.Predmet.ProtustrankaNazivFormated>
  <DomainObject.Predmet.ProtustrankaNazivFormatedOIB>
    <izvorni_sadrzaj>L.P.M. društvo s ograničenom odgovornošću za graditeljstvo i nekretnine, OIB 52295223359</izvorni_sadrzaj>
    <derivirana_varijabla naziv="DomainObject.Predmet.ProtustrankaNazivFormatedOIB_1">L.P.M. društvo s ograničenom odgovornošću za graditeljstvo i nekretnine, OIB 52295223359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31099.11</izvorni_sadrzaj>
    <derivirana_varijabla naziv="DomainObject.Predmet.TrenutnaVrijednost_1">31099.11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L.P.M. društvo s ograničenom odgovornošću za graditeljstvo i nekretnine</item>
    </izvorni_sadrzaj>
    <derivirana_varijabla naziv="DomainObject.Predmet.ProtuStrankaListFormated_1">
      <item>L.P.M. društvo s ograničenom odgovornošću za graditeljstvo i nekretnine</item>
    </derivirana_varijabla>
  </DomainObject.Predmet.ProtuStrankaListFormated>
  <DomainObject.Predmet.ProtuStrankaListFormatedOIB>
    <izvorni_sadrzaj>
      <item>L.P.M. društvo s ograničenom odgovornošću za graditeljstvo i nekretnine, OIB 52295223359</item>
    </izvorni_sadrzaj>
    <derivirana_varijabla naziv="DomainObject.Predmet.ProtuStrankaListFormatedOIB_1">
      <item>L.P.M. društvo s ograničenom odgovornošću za graditeljstvo i nekretnine, OIB 52295223359</item>
    </derivirana_varijabla>
  </DomainObject.Predmet.ProtuStrankaListFormatedOIB>
  <DomainObject.Predmet.ProtuStrankaListFormatedWithAdress>
    <izvorni_sadrzaj>
      <item>L.P.M. društvo s ograničenom odgovornošću za graditeljstvo i nekretnine, Put Nemire 34, 21310 Omiš</item>
    </izvorni_sadrzaj>
    <derivirana_varijabla naziv="DomainObject.Predmet.ProtuStrankaListFormatedWithAdress_1">
      <item>L.P.M. društvo s ograničenom odgovornošću za graditeljstvo i nekretnine, Put Nemire 34, 21310 Omiš</item>
    </derivirana_varijabla>
  </DomainObject.Predmet.ProtuStrankaListFormatedWithAdress>
  <DomainObject.Predmet.ProtuStrankaListFormatedWithAdressOIB>
    <izvorni_sadrzaj>
      <item>L.P.M. društvo s ograničenom odgovornošću za graditeljstvo i nekretnine, OIB 52295223359, Put Nemire 34, 21310 Omiš</item>
    </izvorni_sadrzaj>
    <derivirana_varijabla naziv="DomainObject.Predmet.ProtuStrankaListFormatedWithAdressOIB_1">
      <item>L.P.M. društvo s ograničenom odgovornošću za graditeljstvo i nekretnine, OIB 52295223359, Put Nemire 34, 21310 Omiš</item>
    </derivirana_varijabla>
  </DomainObject.Predmet.ProtuStrankaListFormatedWithAdressOIB>
  <DomainObject.Predmet.ProtuStrankaListNazivFormated>
    <izvorni_sadrzaj>
      <item>L.P.M. društvo s ograničenom odgovornošću za graditeljstvo i nekretnine</item>
    </izvorni_sadrzaj>
    <derivirana_varijabla naziv="DomainObject.Predmet.ProtuStrankaListNazivFormated_1">
      <item>L.P.M. društvo s ograničenom odgovornošću za graditeljstvo i nekretnine</item>
    </derivirana_varijabla>
  </DomainObject.Predmet.ProtuStrankaListNazivFormated>
  <DomainObject.Predmet.ProtuStrankaListNazivFormatedOIB>
    <izvorni_sadrzaj>
      <item>L.P.M. društvo s ograničenom odgovornošću za graditeljstvo i nekretnine, OIB 52295223359</item>
    </izvorni_sadrzaj>
    <derivirana_varijabla naziv="DomainObject.Predmet.ProtuStrankaListNazivFormatedOIB_1">
      <item>L.P.M. društvo s ograničenom odgovornošću za graditeljstvo i nekretnine, OIB 52295223359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L.P.M. društvo s ograničenom odgovornošću za graditeljstvo i nekretnine</izvorni_sadrzaj>
    <derivirana_varijabla naziv="DomainObject.Predmet.ProtustrankaIDrugi_1">L.P.M. društvo s ograničenom odgovornošću za graditeljstvo i nekretnine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L.P.M. društvo s ograničenom odgovornošću za graditeljstvo i nekretnine, OIB 52295223359, Put Nemire 34, 21310 Omiš</izvorni_sadrzaj>
    <derivirana_varijabla naziv="DomainObject.Predmet.ProtustrankaIDrugiAdressOIB_1">L.P.M. društvo s ograničenom odgovornošću za graditeljstvo i nekretnine, OIB 52295223359, Put Nemire 34,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L.P.M. društvo s ograničenom odgovornošću za graditeljstvo i nekretnine</item>
      <item>FINANCIJSKA AGENCIJA, RC SPLIT</item>
    </izvorni_sadrzaj>
    <derivirana_varijabla naziv="DomainObject.Predmet.SudioniciListNaziv_1">
      <item>L.P.M. društvo s ograničenom odgovornošću za graditeljstvo i nekretnine</item>
      <item>FINANCIJSKA AGENCIJA, RC SPLIT</item>
    </derivirana_varijabla>
  </DomainObject.Predmet.SudioniciListNaziv>
  <DomainObject.Predmet.SudioniciListAdressOIB>
    <izvorni_sadrzaj>
      <item>L.P.M. društvo s ograničenom odgovornošću za graditeljstvo i nekretnine, OIB 52295223359, Put Nemire 34,21310 Omiš</item>
      <item>FINANCIJSKA AGENCIJA, RC SPLIT, OIB 85821130368, Mažuranićevo šetalište 24 b,21000 Split</item>
    </izvorni_sadrzaj>
    <derivirana_varijabla naziv="DomainObject.Predmet.SudioniciListAdressOIB_1">
      <item>L.P.M. društvo s ograničenom odgovornošću za graditeljstvo i nekretnine, OIB 52295223359, Put Nemire 34,21310 Omiš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52295223359</item>
      <item>, OIB 85821130368</item>
    </izvorni_sadrzaj>
    <derivirana_varijabla naziv="DomainObject.Predmet.SudioniciListNazivOIB_1">
      <item>, OIB 52295223359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313</properties:Words>
  <properties:Characters>1734</properties:Characters>
  <properties:Lines>44</properties:Lines>
  <properties:Paragraphs>14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2017-10-12T10:31:00Z</cp:lastPrinted>
  <dcterms:modified xmlns:xsi="http://www.w3.org/2001/XMLSchema-instance" xsi:type="dcterms:W3CDTF">2017-10-12T11:06:00Z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