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91e1" w14:paraId="e6891e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BE5C92" w:rsidP="00F2122B" w:rsidR="00BE5C92">
      <w:pPr>
        <w:ind w:left="5040"/>
      </w:pPr>
      <w:r>
        <w:t>IVAN TOKIĆ</w:t>
      </w:r>
    </w:p>
    <w:p w:rsidRDefault="00BE5C92" w:rsidP="00F2122B" w:rsidR="003F1AED">
      <w:pPr>
        <w:ind w:left="5040"/>
      </w:pPr>
      <w:r>
        <w:t>Ljubijska 71/a</w:t>
      </w:r>
    </w:p>
    <w:p w:rsidRDefault="00BE5C92" w:rsidP="00F2122B" w:rsidR="00BE5C92">
      <w:pPr>
        <w:ind w:left="5040"/>
      </w:pPr>
      <w:r>
        <w:t>Zagreb</w:t>
      </w:r>
    </w:p>
    <w:p w:rsidRDefault="00BE5C92" w:rsidP="00F2122B" w:rsidR="00BE5C92">
      <w:pPr>
        <w:ind w:left="5040"/>
      </w:pPr>
    </w:p>
    <w:p w:rsidRDefault="00BE5C92" w:rsidP="00F2122B" w:rsidR="00BE5C92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1B67DC">
        <w:t>38</w:t>
      </w:r>
      <w:r w:rsidR="00BE5C92">
        <w:t>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B929BA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929BA">
        <w:t>21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E5C92">
        <w:t>JETTO d.o.o., Biograd na Moru, Marina Kornati, Biograd na Moru, OIB: 41524977828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1B67DC">
        <w:t>10</w:t>
      </w:r>
      <w:r w:rsidR="007E2FCE">
        <w:t>,</w:t>
      </w:r>
      <w:r w:rsidR="00BE5C92">
        <w:t>45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BE5C92">
        <w:t>10</w:t>
      </w:r>
      <w:r w:rsidR="007E2FCE">
        <w:t>,</w:t>
      </w:r>
      <w:r w:rsidR="00BE5C92">
        <w:t>50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929BA">
        <w:t>21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07861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B929BA">
      <w:t>38</w:t>
    </w:r>
    <w:r w:rsidR="00BE5C92">
      <w:t>7</w:t>
    </w:r>
    <w:r w:rsidR="0053063B">
      <w:t>/1</w:t>
    </w:r>
    <w:r w:rsidR="00BE7BE4">
      <w:t>6</w:t>
    </w:r>
    <w:r w:rsidR="0053063B">
      <w:t>-</w:t>
    </w:r>
    <w:r w:rsidR="00B929BA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A7983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E5C92"/>
    <w:rsid w:val="00BE7BE4"/>
    <w:rsid w:val="00BF4984"/>
    <w:rsid w:val="00C11E12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7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98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98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98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7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98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98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98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JETTO društvo s ograničenom odgovornošću za proizvodnju i trgovinu</izvorni_sadrzaj>
    <derivirana_varijabla naziv="DomainObject.Predmet.ProtustrankaFormated_1">  JETTO društvo s ograničenom odgovornošću za proizvodnju i trgovinu</derivirana_varijabla>
  </DomainObject.Predmet.ProtustrankaFormated>
  <DomainObject.Predmet.ProtustrankaFormatedOIB>
    <izvorni_sadrzaj>  JETTO društvo s ograničenom odgovornošću za proizvodnju i trgovinu, OIB 41524977828</izvorni_sadrzaj>
    <derivirana_varijabla naziv="DomainObject.Predmet.ProtustrankaFormatedOIB_1">  JETTO društvo s ograničenom odgovornošću za proizvodnju i trgovinu, OIB 41524977828</derivirana_varijabla>
  </DomainObject.Predmet.ProtustrankaFormatedOIB>
  <DomainObject.Predmet.ProtustrankaFormatedWithAdress>
    <izvorni_sadrzaj> JETTO društvo s ograničenom odgovornošću za proizvodnju i trgovinu, Marina Kornati, 23210 Biograd Na Moru</izvorni_sadrzaj>
    <derivirana_varijabla naziv="DomainObject.Predmet.ProtustrankaFormatedWithAdress_1"> JETTO društvo s ograničenom odgovornošću za proizvodnju i trgovinu, Marina Kornati, 23210 Biograd Na Moru</derivirana_varijabla>
  </DomainObject.Predmet.ProtustrankaFormatedWithAdress>
  <DomainObject.Predmet.ProtustrankaFormatedWithAdressOIB>
    <izvorni_sadrzaj> JETTO društvo s ograničenom odgovornošću za proizvodnju i trgovinu, OIB 41524977828, Marina Kornati, 23210 Biograd Na Moru</izvorni_sadrzaj>
    <derivirana_varijabla naziv="DomainObject.Predmet.ProtustrankaFormatedWithAdressOIB_1"> JETTO društvo s ograničenom odgovornošću za proizvodnju i trgovinu, OIB 41524977828, Marina Kornati, 23210 Biograd Na Moru</derivirana_varijabla>
  </DomainObject.Predmet.ProtustrankaFormatedWithAdressOIB>
  <DomainObject.Predmet.ProtustrankaWithAdress>
    <izvorni_sadrzaj>JETTO društvo s ograničenom odgovornošću za proizvodnju i trgovinu Marina Kornati, 23210 Biograd Na Moru</izvorni_sadrzaj>
    <derivirana_varijabla naziv="DomainObject.Predmet.ProtustrankaWithAdress_1">JETTO društvo s ograničenom odgovornošću za proizvodnju i trgovinu Marina Kornati, 23210 Biograd Na Moru</derivirana_varijabla>
  </DomainObject.Predmet.ProtustrankaWithAdress>
  <DomainObject.Predmet.ProtustrankaWithAdressOIB>
    <izvorni_sadrzaj>JETTO društvo s ograničenom odgovornošću za proizvodnju i trgovinu, OIB 41524977828, Marina Kornati, 23210 Biograd Na Moru</izvorni_sadrzaj>
    <derivirana_varijabla naziv="DomainObject.Predmet.ProtustrankaWithAdressOIB_1">JETTO društvo s ograničenom odgovornošću za proizvodnju i trgovinu, OIB 41524977828, Marina Kornati, 23210 Biograd Na Moru</derivirana_varijabla>
  </DomainObject.Predmet.ProtustrankaWithAdressOIB>
  <DomainObject.Predmet.ProtustrankaNazivFormated>
    <izvorni_sadrzaj>JETTO društvo s ograničenom odgovornošću za proizvodnju i trgovinu</izvorni_sadrzaj>
    <derivirana_varijabla naziv="DomainObject.Predmet.ProtustrankaNazivFormated_1">JETTO društvo s ograničenom odgovornošću za proizvodnju i trgovinu</derivirana_varijabla>
  </DomainObject.Predmet.ProtustrankaNazivFormated>
  <DomainObject.Predmet.ProtustrankaNazivFormatedOIB>
    <izvorni_sadrzaj>JETTO društvo s ograničenom odgovornošću za proizvodnju i trgovinu, OIB 41524977828</izvorni_sadrzaj>
    <derivirana_varijabla naziv="DomainObject.Predmet.ProtustrankaNazivFormatedOIB_1">JETTO društvo s ograničenom odgovornošću za proizvodnju i trgovinu, OIB 41524977828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778209.45</izvorni_sadrzaj>
    <derivirana_varijabla naziv="DomainObject.Predmet.TrenutnaVrijednost_1">778209.45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JETTO društvo s ograničenom odgovornošću za proizvodnju i trgovinu</item>
    </izvorni_sadrzaj>
    <derivirana_varijabla naziv="DomainObject.Predmet.ProtuStrankaListFormated_1">
      <item>JETTO društvo s ograničenom odgovornošću za proizvodnju i trgovinu</item>
    </derivirana_varijabla>
  </DomainObject.Predmet.ProtuStrankaListFormated>
  <DomainObject.Predmet.ProtuStrankaListFormatedOIB>
    <izvorni_sadrzaj>
      <item>JETTO društvo s ograničenom odgovornošću za proizvodnju i trgovinu, OIB 41524977828</item>
    </izvorni_sadrzaj>
    <derivirana_varijabla naziv="DomainObject.Predmet.ProtuStrankaListFormatedOIB_1">
      <item>JETTO društvo s ograničenom odgovornošću za proizvodnju i trgovinu, OIB 41524977828</item>
    </derivirana_varijabla>
  </DomainObject.Predmet.ProtuStrankaListFormatedOIB>
  <DomainObject.Predmet.ProtuStrankaListFormatedWithAdress>
    <izvorni_sadrzaj>
      <item>JETTO društvo s ograničenom odgovornošću za proizvodnju i trgovinu, Marina Kornati, 23210 Biograd Na Moru</item>
    </izvorni_sadrzaj>
    <derivirana_varijabla naziv="DomainObject.Predmet.ProtuStrankaListFormatedWithAdress_1">
      <item>JETTO društvo s ograničenom odgovornošću za proizvodnju i trgovinu, Marina Kornati, 23210 Biograd Na Moru</item>
    </derivirana_varijabla>
  </DomainObject.Predmet.ProtuStrankaListFormatedWithAdress>
  <DomainObject.Predmet.ProtuStrankaListFormatedWithAdressOIB>
    <izvorni_sadrzaj>
      <item>JETTO društvo s ograničenom odgovornošću za proizvodnju i trgovinu, OIB 41524977828, Marina Kornati, 23210 Biograd Na Moru</item>
    </izvorni_sadrzaj>
    <derivirana_varijabla naziv="DomainObject.Predmet.ProtuStrankaListFormatedWithAdressOIB_1">
      <item>JETTO društvo s ograničenom odgovornošću za proizvodnju i trgovinu, OIB 41524977828, Marina Kornati, 23210 Biograd Na Moru</item>
    </derivirana_varijabla>
  </DomainObject.Predmet.ProtuStrankaListFormatedWithAdressOIB>
  <DomainObject.Predmet.ProtuStrankaListNazivFormated>
    <izvorni_sadrzaj>
      <item>JETTO društvo s ograničenom odgovornošću za proizvodnju i trgovinu</item>
    </izvorni_sadrzaj>
    <derivirana_varijabla naziv="DomainObject.Predmet.ProtuStrankaListNazivFormated_1">
      <item>JETTO društvo s ograničenom odgovornošću za proizvodnju i trgovinu</item>
    </derivirana_varijabla>
  </DomainObject.Predmet.ProtuStrankaListNazivFormated>
  <DomainObject.Predmet.ProtuStrankaListNazivFormatedOIB>
    <izvorni_sadrzaj>
      <item>JETTO društvo s ograničenom odgovornošću za proizvodnju i trgovinu, OIB 41524977828</item>
    </izvorni_sadrzaj>
    <derivirana_varijabla naziv="DomainObject.Predmet.ProtuStrankaListNazivFormatedOIB_1">
      <item>JETTO društvo s ograničenom odgovornošću za proizvodnju i trgovinu, OIB 41524977828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52267490258</item>
    </izvorni_sadrzaj>
    <derivirana_varijabla naziv="DomainObject.Predmet.OstaliListFormatedOIB_1">
      <item>Ivan Tokić, OIB 52267490258</item>
    </derivirana_varijabla>
  </DomainObject.Predmet.OstaliListFormatedOIB>
  <DomainObject.Predmet.OstaliListFormatedWithAdress>
    <izvorni_sadrzaj>
      <item>Ivan Tokić, Ljubijska 71a, 10000 Zagreb</item>
    </izvorni_sadrzaj>
    <derivirana_varijabla naziv="DomainObject.Predmet.OstaliListFormatedWithAdress_1">
      <item>Ivan Tokić, Ljubijska 71a, 10000 Zagreb</item>
    </derivirana_varijabla>
  </DomainObject.Predmet.OstaliListFormatedWithAdress>
  <DomainObject.Predmet.OstaliListFormatedWithAdressOIB>
    <izvorni_sadrzaj>
      <item>Ivan Tokić, OIB 52267490258, Ljubijska 71a, 10000 Zagreb</item>
    </izvorni_sadrzaj>
    <derivirana_varijabla naziv="DomainObject.Predmet.OstaliListFormatedWithAdressOIB_1">
      <item>Ivan Tokić, OIB 52267490258, Ljubijska 71a, 10000 Zagreb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52267490258</item>
    </izvorni_sadrzaj>
    <derivirana_varijabla naziv="DomainObject.Predmet.OstaliListNazivFormatedOIB_1">
      <item>Ivan Tokić, OIB 52267490258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JETTO društvo s ograničenom odgovornošću za proizvodnju i trgovinu</izvorni_sadrzaj>
    <derivirana_varijabla naziv="DomainObject.Predmet.ProtustrankaIDrugi_1">JETTO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JETTO društvo s ograničenom odgovornošću za proizvodnju i trgovinu, OIB 41524977828, Marina Kornati, 23210 Biograd Na Moru</izvorni_sadrzaj>
    <derivirana_varijabla naziv="DomainObject.Predmet.ProtustrankaIDrugiAdressOIB_1">JETTO društvo s ograničenom odgovornošću za proizvodnju i trgovinu, OIB 41524977828, Marina Kornati,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JETTO društvo s ograničenom odgovornošću za proizvodnju i trgovinu</item>
      <item>Ivan Tokić</item>
    </izvorni_sadrzaj>
    <derivirana_varijabla naziv="DomainObject.Predmet.SudioniciListNaziv_1">
      <item>FINA</item>
      <item>JETTO društvo s ograničenom odgovornošću za proizvodnju i trgovinu</item>
      <item>Ivan Tokić</item>
    </derivirana_varijabla>
  </DomainObject.Predmet.SudioniciListNaziv>
  <DomainObject.Predmet.SudioniciListAdressOIB>
    <izvorni_sadrzaj>
      <item>FINA, OIB 85821130368</item>
      <item>JETTO društvo s ograničenom odgovornošću za proizvodnju i trgovinu, OIB 41524977828, Marina Kornati,23210 Biograd Na Moru</item>
      <item>Ivan Tokić, OIB 52267490258, Ljubijska 71a,10000 Zagreb</item>
    </izvorni_sadrzaj>
    <derivirana_varijabla naziv="DomainObject.Predmet.SudioniciListAdressOIB_1">
      <item>FINA, OIB 85821130368</item>
      <item>JETTO društvo s ograničenom odgovornošću za proizvodnju i trgovinu, OIB 41524977828, Marina Kornati,23210 Biograd Na Moru</item>
      <item>Ivan Tokić, OIB 52267490258,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41524977828</item>
      <item>, OIB 52267490258</item>
    </izvorni_sadrzaj>
    <derivirana_varijabla naziv="DomainObject.Predmet.SudioniciListNazivOIB_1">
      <item>, OIB 85821130368</item>
      <item>, OIB 41524977828</item>
      <item>, OIB 52267490258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1DFC0-02B4-476B-87A5-54DBEFA23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816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2016-03-21T07:53:00Z</dcterms:created>
  <dc:creator>Ardena Bajlo</dc:creator>
  <cp:lastModifiedBy>wsadmin</cp:lastModifiedBy>
  <cp:lastPrinted>2016-03-21T07:45:00Z</cp:lastPrinted>
  <dcterms:modified xmlns:xsi="http://www.w3.org/2001/XMLSchema-instance" xsi:type="dcterms:W3CDTF">2016-03-21T14:17:00Z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