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73b0" w14:paraId="4eb73b0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D43B80">
        <w:rPr>
          <w:rFonts w:hAnsi="Times New Roman" w:ascii="Times New Roman"/>
        </w:rPr>
        <w:t>3954</w:t>
      </w:r>
      <w:r w:rsidR="00D35C6E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P="00D35C6E" w:rsidR="00926C2A" w:rsidRPr="004272F9">
      <w:pPr>
        <w:jc w:val="right"/>
        <w:rPr>
          <w:rFonts w:hAnsi="Times New Roman" w:ascii="Times New Roman"/>
        </w:rPr>
      </w:pPr>
    </w:p>
    <w:p w:rsidRDefault="00D43B80" w:rsidP="00D35C6E" w:rsidR="00D43B8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TRANSPORTI DUJO PAVIĆ j.d.o.o.</w:t>
      </w:r>
    </w:p>
    <w:p w:rsidRDefault="00D43B80" w:rsidP="00D35C6E" w:rsidR="00D43B8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Zagreb, </w:t>
      </w:r>
      <w:proofErr w:type="spellStart"/>
      <w:r>
        <w:rPr>
          <w:rFonts w:hAnsi="Times New Roman" w:ascii="Times New Roman"/>
        </w:rPr>
        <w:t>Bukovačka</w:t>
      </w:r>
      <w:proofErr w:type="spellEnd"/>
      <w:r>
        <w:rPr>
          <w:rFonts w:hAnsi="Times New Roman" w:ascii="Times New Roman"/>
        </w:rPr>
        <w:t xml:space="preserve"> cesta 314</w:t>
      </w:r>
    </w:p>
    <w:p w:rsidRDefault="00D35C6E" w:rsidP="00D35C6E" w:rsidR="00BA305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</w:p>
    <w:p w:rsidRDefault="00D43B80" w:rsidP="00D35C6E" w:rsidR="00D35C6E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D43B80" w:rsidP="00D35C6E" w:rsidR="00D43B80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DUJO PAVIĆ</w:t>
      </w:r>
    </w:p>
    <w:p w:rsidRDefault="00D35C6E" w:rsidP="00D43B80" w:rsidR="00D43B8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D43B80">
        <w:rPr>
          <w:rFonts w:hAnsi="Times New Roman" w:ascii="Times New Roman"/>
        </w:rPr>
        <w:t xml:space="preserve">Zagreb, </w:t>
      </w:r>
      <w:proofErr w:type="spellStart"/>
      <w:r w:rsidR="00D43B80">
        <w:rPr>
          <w:rFonts w:hAnsi="Times New Roman" w:ascii="Times New Roman"/>
        </w:rPr>
        <w:t>Bukovačka</w:t>
      </w:r>
      <w:proofErr w:type="spellEnd"/>
      <w:r w:rsidR="00D43B80">
        <w:rPr>
          <w:rFonts w:hAnsi="Times New Roman" w:ascii="Times New Roman"/>
        </w:rPr>
        <w:t xml:space="preserve"> cesta 314</w:t>
      </w:r>
    </w:p>
    <w:p w:rsidRDefault="00D35C6E" w:rsidP="00D35C6E" w:rsidR="00D35C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Ulica grada Vukovara 70 </w:t>
      </w:r>
    </w:p>
    <w:p w:rsidRDefault="00D47279" w:rsidP="001E1767" w:rsidR="00D47279">
      <w:pPr>
        <w:jc w:val="right"/>
        <w:rPr>
          <w:rFonts w:hAnsi="Times New Roman" w:ascii="Times New Roman"/>
        </w:rPr>
      </w:pP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D43B80" w:rsidR="00D43B8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D43B80">
        <w:rPr>
          <w:rFonts w:hAnsi="Times New Roman" w:ascii="Times New Roman"/>
        </w:rPr>
        <w:t xml:space="preserve">TRANSPORTI DUJO PAVIĆ j.d.o.o., Zagreb, </w:t>
      </w:r>
      <w:proofErr w:type="spellStart"/>
      <w:r w:rsidR="00D43B80">
        <w:rPr>
          <w:rFonts w:hAnsi="Times New Roman" w:ascii="Times New Roman"/>
        </w:rPr>
        <w:t>Bukovačka</w:t>
      </w:r>
      <w:proofErr w:type="spellEnd"/>
      <w:r w:rsidR="00D43B80">
        <w:rPr>
          <w:rFonts w:hAnsi="Times New Roman" w:ascii="Times New Roman"/>
        </w:rPr>
        <w:t xml:space="preserve"> cesta 314, OIB </w:t>
      </w:r>
    </w:p>
    <w:p w:rsidRDefault="00D43B80" w:rsidP="00D43B80" w:rsidR="00D35C6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04373883435</w:t>
      </w:r>
    </w:p>
    <w:p w:rsidRDefault="00D43B80" w:rsidP="00D43B80" w:rsidR="00D43B80">
      <w:pPr>
        <w:ind w:firstLine="708"/>
        <w:jc w:val="both"/>
        <w:rPr>
          <w:rFonts w:hAnsi="Times New Roman" w:ascii="Times New Roman"/>
        </w:rPr>
      </w:pPr>
    </w:p>
    <w:p w:rsidRDefault="00D35C6E" w:rsidP="00D35C6E" w:rsidR="00D35C6E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 radi rasprave o pretpostavkama za otvaranje stečajnog postupka nad dužnikom zakazano za dan</w:t>
      </w:r>
      <w:r w:rsidR="00B8540C">
        <w:rPr>
          <w:rFonts w:hAnsi="Times New Roman" w:ascii="Times New Roman"/>
        </w:rPr>
        <w:t xml:space="preserve"> </w:t>
      </w:r>
      <w:r w:rsidR="00820ED4">
        <w:rPr>
          <w:rFonts w:hAnsi="Times New Roman" w:ascii="Times New Roman"/>
          <w:b/>
        </w:rPr>
        <w:t>14. rujna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820ED4">
        <w:rPr>
          <w:rFonts w:hAnsi="Times New Roman" w:ascii="Times New Roman"/>
          <w:b/>
        </w:rPr>
        <w:t>9,10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820ED4">
        <w:rPr>
          <w:rFonts w:hAnsi="Times New Roman" w:ascii="Times New Roman"/>
        </w:rPr>
        <w:t>12</w:t>
      </w:r>
      <w:r w:rsidR="00F74A12">
        <w:rPr>
          <w:rFonts w:hAnsi="Times New Roman" w:ascii="Times New Roman"/>
        </w:rPr>
        <w:t>. svibnja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820ED4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85225"/>
    <w:rsid w:val="001A0EA0"/>
    <w:rsid w:val="001D3A21"/>
    <w:rsid w:val="001D56C6"/>
    <w:rsid w:val="001E1767"/>
    <w:rsid w:val="001F5DF5"/>
    <w:rsid w:val="00245D48"/>
    <w:rsid w:val="002532D0"/>
    <w:rsid w:val="002670A6"/>
    <w:rsid w:val="002B54C8"/>
    <w:rsid w:val="002E64E5"/>
    <w:rsid w:val="002F0ACC"/>
    <w:rsid w:val="00304004"/>
    <w:rsid w:val="00310E10"/>
    <w:rsid w:val="0031597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5076A"/>
    <w:rsid w:val="007552FD"/>
    <w:rsid w:val="007860FD"/>
    <w:rsid w:val="007A13E9"/>
    <w:rsid w:val="007B32C2"/>
    <w:rsid w:val="007C60EA"/>
    <w:rsid w:val="0080218C"/>
    <w:rsid w:val="00802CDB"/>
    <w:rsid w:val="00820ED4"/>
    <w:rsid w:val="00826A0F"/>
    <w:rsid w:val="00853C23"/>
    <w:rsid w:val="00884729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12760"/>
    <w:rsid w:val="00B26DB7"/>
    <w:rsid w:val="00B46B2C"/>
    <w:rsid w:val="00B60A70"/>
    <w:rsid w:val="00B8540C"/>
    <w:rsid w:val="00B86DDC"/>
    <w:rsid w:val="00BA3052"/>
    <w:rsid w:val="00BD4A84"/>
    <w:rsid w:val="00C179AA"/>
    <w:rsid w:val="00CA66F9"/>
    <w:rsid w:val="00CB7DBB"/>
    <w:rsid w:val="00CD7DA1"/>
    <w:rsid w:val="00D35C6E"/>
    <w:rsid w:val="00D43B80"/>
    <w:rsid w:val="00D44EE2"/>
    <w:rsid w:val="00D47279"/>
    <w:rsid w:val="00D53835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EB3FBC"/>
    <w:rsid w:val="00F54DC3"/>
    <w:rsid w:val="00F70E3E"/>
    <w:rsid w:val="00F74A12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B3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F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F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F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F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B3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F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F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F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F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3954</izvorni_sadrzaj>
    <derivirana_varijabla naziv="DomainObject.Predmet.Broj_1">3954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St-3954/2016</izvorni_sadrzaj>
    <derivirana_varijabla naziv="DomainObject.Predmet.OznakaBroj_1">St-3954/2016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TRANSPORTI DUJO PAVIĆ j.d.o.o. zastupanog po punomoćniku Dujo Pavić</izvorni_sadrzaj>
    <derivirana_varijabla naziv="DomainObject.Predmet.ProtustrankaFormated_1">  TRANSPORTI DUJO PAVIĆ j.d.o.o. zastupanog po punomoćniku Dujo Pavić</derivirana_varijabla>
  </DomainObject.Predmet.ProtustrankaFormated>
  <DomainObject.Predmet.ProtustrankaFormatedOIB>
    <izvorni_sadrzaj>  TRANSPORTI DUJO PAVIĆ j.d.o.o., OIB 04373883435 zastupanog po punomoćniku Dujo Pavić</izvorni_sadrzaj>
    <derivirana_varijabla naziv="DomainObject.Predmet.ProtustrankaFormatedOIB_1">  TRANSPORTI DUJO PAVIĆ j.d.o.o., OIB 04373883435 zastupanog po punomoćniku Dujo Pavić</derivirana_varijabla>
  </DomainObject.Predmet.ProtustrankaFormatedOIB>
  <DomainObject.Predmet.ProtustrankaFormatedWithAdress>
    <izvorni_sadrzaj> TRANSPORTI DUJO PAVIĆ j.d.o.o., Bukovačka cesta 314, 10000 Zagreb zastupanog po punomoćniku Dujo Pavić</izvorni_sadrzaj>
    <derivirana_varijabla naziv="DomainObject.Predmet.ProtustrankaFormatedWithAdress_1"> TRANSPORTI DUJO PAVIĆ j.d.o.o., Bukovačka cesta 314, 10000 Zagreb zastupanog po punomoćniku Dujo Pavić</derivirana_varijabla>
  </DomainObject.Predmet.ProtustrankaFormatedWithAdress>
  <DomainObject.Predmet.ProtustrankaFormatedWithAdressOIB>
    <izvorni_sadrzaj> TRANSPORTI DUJO PAVIĆ j.d.o.o., OIB 04373883435, Bukovačka cesta 314, 10000 Zagreb zastupanog po punomoćniku Dujo Pavić</izvorni_sadrzaj>
    <derivirana_varijabla naziv="DomainObject.Predmet.ProtustrankaFormatedWithAdressOIB_1"> TRANSPORTI DUJO PAVIĆ j.d.o.o., OIB 04373883435, Bukovačka cesta 314, 10000 Zagreb zastupanog po punomoćniku Dujo Pavić</derivirana_varijabla>
  </DomainObject.Predmet.ProtustrankaFormatedWithAdressOIB>
  <DomainObject.Predmet.ProtustrankaWithAdress>
    <izvorni_sadrzaj>TRANSPORTI DUJO PAVIĆ j.d.o.o. Bukovačka cesta 314, 10000 Zagreb</izvorni_sadrzaj>
    <derivirana_varijabla naziv="DomainObject.Predmet.ProtustrankaWithAdress_1">TRANSPORTI DUJO PAVIĆ j.d.o.o. Bukovačka cesta 314, 10000 Zagreb</derivirana_varijabla>
  </DomainObject.Predmet.ProtustrankaWithAdress>
  <DomainObject.Predmet.ProtustrankaWithAdressOIB>
    <izvorni_sadrzaj>TRANSPORTI DUJO PAVIĆ j.d.o.o., OIB 04373883435, Bukovačka cesta 314, 10000 Zagreb</izvorni_sadrzaj>
    <derivirana_varijabla naziv="DomainObject.Predmet.ProtustrankaWithAdressOIB_1">TRANSPORTI DUJO PAVIĆ j.d.o.o., OIB 04373883435, Bukovačka cesta 314, 10000 Zagreb</derivirana_varijabla>
  </DomainObject.Predmet.ProtustrankaWithAdressOIB>
  <DomainObject.Predmet.ProtustrankaNazivFormated>
    <izvorni_sadrzaj>TRANSPORTI DUJO PAVIĆ j.d.o.o.</izvorni_sadrzaj>
    <derivirana_varijabla naziv="DomainObject.Predmet.ProtustrankaNazivFormated_1">TRANSPORTI DUJO PAVIĆ j.d.o.o.</derivirana_varijabla>
  </DomainObject.Predmet.ProtustrankaNazivFormated>
  <DomainObject.Predmet.ProtustrankaNazivFormatedOIB>
    <izvorni_sadrzaj>TRANSPORTI DUJO PAVIĆ j.d.o.o., OIB 04373883435</izvorni_sadrzaj>
    <derivirana_varijabla naziv="DomainObject.Predmet.ProtustrankaNazivFormatedOIB_1">TRANSPORTI DUJO PAVIĆ j.d.o.o., OIB 04373883435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DUJO PAVIĆ j.d.o.o. zastupanog po punomoćniku Dujo Pavić</item>
    </izvorni_sadrzaj>
    <derivirana_varijabla naziv="DomainObject.Predmet.ProtuStrankaListFormated_1">
      <item>TRANSPORTI DUJO PAVIĆ j.d.o.o. zastupanog po punomoćniku Dujo Pavić</item>
    </derivirana_varijabla>
  </DomainObject.Predmet.ProtuStrankaListFormated>
  <DomainObject.Predmet.ProtuStrankaListFormatedOIB>
    <izvorni_sadrzaj>
      <item>TRANSPORTI DUJO PAVIĆ j.d.o.o., OIB 04373883435 zastupanog po punomoćniku Dujo Pavić</item>
    </izvorni_sadrzaj>
    <derivirana_varijabla naziv="DomainObject.Predmet.ProtuStrankaListFormatedOIB_1">
      <item>TRANSPORTI DUJO PAVIĆ j.d.o.o., OIB 04373883435 zastupanog po punomoćniku Dujo Pavić</item>
    </derivirana_varijabla>
  </DomainObject.Predmet.ProtuStrankaListFormatedOIB>
  <DomainObject.Predmet.ProtuStrankaListFormatedWithAdress>
    <izvorni_sadrzaj>
      <item>TRANSPORTI DUJO PAVIĆ j.d.o.o., Bukovačka cesta 314, 10000 Zagreb zastupanog po punomoćniku Dujo Pavić</item>
    </izvorni_sadrzaj>
    <derivirana_varijabla naziv="DomainObject.Predmet.ProtuStrankaListFormatedWithAdress_1">
      <item>TRANSPORTI DUJO PAVIĆ j.d.o.o., Bukovačka cesta 314, 10000 Zagreb zastupanog po punomoćniku Dujo Pavić</item>
    </derivirana_varijabla>
  </DomainObject.Predmet.ProtuStrankaListFormatedWithAdress>
  <DomainObject.Predmet.ProtuStrankaListFormatedWithAdressOIB>
    <izvorni_sadrzaj>
      <item>TRANSPORTI DUJO PAVIĆ j.d.o.o., OIB 04373883435, Bukovačka cesta 314, 10000 Zagreb zastupanog po punomoćniku Dujo Pavić</item>
    </izvorni_sadrzaj>
    <derivirana_varijabla naziv="DomainObject.Predmet.ProtuStrankaListFormatedWithAdressOIB_1">
      <item>TRANSPORTI DUJO PAVIĆ j.d.o.o., OIB 04373883435, Bukovačka cesta 314, 10000 Zagreb zastupanog po punomoćniku Dujo Pavić</item>
    </derivirana_varijabla>
  </DomainObject.Predmet.ProtuStrankaListFormatedWithAdressOIB>
  <DomainObject.Predmet.ProtuStrankaListNazivFormated>
    <izvorni_sadrzaj>
      <item>TRANSPORTI DUJO PAVIĆ j.d.o.o.</item>
    </izvorni_sadrzaj>
    <derivirana_varijabla naziv="DomainObject.Predmet.ProtuStrankaListNazivFormated_1">
      <item>TRANSPORTI DUJO PAVIĆ j.d.o.o.</item>
    </derivirana_varijabla>
  </DomainObject.Predmet.ProtuStrankaListNazivFormated>
  <DomainObject.Predmet.ProtuStrankaListNazivFormatedOIB>
    <izvorni_sadrzaj>
      <item>TRANSPORTI DUJO PAVIĆ j.d.o.o., OIB 04373883435</item>
    </izvorni_sadrzaj>
    <derivirana_varijabla naziv="DomainObject.Predmet.ProtuStrankaListNazivFormatedOIB_1">
      <item>TRANSPORTI DUJO PAVIĆ j.d.o.o., OIB 04373883435</item>
    </derivirana_varijabla>
  </DomainObject.Predmet.ProtuStrankaListNazivFormatedOIB>
  <DomainObject.Predmet.OstaliListFormated>
    <izvorni_sadrzaj>
      <item>Dujo Pavić punomoćnik sudionika u postupku TRANSPORTI DUJO PAVIĆ j.d.o.o.</item>
    </izvorni_sadrzaj>
    <derivirana_varijabla naziv="DomainObject.Predmet.OstaliListFormated_1">
      <item>Dujo Pavić punomoćnik sudionika u postupku TRANSPORTI DUJO PAVIĆ j.d.o.o.</item>
    </derivirana_varijabla>
  </DomainObject.Predmet.OstaliListFormated>
  <DomainObject.Predmet.OstaliListFormatedOIB>
    <izvorni_sadrzaj>
      <item>Dujo Pavić, OIB 78928176078 punomoćnik sudionika u postupku TRANSPORTI DUJO PAVIĆ j.d.o.o.</item>
    </izvorni_sadrzaj>
    <derivirana_varijabla naziv="DomainObject.Predmet.OstaliListFormatedOIB_1">
      <item>Dujo Pavić, OIB 78928176078 punomoćnik sudionika u postupku TRANSPORTI DUJO PAVIĆ j.d.o.o.</item>
    </derivirana_varijabla>
  </DomainObject.Predmet.OstaliListFormatedOIB>
  <DomainObject.Predmet.OstaliListFormatedWithAdress>
    <izvorni_sadrzaj>
      <item>Dujo Pavić, Bukovačka Cesta 314, 10000 Zagreb punomoćnik sudionika u postupku TRANSPORTI DUJO PAVIĆ j.d.o.o.</item>
    </izvorni_sadrzaj>
    <derivirana_varijabla naziv="DomainObject.Predmet.OstaliListFormatedWithAdress_1">
      <item>Dujo Pavić, Bukovačka Cesta 314, 10000 Zagreb punomoćnik sudionika u postupku TRANSPORTI DUJO PAVIĆ j.d.o.o.</item>
    </derivirana_varijabla>
  </DomainObject.Predmet.OstaliListFormatedWithAdress>
  <DomainObject.Predmet.OstaliListFormatedWithAdressOIB>
    <izvorni_sadrzaj>
      <item>Dujo Pavić, OIB 78928176078, Bukovačka Cesta 314, 10000 Zagreb punomoćnik sudionika u postupku TRANSPORTI DUJO PAVIĆ j.d.o.o.</item>
    </izvorni_sadrzaj>
    <derivirana_varijabla naziv="DomainObject.Predmet.OstaliListFormatedWithAdressOIB_1">
      <item>Dujo Pavić, OIB 78928176078, Bukovačka Cesta 314, 10000 Zagreb punomoćnik sudionika u postupku TRANSPORTI DUJO PAVIĆ j.d.o.o.</item>
    </derivirana_varijabla>
  </DomainObject.Predmet.OstaliListFormatedWithAdressOIB>
  <DomainObject.Predmet.OstaliListNazivFormated>
    <izvorni_sadrzaj>
      <item>Dujo Pavić</item>
    </izvorni_sadrzaj>
    <derivirana_varijabla naziv="DomainObject.Predmet.OstaliListNazivFormated_1">
      <item>Dujo Pavić</item>
    </derivirana_varijabla>
  </DomainObject.Predmet.OstaliListNazivFormated>
  <DomainObject.Predmet.OstaliListNazivFormatedOIB>
    <izvorni_sadrzaj>
      <item>Dujo Pavić, OIB 78928176078</item>
    </izvorni_sadrzaj>
    <derivirana_varijabla naziv="DomainObject.Predmet.OstaliListNazivFormatedOIB_1">
      <item>Dujo Pavić, OIB 78928176078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DUJO PAVIĆ j.d.o.o.</izvorni_sadrzaj>
    <derivirana_varijabla naziv="DomainObject.Predmet.ProtustrankaIDrugi_1">TRANSPORTI DUJO PAVIĆ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DUJO PAVIĆ j.d.o.o., OIB 04373883435, Bukovačka cesta 314, 10000 Zagreb</izvorni_sadrzaj>
    <derivirana_varijabla naziv="DomainObject.Predmet.ProtustrankaIDrugiAdressOIB_1">TRANSPORTI DUJO PAVIĆ j.d.o.o., OIB 04373883435, Bukovačka cesta 314,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TRANSPORTI DUJO PAVIĆ j.d.o.o.</item>
      <item>Dujo Pavić</item>
    </izvorni_sadrzaj>
    <derivirana_varijabla naziv="DomainObject.Predmet.SudioniciListNaziv_1">
      <item>FINA Regionalni centar Zagreb</item>
      <item>TRANSPORTI DUJO PAVIĆ j.d.o.o.</item>
      <item>Dujo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TRANSPORTI DUJO PAVIĆ j.d.o.o., OIB 04373883435, Bukovačka cesta 314,10000 Zagreb</item>
      <item>Dujo Pavić, OIB 78928176078, Bukovačka Cesta 314,10000 Zagreb</item>
    </izvorni_sadrzaj>
    <derivirana_varijabla naziv="DomainObject.Predmet.SudioniciListAdressOIB_1">
      <item>FINA Regionalni centar Zagreb, OIB 85821130368, Trg svibanjskih žrtava 1995. 1,10000 Zagreb</item>
      <item>TRANSPORTI DUJO PAVIĆ j.d.o.o., OIB 04373883435, Bukovačka cesta 314,10000 Zagreb</item>
      <item>Dujo Pavić, OIB 78928176078, Bukovačka Cesta 314,10000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04373883435</item>
      <item>, OIB 78928176078</item>
    </izvorni_sadrzaj>
    <derivirana_varijabla naziv="DomainObject.Predmet.SudioniciListNazivOIB_1">
      <item>, OIB 85821130368</item>
      <item>, OIB 04373883435</item>
      <item>, OIB 78928176078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60141-E7B5-4B6A-9447-4C372C2C16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99</properties:Words>
  <properties:Characters>580</properties:Characters>
  <properties:Lines>38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2017-05-12T08:29:00Z</dcterms:created>
  <dc:creator>stecaj</dc:creator>
  <cp:lastModifiedBy>Gordana Grčić</cp:lastModifiedBy>
  <cp:lastPrinted>2017-05-12T08:28:00Z</cp:lastPrinted>
  <dcterms:modified xmlns:xsi="http://www.w3.org/2001/XMLSchema-instance" xsi:type="dcterms:W3CDTF">2017-05-12T08:29:00Z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