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ceb8" w14:paraId="d94ceb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7C0AA9">
        <w:t>5503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77002E">
        <w:t>04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DB5086" w:rsidR="00DB5086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C0AA9" w:rsidRPr="007C0AA9">
        <w:t>VILINA d.o.o.</w:t>
      </w:r>
      <w:r w:rsidR="004D473C">
        <w:t xml:space="preserve">, </w:t>
      </w:r>
      <w:r w:rsidR="007C0AA9" w:rsidRPr="007C0AA9">
        <w:t>Krapina</w:t>
      </w:r>
      <w:r w:rsidR="004D473C">
        <w:t xml:space="preserve">, </w:t>
      </w:r>
      <w:r w:rsidR="007C0AA9" w:rsidRPr="007C0AA9">
        <w:t>Trg Ljudevita Gaja 18</w:t>
      </w:r>
      <w:r w:rsidR="00DB5086">
        <w:t xml:space="preserve">, </w:t>
      </w:r>
      <w:r w:rsidR="000566AD" w:rsidRPr="00D80305">
        <w:t xml:space="preserve">OIB: </w:t>
      </w:r>
      <w:r w:rsidR="007C0AA9" w:rsidRPr="007C0AA9">
        <w:t>07294350453</w:t>
      </w:r>
    </w:p>
    <w:p w:rsidRDefault="009C6F6E" w:rsidP="00DB5086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7C0AA9">
        <w:t>49.459,18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7002E">
        <w:t>04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>2. zz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764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A7251"/>
    <w:rsid w:val="000B6B62"/>
    <w:rsid w:val="000C610B"/>
    <w:rsid w:val="000F05FB"/>
    <w:rsid w:val="000F3060"/>
    <w:rsid w:val="00114EAD"/>
    <w:rsid w:val="0012191B"/>
    <w:rsid w:val="001322E4"/>
    <w:rsid w:val="00133A3B"/>
    <w:rsid w:val="001365A8"/>
    <w:rsid w:val="00145498"/>
    <w:rsid w:val="00160E6C"/>
    <w:rsid w:val="00185571"/>
    <w:rsid w:val="001D0848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52209"/>
    <w:rsid w:val="00262CA3"/>
    <w:rsid w:val="00263D6D"/>
    <w:rsid w:val="00264D19"/>
    <w:rsid w:val="00274C3E"/>
    <w:rsid w:val="00284369"/>
    <w:rsid w:val="00297E94"/>
    <w:rsid w:val="002A321B"/>
    <w:rsid w:val="002B758E"/>
    <w:rsid w:val="002C59A7"/>
    <w:rsid w:val="002D1CF5"/>
    <w:rsid w:val="002E0DC1"/>
    <w:rsid w:val="003220A9"/>
    <w:rsid w:val="00325398"/>
    <w:rsid w:val="00350BE1"/>
    <w:rsid w:val="003624D4"/>
    <w:rsid w:val="0036569F"/>
    <w:rsid w:val="003721F7"/>
    <w:rsid w:val="00372570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B337A"/>
    <w:rsid w:val="004D473C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B6F5F"/>
    <w:rsid w:val="005D0137"/>
    <w:rsid w:val="005D476D"/>
    <w:rsid w:val="005E33C2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D6CAA"/>
    <w:rsid w:val="006F2523"/>
    <w:rsid w:val="00700863"/>
    <w:rsid w:val="007250C9"/>
    <w:rsid w:val="00741278"/>
    <w:rsid w:val="0077002E"/>
    <w:rsid w:val="007715C3"/>
    <w:rsid w:val="007778B2"/>
    <w:rsid w:val="0079394F"/>
    <w:rsid w:val="007A78D5"/>
    <w:rsid w:val="007B5AFD"/>
    <w:rsid w:val="007B669B"/>
    <w:rsid w:val="007C0AA9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4710"/>
    <w:rsid w:val="0088686A"/>
    <w:rsid w:val="008B0CDF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639C4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61E87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2F50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036AE"/>
    <w:rsid w:val="00D10F39"/>
    <w:rsid w:val="00D270CF"/>
    <w:rsid w:val="00D62FF6"/>
    <w:rsid w:val="00D633AD"/>
    <w:rsid w:val="00D66226"/>
    <w:rsid w:val="00D771D7"/>
    <w:rsid w:val="00D80305"/>
    <w:rsid w:val="00DA7A05"/>
    <w:rsid w:val="00DB5086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17852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6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6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5503</izvorni_sadrzaj>
    <derivirana_varijabla naziv="DomainObject.Predmet.Broj_1">5503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St-5503/2015</izvorni_sadrzaj>
    <derivirana_varijabla naziv="DomainObject.Predmet.OznakaBroj_1">St-5503/2015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VILINA d.o.o.</izvorni_sadrzaj>
    <derivirana_varijabla naziv="DomainObject.Predmet.ProtustrankaFormated_1">  VILINA d.o.o.</derivirana_varijabla>
  </DomainObject.Predmet.ProtustrankaFormated>
  <DomainObject.Predmet.ProtustrankaFormatedOIB>
    <izvorni_sadrzaj>  VILINA d.o.o., OIB 07294350453</izvorni_sadrzaj>
    <derivirana_varijabla naziv="DomainObject.Predmet.ProtustrankaFormatedOIB_1">  VILINA d.o.o., OIB 07294350453</derivirana_varijabla>
  </DomainObject.Predmet.ProtustrankaFormatedOIB>
  <DomainObject.Predmet.ProtustrankaFormatedWithAdress>
    <izvorni_sadrzaj> VILINA d.o.o., Trg Ljudevita Gaja 18, 49000 Krapina</izvorni_sadrzaj>
    <derivirana_varijabla naziv="DomainObject.Predmet.ProtustrankaFormatedWithAdress_1"> VILINA d.o.o., Trg Ljudevita Gaja 18, 49000 Krapina</derivirana_varijabla>
  </DomainObject.Predmet.ProtustrankaFormatedWithAdress>
  <DomainObject.Predmet.ProtustrankaFormatedWithAdressOIB>
    <izvorni_sadrzaj> VILINA d.o.o., OIB 07294350453, Trg Ljudevita Gaja 18, 49000 Krapina</izvorni_sadrzaj>
    <derivirana_varijabla naziv="DomainObject.Predmet.ProtustrankaFormatedWithAdressOIB_1"> VILINA d.o.o., OIB 07294350453, Trg Ljudevita Gaja 18, 49000 Krapina</derivirana_varijabla>
  </DomainObject.Predmet.ProtustrankaFormatedWithAdressOIB>
  <DomainObject.Predmet.ProtustrankaWithAdress>
    <izvorni_sadrzaj>VILINA d.o.o. Trg Ljudevita Gaja 18, 49000 Krapina</izvorni_sadrzaj>
    <derivirana_varijabla naziv="DomainObject.Predmet.ProtustrankaWithAdress_1">VILINA d.o.o. Trg Ljudevita Gaja 18, 49000 Krapina</derivirana_varijabla>
  </DomainObject.Predmet.ProtustrankaWithAdress>
  <DomainObject.Predmet.ProtustrankaWithAdressOIB>
    <izvorni_sadrzaj>VILINA d.o.o., OIB 07294350453, Trg Ljudevita Gaja 18, 49000 Krapina</izvorni_sadrzaj>
    <derivirana_varijabla naziv="DomainObject.Predmet.ProtustrankaWithAdressOIB_1">VILINA d.o.o., OIB 07294350453, Trg Ljudevita Gaja 18, 49000 Krapina</derivirana_varijabla>
  </DomainObject.Predmet.ProtustrankaWithAdressOIB>
  <DomainObject.Predmet.ProtustrankaNazivFormated>
    <izvorni_sadrzaj>VILINA d.o.o.</izvorni_sadrzaj>
    <derivirana_varijabla naziv="DomainObject.Predmet.ProtustrankaNazivFormated_1">VILINA d.o.o.</derivirana_varijabla>
  </DomainObject.Predmet.ProtustrankaNazivFormated>
  <DomainObject.Predmet.ProtustrankaNazivFormatedOIB>
    <izvorni_sadrzaj>VILINA d.o.o., OIB 07294350453</izvorni_sadrzaj>
    <derivirana_varijabla naziv="DomainObject.Predmet.ProtustrankaNazivFormatedOIB_1">VILINA d.o.o., OIB 07294350453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VILINA d.o.o.</item>
    </izvorni_sadrzaj>
    <derivirana_varijabla naziv="DomainObject.Predmet.ProtuStrankaListFormated_1">
      <item>VILINA d.o.o.</item>
    </derivirana_varijabla>
  </DomainObject.Predmet.ProtuStrankaListFormated>
  <DomainObject.Predmet.ProtuStrankaListFormatedOIB>
    <izvorni_sadrzaj>
      <item>VILINA d.o.o., OIB 07294350453</item>
    </izvorni_sadrzaj>
    <derivirana_varijabla naziv="DomainObject.Predmet.ProtuStrankaListFormatedOIB_1">
      <item>VILINA d.o.o., OIB 07294350453</item>
    </derivirana_varijabla>
  </DomainObject.Predmet.ProtuStrankaListFormatedOIB>
  <DomainObject.Predmet.ProtuStrankaListFormatedWithAdress>
    <izvorni_sadrzaj>
      <item>VILINA d.o.o., Trg Ljudevita Gaja 18, 49000 Krapina</item>
    </izvorni_sadrzaj>
    <derivirana_varijabla naziv="DomainObject.Predmet.ProtuStrankaListFormatedWithAdress_1">
      <item>VILINA d.o.o., Trg Ljudevita Gaja 18, 49000 Krapina</item>
    </derivirana_varijabla>
  </DomainObject.Predmet.ProtuStrankaListFormatedWithAdress>
  <DomainObject.Predmet.ProtuStrankaListFormatedWithAdressOIB>
    <izvorni_sadrzaj>
      <item>VILINA d.o.o., OIB 07294350453, Trg Ljudevita Gaja 18, 49000 Krapina</item>
    </izvorni_sadrzaj>
    <derivirana_varijabla naziv="DomainObject.Predmet.ProtuStrankaListFormatedWithAdressOIB_1">
      <item>VILINA d.o.o., OIB 07294350453, Trg Ljudevita Gaja 18, 49000 Krapina</item>
    </derivirana_varijabla>
  </DomainObject.Predmet.ProtuStrankaListFormatedWithAdressOIB>
  <DomainObject.Predmet.ProtuStrankaListNazivFormated>
    <izvorni_sadrzaj>
      <item>VILINA d.o.o.</item>
    </izvorni_sadrzaj>
    <derivirana_varijabla naziv="DomainObject.Predmet.ProtuStrankaListNazivFormated_1">
      <item>VILINA d.o.o.</item>
    </derivirana_varijabla>
  </DomainObject.Predmet.ProtuStrankaListNazivFormated>
  <DomainObject.Predmet.ProtuStrankaListNazivFormatedOIB>
    <izvorni_sadrzaj>
      <item>VILINA d.o.o., OIB 07294350453</item>
    </izvorni_sadrzaj>
    <derivirana_varijabla naziv="DomainObject.Predmet.ProtuStrankaListNazivFormatedOIB_1">
      <item>VILINA d.o.o., OIB 07294350453</item>
    </derivirana_varijabla>
  </DomainObject.Predmet.ProtuStrankaListNazivFormatedOIB>
  <DomainObject.Predmet.OstaliListFormated>
    <izvorni_sadrzaj>
      <item>Antun Poslončec</item>
    </izvorni_sadrzaj>
    <derivirana_varijabla naziv="DomainObject.Predmet.OstaliListFormated_1">
      <item>Antun Poslončec</item>
    </derivirana_varijabla>
  </DomainObject.Predmet.OstaliListFormated>
  <DomainObject.Predmet.OstaliListFormatedOIB>
    <izvorni_sadrzaj>
      <item>Antun Poslončec, OIB 21756356630</item>
    </izvorni_sadrzaj>
    <derivirana_varijabla naziv="DomainObject.Predmet.OstaliListFormatedOIB_1">
      <item>Antun Poslončec, OIB 21756356630</item>
    </derivirana_varijabla>
  </DomainObject.Predmet.OstaliListFormatedOIB>
  <DomainObject.Predmet.OstaliListFormatedWithAdress>
    <izvorni_sadrzaj>
      <item>Antun Poslončec, Trg Ljudevita Gaja 18, 49000 Krapina</item>
    </izvorni_sadrzaj>
    <derivirana_varijabla naziv="DomainObject.Predmet.OstaliListFormatedWithAdress_1">
      <item>Antun Poslončec, Trg Ljudevita Gaja 18, 49000 Krapina</item>
    </derivirana_varijabla>
  </DomainObject.Predmet.OstaliListFormatedWithAdress>
  <DomainObject.Predmet.OstaliListFormatedWithAdressOIB>
    <izvorni_sadrzaj>
      <item>Antun Poslončec, OIB 21756356630, Trg Ljudevita Gaja 18, 49000 Krapina</item>
    </izvorni_sadrzaj>
    <derivirana_varijabla naziv="DomainObject.Predmet.OstaliListFormatedWithAdressOIB_1">
      <item>Antun Poslončec, OIB 21756356630, Trg Ljudevita Gaja 18, 49000 Krapina</item>
    </derivirana_varijabla>
  </DomainObject.Predmet.OstaliListFormatedWithAdressOIB>
  <DomainObject.Predmet.OstaliListNazivFormated>
    <izvorni_sadrzaj>
      <item>Antun Poslončec</item>
    </izvorni_sadrzaj>
    <derivirana_varijabla naziv="DomainObject.Predmet.OstaliListNazivFormated_1">
      <item>Antun Poslončec</item>
    </derivirana_varijabla>
  </DomainObject.Predmet.OstaliListNazivFormated>
  <DomainObject.Predmet.OstaliListNazivFormatedOIB>
    <izvorni_sadrzaj>
      <item>Antun Poslončec, OIB 21756356630</item>
    </izvorni_sadrzaj>
    <derivirana_varijabla naziv="DomainObject.Predmet.OstaliListNazivFormatedOIB_1">
      <item>Antun Poslončec, OIB 21756356630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VILINA d.o.o.</izvorni_sadrzaj>
    <derivirana_varijabla naziv="DomainObject.Predmet.ProtustrankaIDrugi_1">VILINA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VILINA d.o.o., OIB 07294350453, Trg Ljudevita Gaja 18, 49000 Krapina</izvorni_sadrzaj>
    <derivirana_varijabla naziv="DomainObject.Predmet.ProtustrankaIDrugiAdressOIB_1">VILINA d.o.o., OIB 07294350453, Trg Ljudevita Gaja 18,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VILINA d.o.o.</item>
      <item>Antun Poslončec</item>
    </izvorni_sadrzaj>
    <derivirana_varijabla naziv="DomainObject.Predmet.SudioniciListNaziv_1">
      <item>FINA Regionalni centar Zagreb</item>
      <item>VILINA d.o.o.</item>
      <item>Antun Poslončec</item>
    </derivirana_varijabla>
  </DomainObject.Predmet.SudioniciListNaziv>
  <DomainObject.Predmet.SudioniciListAdressOIB>
    <izvorni_sadrzaj>
      <item>FINA Regionalni centar Zagreb, OIB 85821130368, Trg svibanjskih žrtava 1995. 1,10000 Zagreb</item>
      <item>VILINA d.o.o., OIB 07294350453, Trg Ljudevita Gaja 18,49000 Krapina</item>
      <item>Antun Poslončec, OIB 21756356630, Trg Ljudevita Gaja 18,49000 Krapina</item>
    </izvorni_sadrzaj>
    <derivirana_varijabla naziv="DomainObject.Predmet.SudioniciListAdressOIB_1">
      <item>FINA Regionalni centar Zagreb, OIB 85821130368, Trg svibanjskih žrtava 1995. 1,10000 Zagreb</item>
      <item>VILINA d.o.o., OIB 07294350453, Trg Ljudevita Gaja 18,49000 Krapina</item>
      <item>Antun Poslončec, OIB 21756356630, Trg Ljudevita Gaja 18,49000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07294350453</item>
      <item>, OIB 21756356630</item>
    </izvorni_sadrzaj>
    <derivirana_varijabla naziv="DomainObject.Predmet.SudioniciListNazivOIB_1">
      <item>, OIB 85821130368</item>
      <item>, OIB 07294350453</item>
      <item>, OIB 21756356630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EC401-F258-4CD1-8A44-6DFB8867AB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1339</properties:Characters>
  <properties:Lines>43</properties:Lines>
  <properties:Paragraphs>19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2015-12-04T07:37:00Z</dcterms:created>
  <dc:creator>ilukac</dc:creator>
  <cp:lastModifiedBy>Katica Franjić</cp:lastModifiedBy>
  <cp:lastPrinted>2015-12-04T08:19:00Z</cp:lastPrinted>
  <dcterms:modified xmlns:xsi="http://www.w3.org/2001/XMLSchema-instance" xsi:type="dcterms:W3CDTF">2015-12-04T08:26:00Z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