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19c80" w14:paraId="8919c80" w:rsidRDefault="00E12739" w:rsidP="00B74934" w:rsidR="006E70B2" w:rsidRPr="000E5AE9">
      <w:pPr>
        <w:pStyle w:val="Zaglavlje"/>
        <w:tabs>
          <w:tab w:pos="4536" w:val="clear"/>
          <w:tab w:pos="9072" w:val="clear"/>
        </w:tabs>
        <w15:collapsed w:val="false"/>
        <w:rPr>
          <w:bCs/>
          <w:noProof/>
        </w:rPr>
      </w:pPr>
      <w:bookmarkStart w:name="_GoBack" w:id="0"/>
      <w:bookmarkEnd w:id="0"/>
      <w:r w:rsidRPr="000E5AE9">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0E5AE9">
        <w:rPr>
          <w:noProof/>
        </w:rPr>
        <w:t xml:space="preserve">       </w:t>
      </w:r>
    </w:p>
    <w:p w:rsidRDefault="006E70B2" w:rsidP="006E70B2" w:rsidR="006E70B2" w:rsidRPr="000E5AE9">
      <w:pPr>
        <w:pStyle w:val="Naslov1"/>
        <w:rPr>
          <w:rFonts w:cs="Times New Roman" w:hAnsi="Times New Roman" w:ascii="Times New Roman"/>
          <w:b w:val="false"/>
        </w:rPr>
      </w:pPr>
      <w:r w:rsidRPr="000E5AE9">
        <w:rPr>
          <w:rFonts w:cs="Times New Roman" w:hAnsi="Times New Roman" w:ascii="Times New Roman"/>
          <w:b w:val="false"/>
        </w:rPr>
        <w:t xml:space="preserve">REPUBLIKA HRVATSKA </w:t>
      </w:r>
    </w:p>
    <w:p w:rsidRDefault="006E70B2" w:rsidP="006E70B2" w:rsidR="006E70B2" w:rsidRPr="000E5AE9">
      <w:pPr>
        <w:rPr>
          <w:bCs/>
        </w:rPr>
      </w:pPr>
      <w:r w:rsidRPr="000E5AE9">
        <w:rPr>
          <w:bCs/>
        </w:rPr>
        <w:t>TRGOVAČKI SUD U ZAGREBU</w:t>
      </w:r>
    </w:p>
    <w:p w:rsidRDefault="006E70B2" w:rsidP="006E70B2" w:rsidR="006E70B2" w:rsidRPr="000E5AE9">
      <w:pPr>
        <w:rPr>
          <w:bCs/>
        </w:rPr>
      </w:pPr>
      <w:r w:rsidRPr="000E5AE9">
        <w:rPr>
          <w:bCs/>
        </w:rPr>
        <w:t>Zagreb, Amruševa 2/II</w:t>
      </w:r>
      <w:r w:rsidRPr="000E5AE9">
        <w:rPr>
          <w:bCs/>
        </w:rPr>
        <w:tab/>
      </w:r>
      <w:r w:rsidRPr="000E5AE9">
        <w:rPr>
          <w:bCs/>
        </w:rPr>
        <w:tab/>
      </w:r>
      <w:r w:rsidRPr="000E5AE9">
        <w:rPr>
          <w:bCs/>
        </w:rPr>
        <w:tab/>
      </w:r>
      <w:r w:rsidRPr="000E5AE9">
        <w:rPr>
          <w:bCs/>
        </w:rPr>
        <w:tab/>
      </w:r>
      <w:r w:rsidRPr="000E5AE9">
        <w:rPr>
          <w:bCs/>
        </w:rPr>
        <w:tab/>
      </w:r>
      <w:r w:rsidRPr="000E5AE9">
        <w:rPr>
          <w:bCs/>
        </w:rPr>
        <w:tab/>
      </w:r>
    </w:p>
    <w:p w:rsidRDefault="006E70B2" w:rsidP="006E70B2" w:rsidR="006E70B2" w:rsidRPr="000E5AE9">
      <w:pPr>
        <w:rPr>
          <w:bCs/>
        </w:rPr>
      </w:pPr>
    </w:p>
    <w:p w:rsidRDefault="006E70B2" w:rsidP="006E70B2" w:rsidR="006E70B2" w:rsidRPr="000E5AE9">
      <w:pPr>
        <w:jc w:val="center"/>
        <w:rPr>
          <w:bCs/>
        </w:rPr>
      </w:pPr>
      <w:r w:rsidRPr="000E5AE9">
        <w:rPr>
          <w:bCs/>
        </w:rPr>
        <w:t xml:space="preserve">R E P U B L I K A   H R V A T S K A </w:t>
      </w:r>
    </w:p>
    <w:p w:rsidRDefault="006E70B2" w:rsidP="006E70B2" w:rsidR="006E70B2" w:rsidRPr="000E5AE9">
      <w:pPr>
        <w:pStyle w:val="Naslov2"/>
        <w:rPr>
          <w:rFonts w:cs="Times New Roman" w:hAnsi="Times New Roman" w:ascii="Times New Roman"/>
          <w:b w:val="false"/>
        </w:rPr>
      </w:pPr>
      <w:r w:rsidRPr="000E5AE9">
        <w:rPr>
          <w:rFonts w:cs="Times New Roman" w:hAnsi="Times New Roman" w:ascii="Times New Roman"/>
          <w:b w:val="false"/>
        </w:rPr>
        <w:t>R J E Š E NJ E</w:t>
      </w:r>
    </w:p>
    <w:p w:rsidRDefault="006E70B2" w:rsidP="006E70B2" w:rsidR="006E70B2" w:rsidRPr="000E5AE9"/>
    <w:p w:rsidRDefault="006E70B2" w:rsidP="00DC3E0C" w:rsidR="006E70B2" w:rsidRPr="000E5AE9">
      <w:pPr>
        <w:ind w:firstLine="708"/>
        <w:jc w:val="both"/>
      </w:pPr>
      <w:r w:rsidRPr="000E5AE9">
        <w:rPr>
          <w:bCs/>
        </w:rPr>
        <w:t>Trgovački sud u Zagrebu, p</w:t>
      </w:r>
      <w:r w:rsidRPr="000E5AE9">
        <w:t xml:space="preserve">o sucu toga suda Vesni Sremac Šoštar, a povodom prijedloga predlagatelja </w:t>
      </w:r>
      <w:r w:rsidR="00F64967" w:rsidRPr="000E5AE9">
        <w:t>FINA, Regionalni centar Zagreb, Trg svibanjskih žrtava 1995. 1., OIB: 85821130368</w:t>
      </w:r>
      <w:r w:rsidR="000B1511" w:rsidRPr="000E5AE9">
        <w:t xml:space="preserve">, </w:t>
      </w:r>
      <w:r w:rsidRPr="000E5AE9">
        <w:t xml:space="preserve">radi otvaranja stečajnog postupka nad stečajnim </w:t>
      </w:r>
      <w:r w:rsidR="00850086" w:rsidRPr="000E5AE9">
        <w:t>dužnikom</w:t>
      </w:r>
      <w:r w:rsidR="0081179E" w:rsidRPr="000E5AE9">
        <w:rPr>
          <w:lang w:val="hr-BA"/>
        </w:rPr>
        <w:t xml:space="preserve"> </w:t>
      </w:r>
      <w:r w:rsidR="00890259" w:rsidRPr="000E5AE9">
        <w:rPr>
          <w:lang w:val="hr-BA"/>
        </w:rPr>
        <w:t>GRAĐEVINARSTVO I PROMET d.o.o.</w:t>
      </w:r>
      <w:r w:rsidR="0018466C" w:rsidRPr="000E5AE9">
        <w:t>,</w:t>
      </w:r>
      <w:r w:rsidR="00890259" w:rsidRPr="000E5AE9">
        <w:t xml:space="preserve"> Zagreb, Španovićeva 17, OIB: 78261732261,</w:t>
      </w:r>
      <w:r w:rsidRPr="000E5AE9">
        <w:t xml:space="preserve"> dana </w:t>
      </w:r>
      <w:r w:rsidR="00B74934" w:rsidRPr="000E5AE9">
        <w:t>21. prosinca</w:t>
      </w:r>
      <w:r w:rsidR="00E12739" w:rsidRPr="000E5AE9">
        <w:t xml:space="preserve"> 2017.,</w:t>
      </w:r>
    </w:p>
    <w:p w:rsidRDefault="00C0248C" w:rsidP="00DC3E0C" w:rsidR="00C0248C" w:rsidRPr="000E5AE9">
      <w:pPr>
        <w:ind w:firstLine="708"/>
        <w:jc w:val="both"/>
      </w:pPr>
    </w:p>
    <w:p w:rsidRDefault="006E70B2" w:rsidP="006E70B2" w:rsidR="006E70B2" w:rsidRPr="000E5AE9">
      <w:pPr>
        <w:jc w:val="center"/>
        <w:rPr>
          <w:bCs/>
        </w:rPr>
      </w:pPr>
      <w:r w:rsidRPr="000E5AE9">
        <w:rPr>
          <w:bCs/>
        </w:rPr>
        <w:t xml:space="preserve">r i j e š i o   j e </w:t>
      </w:r>
    </w:p>
    <w:p w:rsidRDefault="006E70B2" w:rsidP="008A0BC7" w:rsidR="006E70B2" w:rsidRPr="000E5AE9">
      <w:pPr>
        <w:jc w:val="both"/>
        <w:rPr>
          <w:bCs/>
        </w:rPr>
      </w:pPr>
    </w:p>
    <w:p w:rsidRDefault="006E70B2" w:rsidP="00A316DE" w:rsidR="006E70B2" w:rsidRPr="000E5AE9">
      <w:pPr>
        <w:jc w:val="both"/>
        <w:rPr>
          <w:bCs/>
        </w:rPr>
      </w:pPr>
      <w:r w:rsidRPr="000E5AE9">
        <w:rPr>
          <w:bCs/>
        </w:rPr>
        <w:tab/>
        <w:t>1.</w:t>
      </w:r>
      <w:r w:rsidRPr="000E5AE9">
        <w:rPr>
          <w:bCs/>
        </w:rPr>
        <w:tab/>
      </w:r>
      <w:r w:rsidRPr="000E5AE9">
        <w:t>Otvara se</w:t>
      </w:r>
      <w:r w:rsidR="00ED2011" w:rsidRPr="000E5AE9">
        <w:t xml:space="preserve"> stečajni postupak nad dužnikom </w:t>
      </w:r>
      <w:r w:rsidR="00890259" w:rsidRPr="000E5AE9">
        <w:rPr>
          <w:lang w:val="hr-BA"/>
        </w:rPr>
        <w:t>GRAĐEVINARSTVO I PROMET d.o.o.</w:t>
      </w:r>
      <w:r w:rsidR="00890259" w:rsidRPr="000E5AE9">
        <w:t>, Zagreb, Španovićeva 17, OIB: 78261732261, MBS: 080408463</w:t>
      </w:r>
      <w:r w:rsidR="00052185" w:rsidRPr="000E5AE9">
        <w:rPr>
          <w:rFonts w:eastAsiaTheme="minorEastAsia"/>
        </w:rPr>
        <w:t>.</w:t>
      </w:r>
    </w:p>
    <w:p w:rsidRDefault="006E70B2" w:rsidP="00C77B4F" w:rsidR="00E2007E" w:rsidRPr="000E5AE9">
      <w:pPr>
        <w:pStyle w:val="Tijeloteksta"/>
      </w:pPr>
      <w:r w:rsidRPr="000E5AE9">
        <w:tab/>
        <w:t>2.</w:t>
      </w:r>
      <w:r w:rsidRPr="000E5AE9">
        <w:tab/>
        <w:t xml:space="preserve">Za stečajnog  upravitelja imenuje </w:t>
      </w:r>
      <w:r w:rsidR="00CF0CE1" w:rsidRPr="000E5AE9">
        <w:t xml:space="preserve">se </w:t>
      </w:r>
      <w:r w:rsidR="00C77B4F" w:rsidRPr="000E5AE9">
        <w:t>Goran Jedličko iz Zagreba, Maksimirska 18, OIB: 03491070415</w:t>
      </w:r>
      <w:r w:rsidR="00E2007E" w:rsidRPr="000E5AE9">
        <w:t>.</w:t>
      </w:r>
    </w:p>
    <w:p w:rsidRDefault="006E70B2" w:rsidP="00E2007E" w:rsidR="006E70B2" w:rsidRPr="000E5AE9">
      <w:pPr>
        <w:pStyle w:val="Tijeloteksta"/>
      </w:pPr>
      <w:r w:rsidRPr="000E5AE9">
        <w:tab/>
      </w:r>
      <w:r w:rsidRPr="000E5AE9">
        <w:rPr>
          <w:bCs/>
        </w:rPr>
        <w:t xml:space="preserve">3. </w:t>
      </w:r>
      <w:r w:rsidRPr="000E5AE9">
        <w:rPr>
          <w:bCs/>
        </w:rPr>
        <w:tab/>
      </w:r>
      <w:r w:rsidRPr="000E5AE9">
        <w:t xml:space="preserve">Stečajni postupak otvara se sa danom </w:t>
      </w:r>
      <w:r w:rsidR="00B74934" w:rsidRPr="000E5AE9">
        <w:t>21. prosinca</w:t>
      </w:r>
      <w:r w:rsidRPr="000E5AE9">
        <w:t xml:space="preserve"> 2017.  godine u  13:00 sati.   </w:t>
      </w:r>
    </w:p>
    <w:p w:rsidRDefault="006E70B2" w:rsidP="00C77B4F" w:rsidR="006E70B2" w:rsidRPr="000E5AE9">
      <w:pPr>
        <w:jc w:val="both"/>
      </w:pPr>
      <w:r w:rsidRPr="000E5AE9">
        <w:tab/>
      </w:r>
      <w:r w:rsidRPr="000E5AE9">
        <w:rPr>
          <w:bCs/>
        </w:rPr>
        <w:t xml:space="preserve">4. </w:t>
      </w:r>
      <w:r w:rsidRPr="000E5AE9">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77B4F" w:rsidRPr="000E5AE9">
        <w:t>Goran Jedličko iz Zagreba, Maksimirska 18, OIB: 03491070415</w:t>
      </w:r>
      <w:r w:rsidR="00CA1A46" w:rsidRPr="000E5AE9">
        <w:t>, te dostave dokaz o uplati pristojbe za prijavu tražbine u iznosu od 2% od prijavljene tražbine, ali ne više od 500,00 kn na račun broj IBAN: HR1210010051863000160, Državni proračun, model HR64, poziv na broj 5045-20735</w:t>
      </w:r>
      <w:r w:rsidR="00F206FD" w:rsidRPr="000E5AE9">
        <w:t>-</w:t>
      </w:r>
      <w:r w:rsidR="00C77B4F" w:rsidRPr="000E5AE9">
        <w:t>356216</w:t>
      </w:r>
      <w:r w:rsidR="00CC435D" w:rsidRPr="000E5AE9">
        <w:t>.</w:t>
      </w:r>
    </w:p>
    <w:p w:rsidRDefault="006E70B2" w:rsidP="001354A5" w:rsidR="006E70B2" w:rsidRPr="000E5AE9">
      <w:pPr>
        <w:pStyle w:val="Tijeloteksta"/>
      </w:pPr>
      <w:r w:rsidRPr="000E5AE9">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0E5AE9">
      <w:pPr>
        <w:jc w:val="both"/>
      </w:pPr>
      <w:r w:rsidRPr="000E5AE9">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0E5AE9">
      <w:pPr>
        <w:jc w:val="both"/>
      </w:pPr>
      <w:r w:rsidRPr="000E5AE9">
        <w:tab/>
        <w:t>Prijavi tražbine je potrebno priložiti i potvrdu o uplaćenoj pristojbi prema tarifnom broju 23 st. 2.</w:t>
      </w:r>
    </w:p>
    <w:p w:rsidRDefault="006E70B2" w:rsidP="008A0BC7" w:rsidR="006E70B2" w:rsidRPr="000E5AE9">
      <w:pPr>
        <w:ind w:firstLine="708"/>
        <w:jc w:val="both"/>
      </w:pPr>
      <w:r w:rsidRPr="000E5AE9">
        <w:rPr>
          <w:bCs/>
        </w:rPr>
        <w:t xml:space="preserve">5. </w:t>
      </w:r>
      <w:r w:rsidRPr="000E5AE9">
        <w:rPr>
          <w:bCs/>
        </w:rPr>
        <w:tab/>
      </w:r>
      <w:r w:rsidRPr="000E5AE9">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0E5AE9">
      <w:pPr>
        <w:ind w:firstLine="708"/>
        <w:jc w:val="both"/>
      </w:pPr>
      <w:r w:rsidRPr="000E5AE9">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0E5AE9">
      <w:pPr>
        <w:ind w:firstLine="708"/>
        <w:jc w:val="both"/>
      </w:pPr>
      <w:r w:rsidRPr="000E5AE9">
        <w:t xml:space="preserve">Razlučni vjerovnici koji nisu obavijestili stečajnog upravitelja o svom razlučnom pravu ne gube pravo odvojenog namirenja iz predmeta razlučnog prava. </w:t>
      </w:r>
    </w:p>
    <w:p w:rsidRDefault="006E70B2" w:rsidP="008A0BC7" w:rsidR="006E70B2" w:rsidRPr="000E5AE9">
      <w:pPr>
        <w:pStyle w:val="Uvuenotijeloteksta"/>
      </w:pPr>
      <w:r w:rsidRPr="000E5AE9">
        <w:t xml:space="preserve">Iznimno razlučni vjerovnici gube pravo na odvojeno namirenje i nemaju pravo tražiti naknadu štete ili bilo kakvu drugu naknadu od stečajnog dužnika ili vjerovnika, ako je </w:t>
      </w:r>
      <w:r w:rsidRPr="000E5AE9">
        <w:lastRenderedPageBreak/>
        <w:t xml:space="preserve">predmet razlučnog prava mimo njih unovčen u stečajnom postupku, a razlučno pravo nije bilo upisano u javnoj knjizi ili stečajni upravitelj za njega nije znao niti je morao znati. </w:t>
      </w:r>
    </w:p>
    <w:p w:rsidRDefault="006E70B2" w:rsidP="005B7E0B" w:rsidR="006E70B2" w:rsidRPr="000E5AE9">
      <w:pPr>
        <w:pStyle w:val="Uvuenotijeloteksta"/>
      </w:pPr>
      <w:r w:rsidRPr="000E5AE9">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0E5AE9">
      <w:pPr>
        <w:jc w:val="both"/>
      </w:pPr>
      <w:r w:rsidRPr="000E5AE9">
        <w:rPr>
          <w:bCs/>
        </w:rPr>
        <w:tab/>
        <w:t xml:space="preserve">7. </w:t>
      </w:r>
      <w:r w:rsidRPr="000E5AE9">
        <w:t xml:space="preserve">Pozivaju se dužnikovi dužnici da svoje obveze bez odgode ispunjavaju stečajnom upravitelju za stečajnog dužnika. </w:t>
      </w:r>
    </w:p>
    <w:p w:rsidRDefault="006E70B2" w:rsidP="008A0BC7" w:rsidR="006E70B2" w:rsidRPr="000E5AE9">
      <w:pPr>
        <w:jc w:val="both"/>
      </w:pPr>
      <w:r w:rsidRPr="000E5AE9">
        <w:tab/>
      </w:r>
      <w:r w:rsidRPr="000E5AE9">
        <w:rPr>
          <w:bCs/>
        </w:rPr>
        <w:t xml:space="preserve">8. </w:t>
      </w:r>
      <w:r w:rsidRPr="000E5AE9">
        <w:t xml:space="preserve">Ročište vjerovnika na kojem se ispituju prijavljene tražbine - ispitno ročište određuje se za dan </w:t>
      </w:r>
      <w:r w:rsidR="00214C16" w:rsidRPr="000E5AE9">
        <w:t>1</w:t>
      </w:r>
      <w:r w:rsidR="00C77B4F" w:rsidRPr="000E5AE9">
        <w:t>7</w:t>
      </w:r>
      <w:r w:rsidR="00A12186" w:rsidRPr="000E5AE9">
        <w:t>. travnja</w:t>
      </w:r>
      <w:r w:rsidR="000B1511" w:rsidRPr="000E5AE9">
        <w:t xml:space="preserve"> 2018</w:t>
      </w:r>
      <w:r w:rsidR="005C5F13" w:rsidRPr="000E5AE9">
        <w:t xml:space="preserve">. g. u </w:t>
      </w:r>
      <w:r w:rsidR="00750F2E" w:rsidRPr="000E5AE9">
        <w:t xml:space="preserve">10,00 </w:t>
      </w:r>
      <w:r w:rsidRPr="000E5AE9">
        <w:t>sati, a ročište na kojem će se na temelju izvješća stečajnog upravitelja odlučiti o daljnjem tijeku stečajnog postupka – izvještajno ročište određuje se za i</w:t>
      </w:r>
      <w:r w:rsidR="005C5F13" w:rsidRPr="000E5AE9">
        <w:t xml:space="preserve">sti dan </w:t>
      </w:r>
      <w:r w:rsidR="00353957" w:rsidRPr="000E5AE9">
        <w:t xml:space="preserve">u </w:t>
      </w:r>
      <w:r w:rsidR="00750F2E" w:rsidRPr="000E5AE9">
        <w:t>10,30</w:t>
      </w:r>
      <w:r w:rsidRPr="000E5AE9">
        <w:t xml:space="preserve"> sati u prostorijama Trgovačkog suda u Zagrebu, </w:t>
      </w:r>
      <w:r w:rsidR="00B74934" w:rsidRPr="000E5AE9">
        <w:t>Petrinjska 8, soba broj 96/I</w:t>
      </w:r>
      <w:r w:rsidR="008A0BC7" w:rsidRPr="000E5AE9">
        <w:t>I</w:t>
      </w:r>
      <w:r w:rsidR="00B74934" w:rsidRPr="000E5AE9">
        <w:t xml:space="preserve"> UZ (mala dvorana)</w:t>
      </w:r>
      <w:r w:rsidRPr="000E5AE9">
        <w:t>.</w:t>
      </w:r>
    </w:p>
    <w:p w:rsidRDefault="006E70B2" w:rsidP="008A0BC7" w:rsidR="006E70B2" w:rsidRPr="000E5AE9">
      <w:pPr>
        <w:ind w:firstLine="708"/>
        <w:jc w:val="both"/>
      </w:pPr>
      <w:r w:rsidRPr="000E5AE9">
        <w:rPr>
          <w:bCs/>
        </w:rPr>
        <w:t xml:space="preserve">9. </w:t>
      </w:r>
      <w:r w:rsidRPr="000E5AE9">
        <w:t xml:space="preserve">Oglas o otvaranju stečajnog postupka istaknut je na e- oglasnoj ploči ovog suda dana </w:t>
      </w:r>
      <w:r w:rsidR="00B74934" w:rsidRPr="000E5AE9">
        <w:t>21. prosinca</w:t>
      </w:r>
      <w:r w:rsidR="008A0BC7" w:rsidRPr="000E5AE9">
        <w:t xml:space="preserve"> 2017. </w:t>
      </w:r>
      <w:r w:rsidRPr="000E5AE9">
        <w:t xml:space="preserve">godine. </w:t>
      </w:r>
    </w:p>
    <w:p w:rsidRDefault="006E70B2" w:rsidP="008A0BC7" w:rsidR="006E70B2" w:rsidRPr="000E5AE9">
      <w:pPr>
        <w:ind w:firstLine="708"/>
        <w:jc w:val="both"/>
      </w:pPr>
      <w:r w:rsidRPr="000E5AE9">
        <w:rPr>
          <w:bCs/>
        </w:rPr>
        <w:t>10.</w:t>
      </w:r>
      <w:r w:rsidRPr="000E5AE9">
        <w:t xml:space="preserve"> Ovo rješenje dostavit će se u sudski registar Trgovačkog suda u Zagrebu.</w:t>
      </w:r>
    </w:p>
    <w:p w:rsidRDefault="006E70B2" w:rsidP="00B74934" w:rsidR="00C51477" w:rsidRPr="000E5AE9">
      <w:pPr>
        <w:pStyle w:val="Bezproreda"/>
        <w:ind w:firstLine="708"/>
        <w:jc w:val="both"/>
        <w:rPr>
          <w:szCs w:val="24"/>
        </w:rPr>
      </w:pPr>
      <w:r w:rsidRPr="000E5AE9">
        <w:t xml:space="preserve">11. </w:t>
      </w:r>
      <w:r w:rsidR="00F55DD2" w:rsidRPr="000E5AE9">
        <w:t xml:space="preserve">a) </w:t>
      </w:r>
      <w:r w:rsidRPr="000E5AE9">
        <w:t xml:space="preserve">Nalaže se </w:t>
      </w:r>
      <w:r w:rsidR="00B74934" w:rsidRPr="000E5AE9">
        <w:t xml:space="preserve">Općinskom građanskom sudu u Zagrebu zk. odjel </w:t>
      </w:r>
      <w:r w:rsidR="00B74934" w:rsidRPr="000E5AE9">
        <w:rPr>
          <w:szCs w:val="24"/>
        </w:rPr>
        <w:t xml:space="preserve">da izvrši upis zabilježbe otvaranja stečajnog postupka na nekretninama dužnika sagrađenim na z. k. čbr. 1217/1 upisanim u zk. ul. 8502 k.o. Gornje Vrapče, koja u naravi predstavlja stambenu zgradu 264 i dvorište Kustošijanska, u ½ dijela i na zk. čbr. 1217/9 upisane u zk. ul 16064 k.o. Gornje Vrapče, koja u naravi predstavlja dvorište u ½ dijela </w:t>
      </w:r>
    </w:p>
    <w:p w:rsidRDefault="00F55DD2" w:rsidP="00F55DD2" w:rsidR="00F55DD2" w:rsidRPr="000E5AE9">
      <w:pPr>
        <w:pStyle w:val="Bezproreda"/>
        <w:ind w:firstLine="708"/>
        <w:jc w:val="both"/>
        <w:rPr>
          <w:szCs w:val="24"/>
        </w:rPr>
      </w:pPr>
      <w:r w:rsidRPr="000E5AE9">
        <w:rPr>
          <w:szCs w:val="24"/>
        </w:rPr>
        <w:t xml:space="preserve">b) Nalaže se MUP, PU Zagrebačka, da izvrši upis zabilježbe otvaranja stečajnog postupka na vozilima: </w:t>
      </w:r>
    </w:p>
    <w:p w:rsidRDefault="00F55DD2" w:rsidP="00F55DD2" w:rsidR="00F55DD2" w:rsidRPr="000E5AE9">
      <w:pPr>
        <w:pStyle w:val="Bezproreda"/>
        <w:ind w:firstLine="708"/>
        <w:jc w:val="both"/>
        <w:rPr>
          <w:szCs w:val="24"/>
        </w:rPr>
      </w:pPr>
      <w:r w:rsidRPr="000E5AE9">
        <w:rPr>
          <w:szCs w:val="24"/>
        </w:rPr>
        <w:t>- teretno vozilo MERCEDES K/LK608, godina proizvodnje 1977., broj šasije: 310445103083, registarske oznake ZG-948-ZT</w:t>
      </w:r>
    </w:p>
    <w:p w:rsidRDefault="00F55DD2" w:rsidP="00F55DD2" w:rsidR="00F55DD2" w:rsidRPr="000E5AE9">
      <w:pPr>
        <w:pStyle w:val="Bezproreda"/>
        <w:ind w:firstLine="708"/>
        <w:jc w:val="both"/>
        <w:rPr>
          <w:szCs w:val="24"/>
        </w:rPr>
      </w:pPr>
      <w:r w:rsidRPr="000E5AE9">
        <w:rPr>
          <w:szCs w:val="24"/>
        </w:rPr>
        <w:t>- teretno vozilo TAM T 3 BE C-42944/80, godina proizvodnje 1986., broj šasije: 860006836, registarske oznake ZG-623-SV</w:t>
      </w:r>
    </w:p>
    <w:p w:rsidRDefault="005E4DB7" w:rsidP="00F55DD2" w:rsidR="00F55DD2" w:rsidRPr="000E5AE9">
      <w:pPr>
        <w:pStyle w:val="Bezproreda"/>
        <w:ind w:firstLine="708"/>
        <w:jc w:val="both"/>
        <w:rPr>
          <w:szCs w:val="24"/>
        </w:rPr>
      </w:pPr>
      <w:r w:rsidRPr="000E5AE9">
        <w:rPr>
          <w:szCs w:val="24"/>
        </w:rPr>
        <w:t xml:space="preserve">- </w:t>
      </w:r>
      <w:r w:rsidR="00F55DD2" w:rsidRPr="000E5AE9">
        <w:rPr>
          <w:szCs w:val="24"/>
        </w:rPr>
        <w:t>osobno vozilo FIAT TD/CROMA, godina proizvodnje 1989., broj šasije: ZFA154</w:t>
      </w:r>
      <w:r w:rsidRPr="000E5AE9">
        <w:rPr>
          <w:szCs w:val="24"/>
        </w:rPr>
        <w:t>00000191298, registarske oznake ZG-1678-EG</w:t>
      </w:r>
    </w:p>
    <w:p w:rsidRDefault="005E4DB7" w:rsidP="00F55DD2" w:rsidR="005E4DB7" w:rsidRPr="000E5AE9">
      <w:pPr>
        <w:pStyle w:val="Bezproreda"/>
        <w:ind w:firstLine="708"/>
        <w:jc w:val="both"/>
        <w:rPr>
          <w:szCs w:val="24"/>
        </w:rPr>
      </w:pPr>
      <w:r w:rsidRPr="000E5AE9">
        <w:rPr>
          <w:szCs w:val="24"/>
        </w:rPr>
        <w:t>- osobno vozilo VOLKSWAGEN 1.6 TD C-113805/PASSAT, godina proizvodnje 1992., broj šasije: WVWZZZ31ZNE212356, registarske oznake ZG-412-TH</w:t>
      </w:r>
    </w:p>
    <w:p w:rsidRDefault="005E4DB7" w:rsidP="00F55DD2" w:rsidR="005E4DB7" w:rsidRPr="000E5AE9">
      <w:pPr>
        <w:pStyle w:val="Bezproreda"/>
        <w:ind w:firstLine="708"/>
        <w:jc w:val="both"/>
        <w:rPr>
          <w:szCs w:val="24"/>
        </w:rPr>
      </w:pPr>
      <w:r w:rsidRPr="000E5AE9">
        <w:rPr>
          <w:szCs w:val="24"/>
        </w:rPr>
        <w:t>- teretno vozilo ZASTAVA N C -85193/50.8, godina proizvodnje 1986., broj šasije: B066470, registarske oznake ZG-5239-B</w:t>
      </w:r>
    </w:p>
    <w:p w:rsidRDefault="005E4DB7" w:rsidP="00F55DD2" w:rsidR="005E4DB7" w:rsidRPr="000E5AE9">
      <w:pPr>
        <w:pStyle w:val="Bezproreda"/>
        <w:ind w:firstLine="708"/>
        <w:jc w:val="both"/>
        <w:rPr>
          <w:szCs w:val="24"/>
        </w:rPr>
      </w:pPr>
      <w:r w:rsidRPr="000E5AE9">
        <w:rPr>
          <w:szCs w:val="24"/>
        </w:rPr>
        <w:t>- teretno vozilo TAM 3BE/80 T, godina proizvodnje 1985., broj šasije: 850003907, registarske oznake ZG-2837-BL</w:t>
      </w:r>
    </w:p>
    <w:p w:rsidRDefault="005E4DB7" w:rsidP="00F55DD2" w:rsidR="005E4DB7" w:rsidRPr="000E5AE9">
      <w:pPr>
        <w:pStyle w:val="Bezproreda"/>
        <w:ind w:firstLine="708"/>
        <w:jc w:val="both"/>
        <w:rPr>
          <w:szCs w:val="24"/>
        </w:rPr>
      </w:pPr>
      <w:r w:rsidRPr="000E5AE9">
        <w:rPr>
          <w:szCs w:val="24"/>
        </w:rPr>
        <w:t xml:space="preserve">- teretno vozilo TAM T3BE/80, godina proizvodnje 1985., broj šasije: 850003904, registarske oznake </w:t>
      </w:r>
      <w:r w:rsidR="004447A5" w:rsidRPr="000E5AE9">
        <w:rPr>
          <w:szCs w:val="24"/>
        </w:rPr>
        <w:t>ZG-8064BL</w:t>
      </w:r>
    </w:p>
    <w:p w:rsidRDefault="004447A5" w:rsidP="00F55DD2" w:rsidR="004447A5" w:rsidRPr="000E5AE9">
      <w:pPr>
        <w:pStyle w:val="Bezproreda"/>
        <w:ind w:firstLine="708"/>
        <w:jc w:val="both"/>
        <w:rPr>
          <w:szCs w:val="24"/>
        </w:rPr>
      </w:pPr>
      <w:r w:rsidRPr="000E5AE9">
        <w:rPr>
          <w:szCs w:val="24"/>
        </w:rPr>
        <w:t>- teretno vozilo TAM C-55384/75 T 5B, godina proizvodnje 1982., broj šasije: 820002596, registarske oznake ZG-498-EM</w:t>
      </w:r>
    </w:p>
    <w:p w:rsidRDefault="004447A5" w:rsidP="00F55DD2" w:rsidR="004447A5" w:rsidRPr="000E5AE9">
      <w:pPr>
        <w:pStyle w:val="Bezproreda"/>
        <w:ind w:firstLine="708"/>
        <w:jc w:val="both"/>
        <w:rPr>
          <w:szCs w:val="24"/>
        </w:rPr>
      </w:pPr>
      <w:r w:rsidRPr="000E5AE9">
        <w:rPr>
          <w:szCs w:val="24"/>
        </w:rPr>
        <w:t>- radni stroj TORPEDO -/TB-1941, godina proizvodnje 1985., broj šasije: 85124, registarske oznake ZG-9354-AS</w:t>
      </w:r>
    </w:p>
    <w:p w:rsidRDefault="004447A5" w:rsidP="00F55DD2" w:rsidR="004447A5" w:rsidRPr="000E5AE9">
      <w:pPr>
        <w:pStyle w:val="Bezproreda"/>
        <w:ind w:firstLine="708"/>
        <w:jc w:val="both"/>
        <w:rPr>
          <w:szCs w:val="24"/>
        </w:rPr>
      </w:pPr>
      <w:r w:rsidRPr="000E5AE9">
        <w:rPr>
          <w:szCs w:val="24"/>
        </w:rPr>
        <w:t>- teretno vozilo OPEL 1.7 D/CORSA COMBO, godina proizvodnje 1994., broj šasije:VSX000071R3032114, registarske oznake ZG-5712-V</w:t>
      </w:r>
    </w:p>
    <w:p w:rsidRDefault="004447A5" w:rsidP="00F55DD2" w:rsidR="004447A5" w:rsidRPr="000E5AE9">
      <w:pPr>
        <w:pStyle w:val="Bezproreda"/>
        <w:ind w:firstLine="708"/>
        <w:jc w:val="both"/>
        <w:rPr>
          <w:szCs w:val="24"/>
        </w:rPr>
      </w:pPr>
      <w:r w:rsidRPr="000E5AE9">
        <w:rPr>
          <w:szCs w:val="24"/>
        </w:rPr>
        <w:t xml:space="preserve">- teretno vozilo </w:t>
      </w:r>
      <w:r w:rsidR="000E5AE9" w:rsidRPr="000E5AE9">
        <w:rPr>
          <w:szCs w:val="24"/>
        </w:rPr>
        <w:t>MERCEDES C-91808-LP 913, godina proizvodnje 1984., broj šasije: 31805915106329, registarske oznake ZG-618-SJ</w:t>
      </w:r>
    </w:p>
    <w:p w:rsidRDefault="000E5AE9" w:rsidP="00F55DD2" w:rsidR="000E5AE9" w:rsidRPr="000E5AE9">
      <w:pPr>
        <w:pStyle w:val="Bezproreda"/>
        <w:ind w:firstLine="708"/>
        <w:jc w:val="both"/>
        <w:rPr>
          <w:szCs w:val="24"/>
        </w:rPr>
      </w:pPr>
      <w:r w:rsidRPr="000E5AE9">
        <w:rPr>
          <w:szCs w:val="24"/>
        </w:rPr>
        <w:t>- teretno vozilo MERCEDES D/608, godina proizvodnje 1979., broj šasije: 31030210363254, registarske oznake ZG-5685-BI</w:t>
      </w:r>
    </w:p>
    <w:p w:rsidRDefault="000E5AE9" w:rsidP="000E5AE9" w:rsidR="006E70B2" w:rsidRPr="000E5AE9">
      <w:pPr>
        <w:pStyle w:val="Bezproreda"/>
        <w:ind w:firstLine="708"/>
        <w:jc w:val="both"/>
        <w:rPr>
          <w:szCs w:val="24"/>
        </w:rPr>
      </w:pPr>
      <w:r w:rsidRPr="000E5AE9">
        <w:rPr>
          <w:szCs w:val="24"/>
        </w:rPr>
        <w:t>- teretno vozilo MERCEDES B/36 C-27759/LP 1113, godina proizvodnje 1970., broj šasije: 35805110702753, registarske oznake ZG-714-FR</w:t>
      </w:r>
    </w:p>
    <w:p w:rsidRDefault="006E70B2" w:rsidP="006E70B2" w:rsidR="006E70B2" w:rsidRPr="000E5AE9">
      <w:pPr>
        <w:jc w:val="center"/>
      </w:pPr>
      <w:r w:rsidRPr="000E5AE9">
        <w:t>Obrazloženje</w:t>
      </w:r>
    </w:p>
    <w:p w:rsidRDefault="006E70B2" w:rsidP="006E70B2" w:rsidR="006E70B2" w:rsidRPr="000E5AE9"/>
    <w:p w:rsidRDefault="006E70B2" w:rsidP="008D1427" w:rsidR="008D1427" w:rsidRPr="000E5AE9">
      <w:pPr>
        <w:jc w:val="both"/>
      </w:pPr>
      <w:r w:rsidRPr="000E5AE9">
        <w:tab/>
      </w:r>
      <w:r w:rsidR="002D0DFE" w:rsidRPr="000E5AE9">
        <w:t xml:space="preserve">Financijska </w:t>
      </w:r>
      <w:r w:rsidR="005B7E0B" w:rsidRPr="000E5AE9">
        <w:t xml:space="preserve">agencija </w:t>
      </w:r>
      <w:r w:rsidR="00BB44A0" w:rsidRPr="000E5AE9">
        <w:t xml:space="preserve">i </w:t>
      </w:r>
      <w:r w:rsidR="005B7E0B" w:rsidRPr="000E5AE9">
        <w:t>podnijela je</w:t>
      </w:r>
      <w:r w:rsidR="006A5CEE" w:rsidRPr="000E5AE9">
        <w:t xml:space="preserve"> </w:t>
      </w:r>
      <w:r w:rsidR="002D0DFE" w:rsidRPr="000E5AE9">
        <w:t xml:space="preserve">prijedlog za otvaranje stečajnog postupka nad dužnikom </w:t>
      </w:r>
      <w:r w:rsidR="00890259" w:rsidRPr="000E5AE9">
        <w:rPr>
          <w:lang w:val="hr-BA"/>
        </w:rPr>
        <w:t>GRAĐEVINARSTVO I PROMET d.o.o.</w:t>
      </w:r>
      <w:r w:rsidR="00890259" w:rsidRPr="000E5AE9">
        <w:t xml:space="preserve">, Zagreb, Španovićeva 17, OIB: </w:t>
      </w:r>
      <w:r w:rsidR="00890259" w:rsidRPr="000E5AE9">
        <w:lastRenderedPageBreak/>
        <w:t>78261732261, MBS: 080408463</w:t>
      </w:r>
      <w:r w:rsidR="005B7E0B" w:rsidRPr="000E5AE9">
        <w:t xml:space="preserve">, temeljem čl. </w:t>
      </w:r>
      <w:r w:rsidR="00C77B4F" w:rsidRPr="000E5AE9">
        <w:t>444</w:t>
      </w:r>
      <w:r w:rsidR="00640C72" w:rsidRPr="000E5AE9">
        <w:t>.</w:t>
      </w:r>
      <w:r w:rsidR="005B7E0B" w:rsidRPr="000E5AE9">
        <w:t xml:space="preserve"> st. </w:t>
      </w:r>
      <w:r w:rsidR="00C77B4F" w:rsidRPr="000E5AE9">
        <w:t>2</w:t>
      </w:r>
      <w:r w:rsidR="005B7E0B" w:rsidRPr="000E5AE9">
        <w:t>.</w:t>
      </w:r>
      <w:r w:rsidR="002D0DFE" w:rsidRPr="000E5AE9">
        <w:t xml:space="preserve"> Stečajnog zakona (NN 71/15, u daljnjem tekstu SZ-a), u kojem se navodi da stečajni dužnik u očevidniku redoslijeda osnova za plaćanje ima evidentirane neizvršene osnove za plaćanje u neprekinutom razdoblju od</w:t>
      </w:r>
      <w:r w:rsidR="00750F2E" w:rsidRPr="000E5AE9">
        <w:t xml:space="preserve"> </w:t>
      </w:r>
      <w:r w:rsidR="00C77B4F" w:rsidRPr="000E5AE9">
        <w:t>2448</w:t>
      </w:r>
      <w:r w:rsidR="001B0A00" w:rsidRPr="000E5AE9">
        <w:t xml:space="preserve"> </w:t>
      </w:r>
      <w:r w:rsidR="002D0DFE" w:rsidRPr="000E5AE9">
        <w:t xml:space="preserve">dana u iznosu </w:t>
      </w:r>
      <w:r w:rsidR="00914527" w:rsidRPr="000E5AE9">
        <w:t xml:space="preserve">od </w:t>
      </w:r>
      <w:r w:rsidR="00C77B4F" w:rsidRPr="000E5AE9">
        <w:t>8.250.947,15</w:t>
      </w:r>
      <w:r w:rsidR="002E3130" w:rsidRPr="000E5AE9">
        <w:t xml:space="preserve"> </w:t>
      </w:r>
      <w:r w:rsidR="002D0DFE" w:rsidRPr="000E5AE9">
        <w:t xml:space="preserve">kn, na </w:t>
      </w:r>
      <w:r w:rsidR="00B3201A" w:rsidRPr="000E5AE9">
        <w:t xml:space="preserve">dan </w:t>
      </w:r>
      <w:r w:rsidR="00C77B4F" w:rsidRPr="000E5AE9">
        <w:t>1. rujna 2015</w:t>
      </w:r>
      <w:r w:rsidR="005B7E0B" w:rsidRPr="000E5AE9">
        <w:t>. godine</w:t>
      </w:r>
      <w:r w:rsidR="002D0DFE" w:rsidRPr="000E5AE9">
        <w:t>.</w:t>
      </w:r>
    </w:p>
    <w:p w:rsidRDefault="006E70B2" w:rsidP="008D1427" w:rsidR="006E70B2" w:rsidRPr="000E5AE9">
      <w:pPr>
        <w:jc w:val="both"/>
      </w:pPr>
      <w:r w:rsidRPr="000E5AE9">
        <w:tab/>
        <w:t xml:space="preserve">Rješenjem ovog suda, broj gornji od </w:t>
      </w:r>
      <w:r w:rsidR="00C77B4F" w:rsidRPr="000E5AE9">
        <w:t>26. travnja</w:t>
      </w:r>
      <w:r w:rsidR="00640C72" w:rsidRPr="000E5AE9">
        <w:t xml:space="preserve"> 2017</w:t>
      </w:r>
      <w:r w:rsidRPr="000E5AE9">
        <w:t xml:space="preserve">. g. pokrenut je postupak radi utvrđivanja pretpostavki za otvaranje stečajnog postupka nad dužnikom (prethodni postupak) i određeno je ročište radi izjašnjenja o prijedlogu za otvaranje stečajnog postupka dana </w:t>
      </w:r>
      <w:r w:rsidR="00857E35" w:rsidRPr="000E5AE9">
        <w:t>1</w:t>
      </w:r>
      <w:r w:rsidR="00C77B4F" w:rsidRPr="000E5AE9">
        <w:t>8</w:t>
      </w:r>
      <w:r w:rsidR="00857E35" w:rsidRPr="000E5AE9">
        <w:t xml:space="preserve">. </w:t>
      </w:r>
      <w:r w:rsidR="00C77B4F" w:rsidRPr="000E5AE9">
        <w:t>svibnja</w:t>
      </w:r>
      <w:r w:rsidR="005724BF" w:rsidRPr="000E5AE9">
        <w:t xml:space="preserve"> </w:t>
      </w:r>
      <w:r w:rsidR="00640C72" w:rsidRPr="000E5AE9">
        <w:t>2017</w:t>
      </w:r>
      <w:r w:rsidR="00AB5C5F" w:rsidRPr="000E5AE9">
        <w:t>. g</w:t>
      </w:r>
      <w:r w:rsidR="00BB44A0" w:rsidRPr="000E5AE9">
        <w:t>odine</w:t>
      </w:r>
      <w:r w:rsidR="00AB5C5F" w:rsidRPr="000E5AE9">
        <w:t>.</w:t>
      </w:r>
    </w:p>
    <w:p w:rsidRDefault="00AB5C5F" w:rsidP="00BF0A67" w:rsidR="006E70B2" w:rsidRPr="000E5AE9">
      <w:pPr>
        <w:ind w:firstLine="708"/>
        <w:jc w:val="both"/>
      </w:pPr>
      <w:r w:rsidRPr="000E5AE9">
        <w:t>Prema potvrdi FINE</w:t>
      </w:r>
      <w:r w:rsidR="006E70B2" w:rsidRPr="000E5AE9">
        <w:t xml:space="preserve"> od </w:t>
      </w:r>
      <w:r w:rsidR="00C77B4F" w:rsidRPr="000E5AE9">
        <w:t>15</w:t>
      </w:r>
      <w:r w:rsidR="00857E35" w:rsidRPr="000E5AE9">
        <w:t>. svibnja</w:t>
      </w:r>
      <w:r w:rsidR="00443CB8" w:rsidRPr="000E5AE9">
        <w:t xml:space="preserve"> 2017</w:t>
      </w:r>
      <w:r w:rsidR="006E70B2" w:rsidRPr="000E5AE9">
        <w:t xml:space="preserve">.g. godine žiro račun dužnika blokiran je neprekidno </w:t>
      </w:r>
      <w:r w:rsidR="00C77B4F" w:rsidRPr="000E5AE9">
        <w:t>2448</w:t>
      </w:r>
      <w:r w:rsidR="00C72377" w:rsidRPr="000E5AE9">
        <w:t xml:space="preserve"> </w:t>
      </w:r>
      <w:r w:rsidR="006E70B2" w:rsidRPr="000E5AE9">
        <w:t xml:space="preserve">dana, na dan </w:t>
      </w:r>
      <w:r w:rsidR="00C77B4F" w:rsidRPr="000E5AE9">
        <w:t>1. rujna 2015</w:t>
      </w:r>
      <w:r w:rsidR="006E70B2" w:rsidRPr="000E5AE9">
        <w:t xml:space="preserve">., a nepodmirene obveze iznose </w:t>
      </w:r>
      <w:r w:rsidR="00C77B4F" w:rsidRPr="000E5AE9">
        <w:t>8.250.947,15</w:t>
      </w:r>
      <w:r w:rsidRPr="000E5AE9">
        <w:t xml:space="preserve"> </w:t>
      </w:r>
      <w:r w:rsidR="006E70B2" w:rsidRPr="000E5AE9">
        <w:t xml:space="preserve">kn. </w:t>
      </w:r>
    </w:p>
    <w:p w:rsidRDefault="00783F07" w:rsidP="006E70B2" w:rsidR="00783F07" w:rsidRPr="000E5AE9">
      <w:pPr>
        <w:ind w:firstLine="708"/>
        <w:jc w:val="both"/>
      </w:pPr>
      <w:r w:rsidRPr="000E5AE9">
        <w:t xml:space="preserve">Spisu </w:t>
      </w:r>
      <w:r w:rsidR="002232B0">
        <w:t>potvrda o vlasništvu vozila.</w:t>
      </w:r>
    </w:p>
    <w:p w:rsidRDefault="006E70B2" w:rsidP="002232B0" w:rsidR="006E70B2" w:rsidRPr="000E5AE9">
      <w:pPr>
        <w:pStyle w:val="Uvuenotijeloteksta"/>
      </w:pPr>
      <w:r w:rsidRPr="000E5AE9">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0E5AE9">
      <w:pPr>
        <w:ind w:firstLine="708"/>
        <w:jc w:val="both"/>
      </w:pPr>
      <w:r w:rsidRPr="000E5AE9">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0E5AE9">
      <w:pPr>
        <w:ind w:firstLine="708"/>
        <w:jc w:val="both"/>
      </w:pPr>
      <w:r w:rsidRPr="000E5AE9">
        <w:t xml:space="preserve">Stoga je valjalo temeljem istog članka, a u vezi sa čl. 128 i 129  Stečajnog zakona riješiti kao u izreci. </w:t>
      </w:r>
    </w:p>
    <w:p w:rsidRDefault="006E70B2" w:rsidP="006E70B2" w:rsidR="006E70B2" w:rsidRPr="000E5AE9">
      <w:pPr>
        <w:ind w:firstLine="708"/>
        <w:jc w:val="both"/>
      </w:pPr>
      <w:r w:rsidRPr="000E5AE9">
        <w:t xml:space="preserve">Stečajni upravitelj imenovan je temeljem čl. 84 st. 1 SZ-a (NN 71/15), metodom slučajnog odabira s liste A stečajnih upravitelja za područje nadležnoga suda.  </w:t>
      </w:r>
    </w:p>
    <w:p w:rsidRDefault="006E70B2" w:rsidP="006E70B2" w:rsidR="006E70B2" w:rsidRPr="000E5AE9">
      <w:pPr>
        <w:ind w:firstLine="708"/>
        <w:jc w:val="both"/>
      </w:pPr>
    </w:p>
    <w:p w:rsidRDefault="006E70B2" w:rsidP="006E70B2" w:rsidR="006E70B2" w:rsidRPr="000E5AE9">
      <w:pPr>
        <w:jc w:val="center"/>
      </w:pPr>
      <w:r w:rsidRPr="000E5AE9">
        <w:t xml:space="preserve">U Zagrebu, </w:t>
      </w:r>
      <w:r w:rsidR="000E5AE9" w:rsidRPr="000E5AE9">
        <w:t>21. prosinca</w:t>
      </w:r>
      <w:r w:rsidRPr="000E5AE9">
        <w:t xml:space="preserve"> 2017. g.    </w:t>
      </w:r>
    </w:p>
    <w:p w:rsidRDefault="006E70B2" w:rsidP="006E70B2" w:rsidR="006E70B2" w:rsidRPr="000E5AE9">
      <w:pPr>
        <w:jc w:val="center"/>
      </w:pPr>
    </w:p>
    <w:p w:rsidRDefault="006E70B2" w:rsidP="006E70B2" w:rsidR="006E70B2" w:rsidRPr="000E5AE9">
      <w:pPr>
        <w:jc w:val="right"/>
      </w:pPr>
      <w:r w:rsidRPr="000E5AE9">
        <w:tab/>
      </w:r>
      <w:r w:rsidRPr="000E5AE9">
        <w:tab/>
      </w:r>
      <w:r w:rsidRPr="000E5AE9">
        <w:tab/>
      </w:r>
      <w:r w:rsidRPr="000E5AE9">
        <w:tab/>
      </w:r>
      <w:r w:rsidRPr="000E5AE9">
        <w:tab/>
      </w:r>
      <w:r w:rsidRPr="000E5AE9">
        <w:tab/>
      </w:r>
      <w:r w:rsidRPr="000E5AE9">
        <w:tab/>
      </w:r>
      <w:r w:rsidRPr="000E5AE9">
        <w:tab/>
        <w:t>SUDAC:</w:t>
      </w:r>
    </w:p>
    <w:p w:rsidRDefault="006E70B2" w:rsidP="00E53D3D" w:rsidR="00346B66">
      <w:pPr>
        <w:pStyle w:val="Uvuenotijeloteksta"/>
        <w:ind w:firstLine="141" w:left="1983"/>
        <w:jc w:val="right"/>
      </w:pPr>
      <w:r w:rsidRPr="000E5AE9">
        <w:tab/>
      </w:r>
      <w:r w:rsidRPr="000E5AE9">
        <w:tab/>
      </w:r>
      <w:r w:rsidRPr="000E5AE9">
        <w:tab/>
      </w:r>
      <w:r w:rsidRPr="000E5AE9">
        <w:tab/>
      </w:r>
      <w:r w:rsidRPr="000E5AE9">
        <w:tab/>
      </w:r>
      <w:r w:rsidRPr="000E5AE9">
        <w:tab/>
        <w:t>Vesna Sremac Šoštar</w:t>
      </w:r>
      <w:r w:rsidR="00346B66">
        <w:t>,v.r.</w:t>
      </w:r>
    </w:p>
    <w:p w:rsidRDefault="00346B66" w:rsidP="00D338FD" w:rsidR="00346B66">
      <w:pPr>
        <w:pStyle w:val="Uvuenotijeloteksta"/>
        <w:ind w:firstLine="141" w:left="1983"/>
        <w:jc w:val="right"/>
      </w:pPr>
      <w:r>
        <w:t>Za točnost otpravka</w:t>
      </w:r>
    </w:p>
    <w:p w:rsidRDefault="00346B66" w:rsidP="005B7E0B" w:rsidR="006E70B2" w:rsidRPr="000E5AE9">
      <w:pPr>
        <w:pStyle w:val="Uvuenotijeloteksta"/>
        <w:ind w:firstLine="141" w:left="1983"/>
        <w:jc w:val="right"/>
      </w:pPr>
      <w:r>
        <w:t>Matea Bizjak</w:t>
      </w:r>
    </w:p>
    <w:p w:rsidRDefault="006E70B2" w:rsidP="006E70B2" w:rsidR="006E70B2" w:rsidRPr="000E5AE9">
      <w:pPr>
        <w:jc w:val="right"/>
      </w:pPr>
    </w:p>
    <w:p w:rsidRDefault="006E70B2" w:rsidP="006E70B2" w:rsidR="006E70B2" w:rsidRPr="000E5AE9">
      <w:pPr>
        <w:pStyle w:val="Naslov1"/>
        <w:rPr>
          <w:rFonts w:cs="Times New Roman" w:hAnsi="Times New Roman" w:ascii="Times New Roman"/>
          <w:b w:val="false"/>
        </w:rPr>
      </w:pPr>
    </w:p>
    <w:p w:rsidRDefault="006E70B2" w:rsidP="006E70B2" w:rsidR="006E70B2" w:rsidRPr="000E5AE9">
      <w:pPr>
        <w:pStyle w:val="Naslov1"/>
        <w:rPr>
          <w:rFonts w:cs="Times New Roman" w:hAnsi="Times New Roman" w:ascii="Times New Roman"/>
          <w:b w:val="false"/>
        </w:rPr>
      </w:pPr>
    </w:p>
    <w:p w:rsidRDefault="006E70B2" w:rsidP="006E70B2" w:rsidR="006E70B2" w:rsidRPr="000E5AE9">
      <w:pPr>
        <w:pStyle w:val="Naslov1"/>
        <w:rPr>
          <w:rFonts w:cs="Times New Roman" w:hAnsi="Times New Roman" w:ascii="Times New Roman"/>
          <w:b w:val="false"/>
        </w:rPr>
      </w:pPr>
      <w:r w:rsidRPr="000E5AE9">
        <w:rPr>
          <w:rFonts w:cs="Times New Roman" w:hAnsi="Times New Roman" w:ascii="Times New Roman"/>
          <w:b w:val="false"/>
        </w:rPr>
        <w:t>POUKA O PRAVNOM LIJEKU</w:t>
      </w:r>
    </w:p>
    <w:p w:rsidRDefault="006E70B2" w:rsidP="005B7E0B" w:rsidR="006E70B2" w:rsidRPr="000E5AE9">
      <w:r w:rsidRPr="000E5AE9">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0E5AE9"/>
    <w:p w:rsidRDefault="006E70B2" w:rsidP="00101DF3" w:rsidR="006E70B2" w:rsidRPr="000E5AE9">
      <w:pPr>
        <w:jc w:val="both"/>
      </w:pPr>
    </w:p>
    <w:sectPr w:rsidSect="00101DF3" w:rsidR="006E70B2" w:rsidRPr="000E5AE9">
      <w:headerReference w:type="default" r:id="rId10"/>
      <w:headerReference w:type="first" r:id="rId11"/>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90259">
          <w:t>3562/16</w:t>
        </w:r>
      </w:p>
      <w:p w:rsidRDefault="00E12739" w:rsidR="00E12739">
        <w:pPr>
          <w:pStyle w:val="Zaglavlje"/>
          <w:jc w:val="center"/>
        </w:pPr>
        <w:r>
          <w:fldChar w:fldCharType="begin"/>
        </w:r>
        <w:r>
          <w:instrText>PAGE   \* MERGEFORMAT</w:instrText>
        </w:r>
        <w:r>
          <w:fldChar w:fldCharType="separate"/>
        </w:r>
        <w:r w:rsidR="00346B66">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890259">
      <w:t>3562/16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0E5AE9"/>
    <w:rsid w:val="00101DF3"/>
    <w:rsid w:val="0010229D"/>
    <w:rsid w:val="001354A5"/>
    <w:rsid w:val="00152647"/>
    <w:rsid w:val="0018466C"/>
    <w:rsid w:val="001B0A00"/>
    <w:rsid w:val="001F087F"/>
    <w:rsid w:val="00203C44"/>
    <w:rsid w:val="00214C16"/>
    <w:rsid w:val="002156C6"/>
    <w:rsid w:val="00222B22"/>
    <w:rsid w:val="002232B0"/>
    <w:rsid w:val="002660D4"/>
    <w:rsid w:val="00270190"/>
    <w:rsid w:val="002937A4"/>
    <w:rsid w:val="002C7F47"/>
    <w:rsid w:val="002D0DFE"/>
    <w:rsid w:val="002E3130"/>
    <w:rsid w:val="002E455B"/>
    <w:rsid w:val="00301F07"/>
    <w:rsid w:val="00330769"/>
    <w:rsid w:val="00332E44"/>
    <w:rsid w:val="00346B66"/>
    <w:rsid w:val="00353957"/>
    <w:rsid w:val="00361061"/>
    <w:rsid w:val="003625C7"/>
    <w:rsid w:val="003774AE"/>
    <w:rsid w:val="00432B79"/>
    <w:rsid w:val="00443CB8"/>
    <w:rsid w:val="004447A5"/>
    <w:rsid w:val="00451D50"/>
    <w:rsid w:val="004641E2"/>
    <w:rsid w:val="004C096B"/>
    <w:rsid w:val="004D20AD"/>
    <w:rsid w:val="004E4F0B"/>
    <w:rsid w:val="00514573"/>
    <w:rsid w:val="00536319"/>
    <w:rsid w:val="00543975"/>
    <w:rsid w:val="00560404"/>
    <w:rsid w:val="00570B72"/>
    <w:rsid w:val="005724BF"/>
    <w:rsid w:val="005B7E0B"/>
    <w:rsid w:val="005C5F13"/>
    <w:rsid w:val="005E4DB7"/>
    <w:rsid w:val="005F4A7A"/>
    <w:rsid w:val="00600052"/>
    <w:rsid w:val="00640C72"/>
    <w:rsid w:val="00660E33"/>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C290F"/>
    <w:rsid w:val="007C519E"/>
    <w:rsid w:val="008100B5"/>
    <w:rsid w:val="0081179E"/>
    <w:rsid w:val="00814FE8"/>
    <w:rsid w:val="00850086"/>
    <w:rsid w:val="00854AB8"/>
    <w:rsid w:val="008550CF"/>
    <w:rsid w:val="00857E35"/>
    <w:rsid w:val="00890259"/>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11B51"/>
    <w:rsid w:val="00A12186"/>
    <w:rsid w:val="00A15410"/>
    <w:rsid w:val="00A20CCF"/>
    <w:rsid w:val="00A25A9F"/>
    <w:rsid w:val="00A27000"/>
    <w:rsid w:val="00A316DE"/>
    <w:rsid w:val="00A67F89"/>
    <w:rsid w:val="00AB5C5F"/>
    <w:rsid w:val="00AB79EF"/>
    <w:rsid w:val="00AE0F27"/>
    <w:rsid w:val="00B018DE"/>
    <w:rsid w:val="00B3201A"/>
    <w:rsid w:val="00B32B22"/>
    <w:rsid w:val="00B4151D"/>
    <w:rsid w:val="00B45753"/>
    <w:rsid w:val="00B74934"/>
    <w:rsid w:val="00B80FAD"/>
    <w:rsid w:val="00BB1078"/>
    <w:rsid w:val="00BB44A0"/>
    <w:rsid w:val="00BF0A67"/>
    <w:rsid w:val="00C0248C"/>
    <w:rsid w:val="00C03FF0"/>
    <w:rsid w:val="00C51477"/>
    <w:rsid w:val="00C72124"/>
    <w:rsid w:val="00C72377"/>
    <w:rsid w:val="00C75E0E"/>
    <w:rsid w:val="00C77B4F"/>
    <w:rsid w:val="00C9485A"/>
    <w:rsid w:val="00CA1A46"/>
    <w:rsid w:val="00CB4950"/>
    <w:rsid w:val="00CB7451"/>
    <w:rsid w:val="00CC435D"/>
    <w:rsid w:val="00CF0CE1"/>
    <w:rsid w:val="00D108B9"/>
    <w:rsid w:val="00D22462"/>
    <w:rsid w:val="00D35737"/>
    <w:rsid w:val="00DB0EB0"/>
    <w:rsid w:val="00DC3E0C"/>
    <w:rsid w:val="00DD42FA"/>
    <w:rsid w:val="00DE5049"/>
    <w:rsid w:val="00DF4FE7"/>
    <w:rsid w:val="00E12739"/>
    <w:rsid w:val="00E2007E"/>
    <w:rsid w:val="00E22611"/>
    <w:rsid w:val="00E33DDA"/>
    <w:rsid w:val="00E520C1"/>
    <w:rsid w:val="00E57627"/>
    <w:rsid w:val="00EA69C4"/>
    <w:rsid w:val="00ED2011"/>
    <w:rsid w:val="00F15017"/>
    <w:rsid w:val="00F206FD"/>
    <w:rsid w:val="00F26245"/>
    <w:rsid w:val="00F454F5"/>
    <w:rsid w:val="00F55DD2"/>
    <w:rsid w:val="00F64967"/>
    <w:rsid w:val="00F65230"/>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54AB8"/>
    <w:rPr>
      <w:color w:val="808080"/>
      <w:bdr w:space="0" w:sz="0" w:color="auto" w:val="none"/>
      <w:shd w:fill="auto" w:color="auto" w:val="clear"/>
    </w:rPr>
  </w:style>
  <w:style w:customStyle="true" w:styleId="eSPISCCParagraphDefaultFont" w:type="character">
    <w:name w:val="eSPIS_CC_Paragraph Default Font"/>
    <w:basedOn w:val="Zadanifontodlomka"/>
    <w:rsid w:val="00854AB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54AB8"/>
    <w:rPr>
      <w:noProof/>
      <w:bdr w:space="0" w:sz="0" w:color="auto" w:val="none"/>
      <w:shd w:fill="FFFFCC" w:color="auto" w:val="clear"/>
      <w:lang w:val="hr-HR"/>
    </w:rPr>
  </w:style>
  <w:style w:customStyle="true" w:styleId="PozadinaSvijetloCrvena" w:type="character">
    <w:name w:val="Pozadina_SvijetloCrvena"/>
    <w:basedOn w:val="eSPISCCParagraphDefaultFont"/>
    <w:rsid w:val="00854AB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54AB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854AB8"/>
    <w:rPr>
      <w:color w:val="808080"/>
      <w:bdr w:color="auto" w:space="0" w:sz="0" w:val="none"/>
      <w:shd w:color="auto" w:fill="auto" w:val="clear"/>
    </w:rPr>
  </w:style>
  <w:style w:customStyle="1" w:styleId="eSPISCCParagraphDefaultFont" w:type="character">
    <w:name w:val="eSPIS_CC_Paragraph Default Font"/>
    <w:basedOn w:val="Zadanifontodlomka"/>
    <w:rsid w:val="00854AB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54AB8"/>
    <w:rPr>
      <w:noProof/>
      <w:bdr w:color="auto" w:space="0" w:sz="0" w:val="none"/>
      <w:shd w:color="auto" w:fill="FFFFCC" w:val="clear"/>
      <w:lang w:val="hr-HR"/>
    </w:rPr>
  </w:style>
  <w:style w:customStyle="1" w:styleId="PozadinaSvijetloCrvena" w:type="character">
    <w:name w:val="Pozadina_SvijetloCrvena"/>
    <w:basedOn w:val="eSPISCCParagraphDefaultFont"/>
    <w:rsid w:val="00854AB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54AB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St-3562/2016-10</izvorni_sadrzaj>
    <derivirana_varijabla naziv="DomainObject.Oznaka_1">St-3562/2016-10</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3562</izvorni_sadrzaj>
    <derivirana_varijabla naziv="DomainObject.Predmet.Broj_1">3562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St-3562/2016</izvorni_sadrzaj>
    <derivirana_varijabla naziv="DomainObject.Predmet.OznakaBroj_1">St-3562/2016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GRAĐEVINARSTVO I PROMET d.o.o. zastupanog po punomoćniku JUSUF HUSKIĆ</izvorni_sadrzaj>
    <derivirana_varijabla naziv="DomainObject.Predmet.ProtustrankaFormated_1">  GRAĐEVINARSTVO I PROMET d.o.o. zastupanog po punomoćniku JUSUF HUSKIĆ</derivirana_varijabla>
  </DomainObject.Predmet.ProtustrankaFormated>
  <DomainObject.Predmet.ProtustrankaFormatedOIB>
    <izvorni_sadrzaj>  GRAĐEVINARSTVO I PROMET d.o.o., OIB 78261732261 zastupanog po punomoćniku JUSUF HUSKIĆ</izvorni_sadrzaj>
    <derivirana_varijabla naziv="DomainObject.Predmet.ProtustrankaFormatedOIB_1">  GRAĐEVINARSTVO I PROMET d.o.o., OIB 78261732261 zastupanog po punomoćniku JUSUF HUSKIĆ</derivirana_varijabla>
  </DomainObject.Predmet.ProtustrankaFormatedOIB>
  <DomainObject.Predmet.ProtustrankaFormatedWithAdress>
    <izvorni_sadrzaj> GRAĐEVINARSTVO I PROMET d.o.o., Španovićeva 17, 10000 Zagreb zastupanog po punomoćniku JUSUF HUSKIĆ</izvorni_sadrzaj>
    <derivirana_varijabla naziv="DomainObject.Predmet.ProtustrankaFormatedWithAdress_1"> GRAĐEVINARSTVO I PROMET d.o.o., Španovićeva 17, 10000 Zagreb zastupanog po punomoćniku JUSUF HUSKIĆ</derivirana_varijabla>
  </DomainObject.Predmet.ProtustrankaFormatedWithAdress>
  <DomainObject.Predmet.ProtustrankaFormatedWithAdressOIB>
    <izvorni_sadrzaj> GRAĐEVINARSTVO I PROMET d.o.o., OIB 78261732261, Španovićeva 17, 10000 Zagreb zastupanog po punomoćniku JUSUF HUSKIĆ</izvorni_sadrzaj>
    <derivirana_varijabla naziv="DomainObject.Predmet.ProtustrankaFormatedWithAdressOIB_1"> GRAĐEVINARSTVO I PROMET d.o.o., OIB 78261732261, Španovićeva 17, 10000 Zagreb zastupanog po punomoćniku JUSUF HUSKIĆ</derivirana_varijabla>
  </DomainObject.Predmet.ProtustrankaFormatedWithAdressOIB>
  <DomainObject.Predmet.ProtustrankaWithAdress>
    <izvorni_sadrzaj>GRAĐEVINARSTVO I PROMET d.o.o. Španovićeva 17, 10000 Zagreb</izvorni_sadrzaj>
    <derivirana_varijabla naziv="DomainObject.Predmet.ProtustrankaWithAdress_1">GRAĐEVINARSTVO I PROMET d.o.o. Španovićeva 17, 10000 Zagreb</derivirana_varijabla>
  </DomainObject.Predmet.ProtustrankaWithAdress>
  <DomainObject.Predmet.ProtustrankaWithAdressOIB>
    <izvorni_sadrzaj>GRAĐEVINARSTVO I PROMET d.o.o., OIB 78261732261, Španovićeva 17, 10000 Zagreb</izvorni_sadrzaj>
    <derivirana_varijabla naziv="DomainObject.Predmet.ProtustrankaWithAdressOIB_1">GRAĐEVINARSTVO I PROMET d.o.o., OIB 78261732261, Španovićeva 17, 10000 Zagreb</derivirana_varijabla>
  </DomainObject.Predmet.ProtustrankaWithAdressOIB>
  <DomainObject.Predmet.ProtustrankaNazivFormated>
    <izvorni_sadrzaj>GRAĐEVINARSTVO I PROMET d.o.o.</izvorni_sadrzaj>
    <derivirana_varijabla naziv="DomainObject.Predmet.ProtustrankaNazivFormated_1">GRAĐEVINARSTVO I PROMET d.o.o.</derivirana_varijabla>
  </DomainObject.Predmet.ProtustrankaNazivFormated>
  <DomainObject.Predmet.ProtustrankaNazivFormatedOIB>
    <izvorni_sadrzaj>GRAĐEVINARSTVO I PROMET d.o.o., OIB 78261732261</izvorni_sadrzaj>
    <derivirana_varijabla naziv="DomainObject.Predmet.ProtustrankaNazivFormatedOIB_1">GRAĐEVINARSTVO I PROMET d.o.o., OIB 78261732261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GRAĐEVINARSTVO I PROMET d.o.o. zastupanog po punomoćniku JUSUF HUSKIĆ</item>
    </izvorni_sadrzaj>
    <derivirana_varijabla naziv="DomainObject.Predmet.ProtuStrankaListFormated_1">
      <item>GRAĐEVINARSTVO I PROMET d.o.o. zastupanog po punomoćniku JUSUF HUSKIĆ</item>
    </derivirana_varijabla>
  </DomainObject.Predmet.ProtuStrankaListFormated>
  <DomainObject.Predmet.ProtuStrankaListFormatedOIB>
    <izvorni_sadrzaj>
      <item>GRAĐEVINARSTVO I PROMET d.o.o., OIB 78261732261 zastupanog po punomoćniku JUSUF HUSKIĆ</item>
    </izvorni_sadrzaj>
    <derivirana_varijabla naziv="DomainObject.Predmet.ProtuStrankaListFormatedOIB_1">
      <item>GRAĐEVINARSTVO I PROMET d.o.o., OIB 78261732261 zastupanog po punomoćniku JUSUF HUSKIĆ</item>
    </derivirana_varijabla>
  </DomainObject.Predmet.ProtuStrankaListFormatedOIB>
  <DomainObject.Predmet.ProtuStrankaListFormatedWithAdress>
    <izvorni_sadrzaj>
      <item>GRAĐEVINARSTVO I PROMET d.o.o., Španovićeva 17, 10000 Zagreb zastupanog po punomoćniku JUSUF HUSKIĆ</item>
    </izvorni_sadrzaj>
    <derivirana_varijabla naziv="DomainObject.Predmet.ProtuStrankaListFormatedWithAdress_1">
      <item>GRAĐEVINARSTVO I PROMET d.o.o., Španovićeva 17, 10000 Zagreb zastupanog po punomoćniku JUSUF HUSKIĆ</item>
    </derivirana_varijabla>
  </DomainObject.Predmet.ProtuStrankaListFormatedWithAdress>
  <DomainObject.Predmet.ProtuStrankaListFormatedWithAdressOIB>
    <izvorni_sadrzaj>
      <item>GRAĐEVINARSTVO I PROMET d.o.o., OIB 78261732261, Španovićeva 17, 10000 Zagreb zastupanog po punomoćniku JUSUF HUSKIĆ</item>
    </izvorni_sadrzaj>
    <derivirana_varijabla naziv="DomainObject.Predmet.ProtuStrankaListFormatedWithAdressOIB_1">
      <item>GRAĐEVINARSTVO I PROMET d.o.o., OIB 78261732261, Španovićeva 17, 10000 Zagreb zastupanog po punomoćniku JUSUF HUSKIĆ</item>
    </derivirana_varijabla>
  </DomainObject.Predmet.ProtuStrankaListFormatedWithAdressOIB>
  <DomainObject.Predmet.ProtuStrankaListNazivFormated>
    <izvorni_sadrzaj>
      <item>GRAĐEVINARSTVO I PROMET d.o.o.</item>
    </izvorni_sadrzaj>
    <derivirana_varijabla naziv="DomainObject.Predmet.ProtuStrankaListNazivFormated_1">
      <item>GRAĐEVINARSTVO I PROMET d.o.o.</item>
    </derivirana_varijabla>
  </DomainObject.Predmet.ProtuStrankaListNazivFormated>
  <DomainObject.Predmet.ProtuStrankaListNazivFormatedOIB>
    <izvorni_sadrzaj>
      <item>GRAĐEVINARSTVO I PROMET d.o.o., OIB 78261732261</item>
    </izvorni_sadrzaj>
    <derivirana_varijabla naziv="DomainObject.Predmet.ProtuStrankaListNazivFormatedOIB_1">
      <item>GRAĐEVINARSTVO I PROMET d.o.o., OIB 78261732261</item>
    </derivirana_varijabla>
  </DomainObject.Predmet.ProtuStrankaListNazivFormatedOIB>
  <DomainObject.Predmet.OstaliListFormated>
    <izvorni_sadrzaj>
      <item>JUSUF HUSKIĆ punomoćnik sudionika u postupku GRAĐEVINARSTVO I PROMET d.o.o.</item>
    </izvorni_sadrzaj>
    <derivirana_varijabla naziv="DomainObject.Predmet.OstaliListFormated_1">
      <item>JUSUF HUSKIĆ punomoćnik sudionika u postupku GRAĐEVINARSTVO I PROMET d.o.o.</item>
    </derivirana_varijabla>
  </DomainObject.Predmet.OstaliListFormated>
  <DomainObject.Predmet.OstaliListFormatedOIB>
    <izvorni_sadrzaj>
      <item>JUSUF HUSKIĆ, OIB 89687596476 punomoćnik sudionika u postupku GRAĐEVINARSTVO I PROMET d.o.o.</item>
    </izvorni_sadrzaj>
    <derivirana_varijabla naziv="DomainObject.Predmet.OstaliListFormatedOIB_1">
      <item>JUSUF HUSKIĆ, OIB 89687596476 punomoćnik sudionika u postupku GRAĐEVINARSTVO I PROMET d.o.o.</item>
    </derivirana_varijabla>
  </DomainObject.Predmet.OstaliListFormatedOIB>
  <DomainObject.Predmet.OstaliListFormatedWithAdress>
    <izvorni_sadrzaj>
      <item>JUSUF HUSKIĆ, Španovićeva 17, 10000 Zagreb punomoćnik sudionika u postupku GRAĐEVINARSTVO I PROMET d.o.o.</item>
    </izvorni_sadrzaj>
    <derivirana_varijabla naziv="DomainObject.Predmet.OstaliListFormatedWithAdress_1">
      <item>JUSUF HUSKIĆ, Španovićeva 17, 10000 Zagreb punomoćnik sudionika u postupku GRAĐEVINARSTVO I PROMET d.o.o.</item>
    </derivirana_varijabla>
  </DomainObject.Predmet.OstaliListFormatedWithAdress>
  <DomainObject.Predmet.OstaliListFormatedWithAdressOIB>
    <izvorni_sadrzaj>
      <item>JUSUF HUSKIĆ, OIB 89687596476, Španovićeva 17, 10000 Zagreb punomoćnik sudionika u postupku GRAĐEVINARSTVO I PROMET d.o.o.</item>
    </izvorni_sadrzaj>
    <derivirana_varijabla naziv="DomainObject.Predmet.OstaliListFormatedWithAdressOIB_1">
      <item>JUSUF HUSKIĆ, OIB 89687596476, Španovićeva 17, 10000 Zagreb punomoćnik sudionika u postupku GRAĐEVINARSTVO I PROMET d.o.o.</item>
    </derivirana_varijabla>
  </DomainObject.Predmet.OstaliListFormatedWithAdressOIB>
  <DomainObject.Predmet.OstaliListNazivFormated>
    <izvorni_sadrzaj>
      <item>JUSUF HUSKIĆ</item>
    </izvorni_sadrzaj>
    <derivirana_varijabla naziv="DomainObject.Predmet.OstaliListNazivFormated_1">
      <item>JUSUF HUSKIĆ</item>
    </derivirana_varijabla>
  </DomainObject.Predmet.OstaliListNazivFormated>
  <DomainObject.Predmet.OstaliListNazivFormatedOIB>
    <izvorni_sadrzaj>
      <item>JUSUF HUSKIĆ, OIB 89687596476</item>
    </izvorni_sadrzaj>
    <derivirana_varijabla naziv="DomainObject.Predmet.OstaliListNazivFormatedOIB_1">
      <item>JUSUF HUSKIĆ, OIB 89687596476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St-3562/2016-10</izvorni_sadrzaj>
    <derivirana_varijabla naziv="DomainObject.PoslovniBrojDokumenta_1">St-3562/2016-10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GRAĐEVINARSTVO I PROMET d.o.o.</izvorni_sadrzaj>
    <derivirana_varijabla naziv="DomainObject.Predmet.ProtustrankaIDrugi_1">GRAĐEVINARSTVO I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GRAĐEVINARSTVO I PROMET d.o.o., OIB 78261732261, Španovićeva 17, 10000 Zagreb</izvorni_sadrzaj>
    <derivirana_varijabla naziv="DomainObject.Predmet.ProtustrankaIDrugiAdressOIB_1">GRAĐEVINARSTVO I PROMET d.o.o., OIB 78261732261, Španovićeva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GRAĐEVINARSTVO I PROMET d.o.o.</item>
      <item>JUSUF HUSKIĆ</item>
    </izvorni_sadrzaj>
    <derivirana_varijabla naziv="DomainObject.Predmet.SudioniciListNaziv_1">
      <item>FINA Regionalni centar Zagreb</item>
      <item>GRAĐEVINARSTVO I PROMET d.o.o.</item>
      <item>JUSUF HUSKIĆ</item>
    </derivirana_varijabla>
  </DomainObject.Predmet.SudioniciListNaziv>
  <DomainObject.Predmet.SudioniciListAdressOIB>
    <izvorni_sadrzaj>
      <item>FINA Regionalni centar Zagreb, OIB 85821130368, Trg svibanjskih žrtava 1995. br. 1,10000 Zagreb</item>
      <item>GRAĐEVINARSTVO I PROMET d.o.o., OIB 78261732261, Španovićeva 17,10000 Zagreb</item>
      <item>JUSUF HUSKIĆ, OIB 89687596476, Španovićeva 17,10000 Zagreb</item>
    </izvorni_sadrzaj>
    <derivirana_varijabla naziv="DomainObject.Predmet.SudioniciListAdressOIB_1">
      <item>FINA Regionalni centar Zagreb, OIB 85821130368, Trg svibanjskih žrtava 1995. br. 1,10000 Zagreb</item>
      <item>GRAĐEVINARSTVO I PROMET d.o.o., OIB 78261732261, Španovićeva 17,10000 Zagreb</item>
      <item>JUSUF HUSKIĆ, OIB 89687596476, Španovićeva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78261732261</item>
      <item>, OIB 89687596476</item>
    </izvorni_sadrzaj>
    <derivirana_varijabla naziv="DomainObject.Predmet.SudioniciListNazivOIB_1">
      <item>, OIB 85821130368</item>
      <item>, OIB 78261732261</item>
      <item>, OIB 89687596476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Jedličko, OIB 03491070415, Maksimirska 18 Zagreb</item>
    </izvorni_sadrzaj>
    <derivirana_varijabla naziv="DomainObject.Predmet.StecajniUpraviteljiListAddressOIB_1">
      <item>Goran Jedličko, OIB 03491070415, Maksimirska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1324</properties:Words>
  <properties:Characters>7307</properties:Characters>
  <properties:Lines>142</properties:Lines>
  <properties:Paragraphs>54</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2017-12-04T11:45:00Z</dcterms:created>
  <dc:creator>Matea Bizjak</dc:creator>
  <cp:lastModifiedBy>Matea Bizjak</cp:lastModifiedBy>
  <cp:lastPrinted>2017-12-21T12:52:00Z</cp:lastPrinted>
  <dcterms:modified xmlns:xsi="http://www.w3.org/2001/XMLSchema-instance" xsi:type="dcterms:W3CDTF">2017-12-21T12:52:00Z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St-3562/2016-10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