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0e0b" w14:paraId="12c0e0b" w:rsidRDefault="00C07032" w:rsidP="00C0703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07032" w:rsidR="00AE649C" w:rsidRPr="00B76F3C">
      <w:pPr>
        <w:pStyle w:val="NormaleSPIS"/>
        <w:spacing w:after="0"/>
      </w:pPr>
    </w:p>
    <w:p w:rsidRDefault="00C07032" w:rsidP="00C07032" w:rsidR="00C0703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07032" w:rsidP="00C07032" w:rsidR="00C0703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07032" w:rsidP="00C07032" w:rsidR="00C07032" w:rsidRPr="00C07032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C07032" w:rsidP="00C07032" w:rsidR="00C07032">
      <w:pPr>
        <w:spacing w:after="0"/>
        <w:jc w:val="right"/>
      </w:pPr>
      <w:r>
        <w:t>Poslovni broj: 2 St-101/2019-4</w:t>
      </w: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spacing w:after="0"/>
        <w:jc w:val="center"/>
      </w:pPr>
      <w:r>
        <w:t>U  I M E   R E P U B L I K E   H R V A T S K E</w:t>
      </w:r>
    </w:p>
    <w:p w:rsidRDefault="00C07032" w:rsidP="00C07032" w:rsidR="00C07032">
      <w:pPr>
        <w:spacing w:after="0"/>
        <w:jc w:val="center"/>
      </w:pPr>
    </w:p>
    <w:p w:rsidRDefault="00C07032" w:rsidP="00C07032" w:rsidR="00C07032">
      <w:pPr>
        <w:spacing w:after="0"/>
        <w:jc w:val="center"/>
      </w:pPr>
      <w:r>
        <w:t xml:space="preserve"> R J E Š E N J E</w:t>
      </w: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BON-BON KRISTINA d.o.o. za usluge, Zagreb, Preradovićeva ulica 36, MBS: 080916336, OIB: 74320700993, 4. lipnja 2019.</w:t>
      </w: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spacing w:after="0"/>
        <w:jc w:val="center"/>
      </w:pPr>
      <w:r>
        <w:t>r i j e š i o   j e</w:t>
      </w: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spacing w:after="0"/>
        <w:jc w:val="both"/>
        <w:rPr>
          <w:szCs w:val="20"/>
        </w:rPr>
      </w:pPr>
      <w:r>
        <w:tab/>
        <w:t>1. Otvara se skraćeni stečajni postupak nad dužnikom BON-BON KRISTINA d.o.o. za usluge, Zagreb, Preradovićeva ulica 36, MBS: 080916336, OIB: 74320700993.</w:t>
      </w: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spacing w:after="0"/>
        <w:jc w:val="both"/>
      </w:pPr>
      <w:r>
        <w:tab/>
        <w:t>2. Za stečajnog upravitelja imenuje se DOMAGOJ POLJAK, iz Zagreba, Miramarska 24/6, OIB: 77663651000.</w:t>
      </w: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spacing w:after="0"/>
        <w:jc w:val="both"/>
        <w:rPr>
          <w:szCs w:val="20"/>
        </w:rPr>
      </w:pPr>
      <w:r>
        <w:tab/>
        <w:t>3. Zaključuje se skraćeni stečajni postupak nad dužnikom BON-BON KRISTINA d.o.o. za usluge, Zagreb, Preradovićeva ulica 36, MBS: 080916336, OIB: 74320700993.</w:t>
      </w: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spacing w:after="0"/>
        <w:jc w:val="both"/>
      </w:pPr>
      <w:r>
        <w:tab/>
        <w:t>4. Stečajni postupak je otvoren i zaključen s danom 4. lipnja 2019. godine u 9,00 sati, kada je ovo rješenje objavljeno na e-oglasnoj ploči ovoga suda.</w:t>
      </w:r>
    </w:p>
    <w:p w:rsidRDefault="00C07032" w:rsidP="00C07032" w:rsidR="00C07032">
      <w:pPr>
        <w:pStyle w:val="Bezproreda"/>
        <w:spacing w:after="0"/>
        <w:jc w:val="both"/>
      </w:pPr>
    </w:p>
    <w:p w:rsidRDefault="00C07032" w:rsidP="00C07032" w:rsidR="00C07032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07032" w:rsidP="00C07032" w:rsidR="00C07032">
      <w:pPr>
        <w:spacing w:after="0"/>
        <w:jc w:val="both"/>
        <w:rPr>
          <w:rFonts w:cs="Times New Roman"/>
        </w:rPr>
      </w:pPr>
    </w:p>
    <w:p w:rsidRDefault="00C07032" w:rsidP="00C07032" w:rsidR="00C07032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spacing w:after="0"/>
        <w:jc w:val="center"/>
      </w:pPr>
      <w:r>
        <w:t>Obrazloženje</w:t>
      </w:r>
    </w:p>
    <w:p w:rsidRDefault="00C07032" w:rsidP="00C07032" w:rsidR="00C07032">
      <w:pPr>
        <w:spacing w:after="0"/>
        <w:jc w:val="center"/>
      </w:pPr>
    </w:p>
    <w:p w:rsidRDefault="00C07032" w:rsidP="00C07032" w:rsidR="00C07032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St-101/2019-2, koji je objavljen na mrežnoj stranici e-oglasna ploča Trgovačkog suda u Bjelovaru 16. travnja 2019.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07032" w:rsidP="00C07032" w:rsidR="00C07032">
      <w:pPr>
        <w:pStyle w:val="Bezproreda"/>
        <w:spacing w:after="0"/>
        <w:jc w:val="both"/>
      </w:pPr>
    </w:p>
    <w:p w:rsidRDefault="00C07032" w:rsidP="00C07032" w:rsidR="00C0703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07032" w:rsidP="00C07032" w:rsidR="00C07032">
      <w:pPr>
        <w:spacing w:after="0"/>
        <w:ind w:firstLine="851"/>
        <w:jc w:val="both"/>
      </w:pPr>
    </w:p>
    <w:p w:rsidRDefault="00C07032" w:rsidP="00C07032" w:rsidR="00C07032">
      <w:pPr>
        <w:spacing w:after="0"/>
        <w:jc w:val="center"/>
      </w:pPr>
      <w:r>
        <w:t>U Bjelovaru 4. lipnja 2019.</w:t>
      </w: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spacing w:after="0"/>
        <w:ind w:firstLine="720" w:left="4320"/>
      </w:pPr>
      <w:r>
        <w:t>SUDSKI SAVJETNIK</w:t>
      </w:r>
    </w:p>
    <w:p w:rsidRDefault="00C07032" w:rsidP="00C07032" w:rsidR="00C07032">
      <w:pPr>
        <w:spacing w:after="0"/>
        <w:ind w:firstLine="4111"/>
      </w:pPr>
      <w:r>
        <w:tab/>
        <w:t xml:space="preserve">     MIROSLAV LOVREKOVIĆ, v.r.</w:t>
      </w:r>
    </w:p>
    <w:p w:rsidRDefault="00C07032" w:rsidP="00C07032" w:rsidR="00C0703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07032" w:rsidP="00C07032" w:rsidR="00C0703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07032" w:rsidP="00C07032" w:rsidR="00C0703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spacing w:after="0"/>
        <w:jc w:val="both"/>
      </w:pPr>
    </w:p>
    <w:p w:rsidRDefault="00C07032" w:rsidP="00C07032" w:rsidR="00C07032">
      <w:pPr>
        <w:spacing w:after="0"/>
        <w:jc w:val="both"/>
      </w:pPr>
    </w:p>
    <w:p w:rsidRDefault="00C07032" w:rsidP="00C07032" w:rsidR="00AE649C" w:rsidRPr="00C07032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C07032" w:rsidR="00AE649C" w:rsidRPr="00C07032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5105662"/>
      <w:docPartObj>
        <w:docPartGallery w:val="Page Numbers (Top of Page)"/>
        <w:docPartUnique/>
      </w:docPartObj>
    </w:sdtPr>
    <w:sdtContent>
      <w:p w:rsidRDefault="00C07032" w:rsidP="00C07032" w:rsidR="00C0703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59B">
          <w:t>2</w:t>
        </w:r>
        <w:r>
          <w:fldChar w:fldCharType="end"/>
        </w:r>
      </w:p>
    </w:sdtContent>
  </w:sdt>
  <w:p w:rsidRDefault="00C07032" w:rsidP="00C07032" w:rsidR="008333A9">
    <w:pPr>
      <w:spacing w:after="0"/>
      <w:jc w:val="right"/>
    </w:pPr>
    <w:r>
      <w:t>Poslovni broj: 2 St-101/2019-4</w:t>
    </w:r>
  </w:p>
  <w:p w:rsidRDefault="00C07032" w:rsidP="00C07032" w:rsidR="00C0703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59B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03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2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045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St-101/2019-4</izvorni_sadrzaj>
    <derivirana_varijabla naziv="DomainObject.Oznaka_1">St-101/2019-4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St-101/2019</izvorni_sadrzaj>
    <derivirana_varijabla naziv="DomainObject.Predmet.OznakaBroj_1">St-101/2019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BON-BON KRISTINA d.o.o. za usluge zastupanog po punomoćniku Ivan Žganjer</izvorni_sadrzaj>
    <derivirana_varijabla naziv="DomainObject.Predmet.ProtustrankaFormated_1">  BON-BON KRISTINA d.o.o. za usluge zastupanog po punomoćniku Ivan Žganjer</derivirana_varijabla>
  </DomainObject.Predmet.ProtustrankaFormated>
  <DomainObject.Predmet.ProtustrankaFormatedOIB>
    <izvorni_sadrzaj>  BON-BON KRISTINA d.o.o. za usluge, OIB 74320700993 zastupanog po punomoćniku Ivan Žganjer</izvorni_sadrzaj>
    <derivirana_varijabla naziv="DomainObject.Predmet.ProtustrankaFormatedOIB_1">  BON-BON KRISTINA d.o.o. za usluge, OIB 74320700993 zastupanog po punomoćniku Ivan Žganjer</derivirana_varijabla>
  </DomainObject.Predmet.ProtustrankaFormatedOIB>
  <DomainObject.Predmet.ProtustrankaFormatedWithAdress>
    <izvorni_sadrzaj> BON-BON KRISTINA d.o.o. za usluge, Preradovićeva ulica 36, 10000 Zagreb zastupanog po punomoćniku Ivan Žganjer</izvorni_sadrzaj>
    <derivirana_varijabla naziv="DomainObject.Predmet.ProtustrankaFormatedWithAdress_1"> BON-BON KRISTINA d.o.o. za usluge, Preradovićeva ulica 36, 10000 Zagreb zastupanog po punomoćniku Ivan Žganjer</derivirana_varijabla>
  </DomainObject.Predmet.ProtustrankaFormatedWithAdress>
  <DomainObject.Predmet.ProtustrankaFormatedWithAdressOIB>
    <izvorni_sadrzaj> BON-BON KRISTINA d.o.o. za usluge, OIB 74320700993, Preradovićeva ulica 36, 10000 Zagreb zastupanog po punomoćniku Ivan Žganjer</izvorni_sadrzaj>
    <derivirana_varijabla naziv="DomainObject.Predmet.ProtustrankaFormatedWithAdressOIB_1"> BON-BON KRISTINA d.o.o. za usluge, OIB 74320700993, Preradovićeva ulica 36, 10000 Zagreb zastupanog po punomoćniku Ivan Žganjer</derivirana_varijabla>
  </DomainObject.Predmet.ProtustrankaFormatedWithAdressOIB>
  <DomainObject.Predmet.ProtustrankaWithAdress>
    <izvorni_sadrzaj>BON-BON KRISTINA d.o.o. za usluge Preradovićeva ulica 36, 10000 Zagreb</izvorni_sadrzaj>
    <derivirana_varijabla naziv="DomainObject.Predmet.ProtustrankaWithAdress_1">BON-BON KRISTINA d.o.o. za usluge Preradovićeva ulica 36, 10000 Zagreb</derivirana_varijabla>
  </DomainObject.Predmet.ProtustrankaWithAdress>
  <DomainObject.Predmet.ProtustrankaWithAdressOIB>
    <izvorni_sadrzaj>BON-BON KRISTINA d.o.o. za usluge, OIB 74320700993, Preradovićeva ulica 36, 10000 Zagreb</izvorni_sadrzaj>
    <derivirana_varijabla naziv="DomainObject.Predmet.ProtustrankaWithAdressOIB_1">BON-BON KRISTINA d.o.o. za usluge, OIB 74320700993, Preradovićeva ulica 36, 10000 Zagreb</derivirana_varijabla>
  </DomainObject.Predmet.ProtustrankaWithAdressOIB>
  <DomainObject.Predmet.ProtustrankaNazivFormated>
    <izvorni_sadrzaj>BON-BON KRISTINA d.o.o. za usluge</izvorni_sadrzaj>
    <derivirana_varijabla naziv="DomainObject.Predmet.ProtustrankaNazivFormated_1">BON-BON KRISTINA d.o.o. za usluge</derivirana_varijabla>
  </DomainObject.Predmet.ProtustrankaNazivFormated>
  <DomainObject.Predmet.ProtustrankaNazivFormatedOIB>
    <izvorni_sadrzaj>BON-BON KRISTINA d.o.o. za usluge, OIB 74320700993</izvorni_sadrzaj>
    <derivirana_varijabla naziv="DomainObject.Predmet.ProtustrankaNazivFormatedOIB_1">BON-BON KRISTINA d.o.o. za usluge, OIB 74320700993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BON-BON KRISTINA d.o.o. za usluge zastupanog po punomoćniku Ivan Žganjer</item>
    </izvorni_sadrzaj>
    <derivirana_varijabla naziv="DomainObject.Predmet.ProtuStrankaListFormated_1">
      <item>BON-BON KRISTINA d.o.o. za usluge zastupanog po punomoćniku Ivan Žganjer</item>
    </derivirana_varijabla>
  </DomainObject.Predmet.ProtuStrankaListFormated>
  <DomainObject.Predmet.ProtuStrankaListFormatedOIB>
    <izvorni_sadrzaj>
      <item>BON-BON KRISTINA d.o.o. za usluge, OIB 74320700993 zastupanog po punomoćniku Ivan Žganjer</item>
    </izvorni_sadrzaj>
    <derivirana_varijabla naziv="DomainObject.Predmet.ProtuStrankaListFormatedOIB_1">
      <item>BON-BON KRISTINA d.o.o. za usluge, OIB 74320700993 zastupanog po punomoćniku Ivan Žganjer</item>
    </derivirana_varijabla>
  </DomainObject.Predmet.ProtuStrankaListFormatedOIB>
  <DomainObject.Predmet.ProtuStrankaListFormatedWithAdress>
    <izvorni_sadrzaj>
      <item>BON-BON KRISTINA d.o.o. za usluge, Preradovićeva ulica 36, 10000 Zagreb zastupanog po punomoćniku Ivan Žganjer</item>
    </izvorni_sadrzaj>
    <derivirana_varijabla naziv="DomainObject.Predmet.ProtuStrankaListFormatedWithAdress_1">
      <item>BON-BON KRISTINA d.o.o. za usluge, Preradovićeva ulica 36, 10000 Zagreb zastupanog po punomoćniku Ivan Žganjer</item>
    </derivirana_varijabla>
  </DomainObject.Predmet.ProtuStrankaListFormatedWithAdress>
  <DomainObject.Predmet.ProtuStrankaListFormatedWithAdressOIB>
    <izvorni_sadrzaj>
      <item>BON-BON KRISTINA d.o.o. za usluge, OIB 74320700993, Preradovićeva ulica 36, 10000 Zagreb zastupanog po punomoćniku Ivan Žganjer</item>
    </izvorni_sadrzaj>
    <derivirana_varijabla naziv="DomainObject.Predmet.ProtuStrankaListFormatedWithAdressOIB_1">
      <item>BON-BON KRISTINA d.o.o. za usluge, OIB 74320700993, Preradovićeva ulica 36, 10000 Zagreb zastupanog po punomoćniku Ivan Žganjer</item>
    </derivirana_varijabla>
  </DomainObject.Predmet.ProtuStrankaListFormatedWithAdressOIB>
  <DomainObject.Predmet.ProtuStrankaListNazivFormated>
    <izvorni_sadrzaj>
      <item>BON-BON KRISTINA d.o.o. za usluge</item>
    </izvorni_sadrzaj>
    <derivirana_varijabla naziv="DomainObject.Predmet.ProtuStrankaListNazivFormated_1">
      <item>BON-BON KRISTINA d.o.o. za usluge</item>
    </derivirana_varijabla>
  </DomainObject.Predmet.ProtuStrankaListNazivFormated>
  <DomainObject.Predmet.ProtuStrankaListNazivFormatedOIB>
    <izvorni_sadrzaj>
      <item>BON-BON KRISTINA d.o.o. za usluge, OIB 74320700993</item>
    </izvorni_sadrzaj>
    <derivirana_varijabla naziv="DomainObject.Predmet.ProtuStrankaListNazivFormatedOIB_1">
      <item>BON-BON KRISTINA d.o.o. za usluge, OIB 74320700993</item>
    </derivirana_varijabla>
  </DomainObject.Predmet.ProtuStrankaListNazivFormatedOIB>
  <DomainObject.Predmet.OstaliListFormated>
    <izvorni_sadrzaj>
      <item>Ivan Žganjer punomoćnik sudionika u postupku BON-BON KRISTINA d.o.o. za usluge</item>
    </izvorni_sadrzaj>
    <derivirana_varijabla naziv="DomainObject.Predmet.OstaliListFormated_1">
      <item>Ivan Žganjer punomoćnik sudionika u postupku BON-BON KRISTINA d.o.o. za usluge</item>
    </derivirana_varijabla>
  </DomainObject.Predmet.OstaliListFormated>
  <DomainObject.Predmet.OstaliListFormatedOIB>
    <izvorni_sadrzaj>
      <item>Ivan Žganjer, OIB 51790681376 punomoćnik sudionika u postupku BON-BON KRISTINA d.o.o. za usluge</item>
    </izvorni_sadrzaj>
    <derivirana_varijabla naziv="DomainObject.Predmet.OstaliListFormatedOIB_1">
      <item>Ivan Žganjer, OIB 51790681376 punomoćnik sudionika u postupku BON-BON KRISTINA d.o.o. za usluge</item>
    </derivirana_varijabla>
  </DomainObject.Predmet.OstaliListFormatedOIB>
  <DomainObject.Predmet.OstaliListFormatedWithAdress>
    <izvorni_sadrzaj>
      <item>Ivan Žganjer, Juraja Habdelića 81, 10410 Staro Čiče punomoćnik sudionika u postupku BON-BON KRISTINA d.o.o. za usluge</item>
    </izvorni_sadrzaj>
    <derivirana_varijabla naziv="DomainObject.Predmet.OstaliListFormatedWithAdress_1">
      <item>Ivan Žganjer, Juraja Habdelića 81, 10410 Staro Čiče punomoćnik sudionika u postupku BON-BON KRISTINA d.o.o. za usluge</item>
    </derivirana_varijabla>
  </DomainObject.Predmet.OstaliListFormatedWithAdress>
  <DomainObject.Predmet.OstaliListFormatedWithAdressOIB>
    <izvorni_sadrzaj>
      <item>Ivan Žganjer, OIB 51790681376, Juraja Habdelića 81, 10410 Staro Čiče punomoćnik sudionika u postupku BON-BON KRISTINA d.o.o. za usluge</item>
    </izvorni_sadrzaj>
    <derivirana_varijabla naziv="DomainObject.Predmet.OstaliListFormatedWithAdressOIB_1">
      <item>Ivan Žganjer, OIB 51790681376, Juraja Habdelića 81, 10410 Staro Čiče punomoćnik sudionika u postupku BON-BON KRISTINA d.o.o. za usluge</item>
    </derivirana_varijabla>
  </DomainObject.Predmet.OstaliListFormatedWithAdressOIB>
  <DomainObject.Predmet.OstaliListNazivFormated>
    <izvorni_sadrzaj>
      <item>Ivan Žganjer</item>
    </izvorni_sadrzaj>
    <derivirana_varijabla naziv="DomainObject.Predmet.OstaliListNazivFormated_1">
      <item>Ivan Žganjer</item>
    </derivirana_varijabla>
  </DomainObject.Predmet.OstaliListNazivFormated>
  <DomainObject.Predmet.OstaliListNazivFormatedOIB>
    <izvorni_sadrzaj>
      <item>Ivan Žganjer, OIB 51790681376</item>
    </izvorni_sadrzaj>
    <derivirana_varijabla naziv="DomainObject.Predmet.OstaliListNazivFormatedOIB_1">
      <item>Ivan Žganjer, OIB 51790681376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St-101/2019-4</izvorni_sadrzaj>
    <derivirana_varijabla naziv="DomainObject.PoslovniBrojDokumenta_1">St-101/2019-4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BON-BON KRISTINA d.o.o. za usluge</izvorni_sadrzaj>
    <derivirana_varijabla naziv="DomainObject.Predmet.ProtustrankaIDrugi_1">BON-BON KRISTINA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BON-BON KRISTINA d.o.o. za usluge, OIB 74320700993, Preradovićeva ulica 36, 10000 Zagreb</izvorni_sadrzaj>
    <derivirana_varijabla naziv="DomainObject.Predmet.ProtustrankaIDrugiAdressOIB_1">BON-BON KRISTINA d.o.o. za usluge, OIB 74320700993, Preradovićeva ulica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BON-BON KRISTINA d.o.o. za usluge</item>
      <item>FINA Regionalni centar Zagreb</item>
      <item>Ivan Žganjer</item>
    </izvorni_sadrzaj>
    <derivirana_varijabla naziv="DomainObject.Predmet.SudioniciListNaziv_1">
      <item>BON-BON KRISTINA d.o.o. za usluge</item>
      <item>FINA Regionalni centar Zagreb</item>
      <item>Ivan Žganjer</item>
    </derivirana_varijabla>
  </DomainObject.Predmet.SudioniciListNaziv>
  <DomainObject.Predmet.SudioniciListAdressOIB>
    <izvorni_sadrzaj>
      <item>BON-BON KRISTINA d.o.o. za usluge, OIB 74320700993, Preradovićeva ulica 36,10000 Zagreb</item>
      <item>FINA Regionalni centar Zagreb, OIB 85821130368, Trg svibanjskih žrtava 1995. 1,10000 Zagreb</item>
      <item>Ivan Žganjer, OIB 51790681376, Juraja Habdelića 81,10410 Staro Čiče</item>
    </izvorni_sadrzaj>
    <derivirana_varijabla naziv="DomainObject.Predmet.SudioniciListAdressOIB_1">
      <item>BON-BON KRISTINA d.o.o. za usluge, OIB 74320700993, Preradovićeva ulica 36,10000 Zagreb</item>
      <item>FINA Regionalni centar Zagreb, OIB 85821130368, Trg svibanjskih žrtava 1995. 1,10000 Zagreb</item>
      <item>Ivan Žganjer, OIB 51790681376, Juraja Habdelića 81,10410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6731E-4F6A-496A-BD01-631794C9A2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3503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2019-06-04T06:40:00Z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St-101/2019-4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